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6411" w14:paraId="4ba6411" w:rsidRDefault="00B53326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proofErr w:type="spellStart"/>
      <w:r>
        <w:t>Posl</w:t>
      </w:r>
      <w:proofErr w:type="spellEnd"/>
      <w:r>
        <w:t xml:space="preserve">. br.: </w:t>
      </w:r>
      <w:r w:rsidRPr="00B53326">
        <w:t>1 St-</w:t>
      </w:r>
      <w:r>
        <w:t>161</w:t>
      </w:r>
      <w:r w:rsidRPr="00B53326">
        <w:t>/</w:t>
      </w:r>
      <w:r>
        <w:t>12</w:t>
      </w:r>
      <w:r w:rsidRPr="00B53326">
        <w:t>-</w:t>
      </w:r>
      <w:r w:rsidR="00950D13">
        <w:t>211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7C497C" w:rsidR="007C497C" w:rsidRPr="00B53326">
      <w:r w:rsidRPr="00B53326">
        <w:t xml:space="preserve"> REPUBLIKA HRVATSKA</w:t>
      </w:r>
    </w:p>
    <w:p w:rsidRDefault="007C497C" w:rsidP="007C497C" w:rsidR="007C497C" w:rsidRPr="00B53326">
      <w:r w:rsidRPr="00B53326">
        <w:t>TRGOVAČKI SUD U ZADRU</w:t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B53326" w:rsidRPr="00244EC8">
        <w:t xml:space="preserve">WELLTRADE d.o.o. Zadar u stečaju, </w:t>
      </w:r>
      <w:r w:rsidR="00B53326">
        <w:t xml:space="preserve">OIB: 39213523837, </w:t>
      </w:r>
      <w:r w:rsidR="00B53326" w:rsidRPr="00244EC8">
        <w:t>zastupanom</w:t>
      </w:r>
      <w:r w:rsidR="00B53326" w:rsidRPr="009544DA">
        <w:t xml:space="preserve"> po stečajnom upravitelju Željku Vrkiću</w:t>
      </w:r>
      <w:r w:rsidRPr="00B53326">
        <w:t xml:space="preserve">, dana </w:t>
      </w:r>
      <w:r w:rsidR="00ED3EBE">
        <w:t>19. veljače 2016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D9133E" w:rsidRPr="00B53326">
        <w:t xml:space="preserve">diobenom popisu izloženom u sudskoj pisarnici dana </w:t>
      </w:r>
      <w:r w:rsidR="00ED3EBE">
        <w:t>19. veljače 2016</w:t>
      </w:r>
      <w:r w:rsidR="00ED3EBE" w:rsidRPr="00B53326">
        <w:t>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38022A">
        <w:t>22</w:t>
      </w:r>
      <w:r w:rsidR="00ED3EBE">
        <w:t>. ožujka</w:t>
      </w:r>
      <w:r w:rsidR="00B53326">
        <w:t xml:space="preserve"> 2016</w:t>
      </w:r>
      <w:r w:rsidR="000B1674" w:rsidRPr="00B53326">
        <w:t xml:space="preserve">. </w:t>
      </w:r>
      <w:r w:rsidR="007C497C" w:rsidRPr="00B53326">
        <w:t>u</w:t>
      </w:r>
      <w:r w:rsidR="00D9133E" w:rsidRPr="00B53326">
        <w:t xml:space="preserve"> </w:t>
      </w:r>
      <w:r w:rsidR="00ED3EBE">
        <w:t>10,</w:t>
      </w:r>
      <w:r w:rsidR="0038022A">
        <w:t>30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D9133E" w:rsidRPr="00B53326">
        <w:t xml:space="preserve">.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B53326">
        <w:t>i</w:t>
      </w:r>
      <w:r w:rsidRPr="00B53326">
        <w:t xml:space="preserve"> upravitelj predloži</w:t>
      </w:r>
      <w:r w:rsidR="00B53326">
        <w:t>o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="00F3297E" w:rsidRPr="00B53326">
        <w:t xml:space="preserve"> 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3A015B">
        <w:t>19. veljače 2016.</w:t>
      </w:r>
    </w:p>
    <w:p w:rsidRDefault="007C497C" w:rsidP="00581485" w:rsidR="007C497C" w:rsidRPr="00B53326">
      <w:pPr>
        <w:jc w:val="both"/>
      </w:pPr>
    </w:p>
    <w:p w:rsidRDefault="007C497C" w:rsidP="00B53326" w:rsidR="007C497C" w:rsidRPr="00B53326">
      <w:pPr>
        <w:jc w:val="right"/>
      </w:pPr>
      <w:r w:rsidRPr="00B53326">
        <w:t>Stečajni sudac</w:t>
      </w:r>
    </w:p>
    <w:p w:rsidRDefault="007C497C" w:rsidP="00B53326" w:rsidR="001E3911" w:rsidRPr="00B53326">
      <w:pPr>
        <w:jc w:val="right"/>
      </w:pPr>
      <w:r w:rsidRPr="00B53326">
        <w:t xml:space="preserve">Ardena </w:t>
      </w:r>
      <w:proofErr w:type="spellStart"/>
      <w:r w:rsidRPr="00B53326">
        <w:t>Bajlo</w:t>
      </w:r>
      <w:proofErr w:type="spellEnd"/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7C497C" w:rsidP="007C497C" w:rsidR="007C497C" w:rsidRPr="00B53326">
      <w:r w:rsidRPr="00B53326">
        <w:t xml:space="preserve">POUKA O PRAVNOM LIJEKU: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</w:p>
    <w:p w:rsidRDefault="00213EAF" w:rsidP="009B6095" w:rsidR="00213EAF" w:rsidRPr="00B53326"/>
    <w:p w:rsidRDefault="008970EB" w:rsidP="008970EB" w:rsidR="008970EB" w:rsidRPr="00B53326">
      <w:r w:rsidRPr="00B53326">
        <w:t xml:space="preserve">Dostaviti: </w:t>
      </w:r>
    </w:p>
    <w:p w:rsidRDefault="008970EB" w:rsidP="008970EB" w:rsidR="008970EB" w:rsidRPr="00B53326">
      <w:pPr>
        <w:numPr>
          <w:ilvl w:val="0"/>
          <w:numId w:val="1"/>
        </w:numPr>
      </w:pPr>
      <w:r w:rsidRPr="00B53326">
        <w:t>stečajnom upravitelju</w:t>
      </w:r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8970EB" w:rsidR="008970EB" w:rsidRPr="00B53326">
      <w:pPr>
        <w:numPr>
          <w:ilvl w:val="0"/>
          <w:numId w:val="1"/>
        </w:numPr>
      </w:pPr>
      <w:r w:rsidRPr="00B53326">
        <w:t>u spis</w:t>
      </w:r>
    </w:p>
    <w:p w:rsidRDefault="00213EAF" w:rsidP="009B6095" w:rsidR="00213EAF" w:rsidRPr="00B53326"/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87FEF"/>
    <w:rsid w:val="000B1674"/>
    <w:rsid w:val="000B752A"/>
    <w:rsid w:val="001A411E"/>
    <w:rsid w:val="001B6D1E"/>
    <w:rsid w:val="001C4CFD"/>
    <w:rsid w:val="001C5C58"/>
    <w:rsid w:val="001E3911"/>
    <w:rsid w:val="001E7A13"/>
    <w:rsid w:val="00213EAF"/>
    <w:rsid w:val="002263D3"/>
    <w:rsid w:val="002947F7"/>
    <w:rsid w:val="0038022A"/>
    <w:rsid w:val="003A015B"/>
    <w:rsid w:val="00422492"/>
    <w:rsid w:val="00486C72"/>
    <w:rsid w:val="004927EC"/>
    <w:rsid w:val="00510ECA"/>
    <w:rsid w:val="00581485"/>
    <w:rsid w:val="005A61BC"/>
    <w:rsid w:val="00726A9F"/>
    <w:rsid w:val="007C497C"/>
    <w:rsid w:val="008140CC"/>
    <w:rsid w:val="00821D14"/>
    <w:rsid w:val="00836680"/>
    <w:rsid w:val="008970EB"/>
    <w:rsid w:val="00933105"/>
    <w:rsid w:val="00950D13"/>
    <w:rsid w:val="009B6095"/>
    <w:rsid w:val="009C1A2B"/>
    <w:rsid w:val="00A74FEB"/>
    <w:rsid w:val="00AE3B61"/>
    <w:rsid w:val="00B53326"/>
    <w:rsid w:val="00B9651E"/>
    <w:rsid w:val="00C23E2F"/>
    <w:rsid w:val="00CB0816"/>
    <w:rsid w:val="00D9133E"/>
    <w:rsid w:val="00E239D3"/>
    <w:rsid w:val="00E412D0"/>
    <w:rsid w:val="00ED3EBE"/>
    <w:rsid w:val="00EE20DF"/>
    <w:rsid w:val="00EF067B"/>
    <w:rsid w:val="00F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2012.</izvorni_sadrzaj>
    <derivirana_varijabla naziv="DomainObject.Predmet.DatumOsnivanja_1">15.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St-161/2012</izvorni_sadrzaj>
    <derivirana_varijabla naziv="DomainObject.Predmet.OznakaBroj_1">St-161/2012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WELLTRADE d.o.o. Zadar</izvorni_sadrzaj>
    <derivirana_varijabla naziv="DomainObject.Predmet.ProtustrankaFormated_1">  WELLTRADE d.o.o. Zadar</derivirana_varijabla>
  </DomainObject.Predmet.ProtustrankaFormated>
  <DomainObject.Predmet.ProtustrankaFormatedOIB>
    <izvorni_sadrzaj>  WELLTRADE d.o.o. Zadar, OIB 39213523837</izvorni_sadrzaj>
    <derivirana_varijabla naziv="DomainObject.Predmet.ProtustrankaFormatedOIB_1">  WELLTRADE d.o.o. Zadar, OIB 39213523837</derivirana_varijabla>
  </DomainObject.Predmet.ProtustrankaFormatedOIB>
  <DomainObject.Predmet.ProtustrankaFormatedWithAdress>
    <izvorni_sadrzaj> WELLTRADE d.o.o. Zadar</izvorni_sadrzaj>
    <derivirana_varijabla naziv="DomainObject.Predmet.ProtustrankaFormatedWithAdress_1"> WELLTRADE d.o.o. Zadar</derivirana_varijabla>
  </DomainObject.Predmet.ProtustrankaFormatedWithAdress>
  <DomainObject.Predmet.ProtustrankaFormatedWithAdressOIB>
    <izvorni_sadrzaj> WELLTRADE d.o.o. Zadar, OIB 39213523837</izvorni_sadrzaj>
    <derivirana_varijabla naziv="DomainObject.Predmet.ProtustrankaFormatedWithAdressOIB_1"> WELLTRADE d.o.o. Zadar, OIB 39213523837</derivirana_varijabla>
  </DomainObject.Predmet.ProtustrankaFormatedWithAdressOIB>
  <DomainObject.Predmet.ProtustrankaWithAdress>
    <izvorni_sadrzaj>WELLTRADE d.o.o. Zadar </izvorni_sadrzaj>
    <derivirana_varijabla naziv="DomainObject.Predmet.ProtustrankaWithAdress_1">WELLTRADE d.o.o. Zadar </derivirana_varijabla>
  </DomainObject.Predmet.ProtustrankaWithAdress>
  <DomainObject.Predmet.ProtustrankaWithAdressOIB>
    <izvorni_sadrzaj>WELLTRADE d.o.o. Zadar, OIB 39213523837</izvorni_sadrzaj>
    <derivirana_varijabla naziv="DomainObject.Predmet.ProtustrankaWithAdressOIB_1">WELLTRADE d.o.o. Zadar, OIB 39213523837</derivirana_varijabla>
  </DomainObject.Predmet.ProtustrankaWithAdressOIB>
  <DomainObject.Predmet.ProtustrankaNazivFormated>
    <izvorni_sadrzaj>WELLTRADE d.o.o. Zadar</izvorni_sadrzaj>
    <derivirana_varijabla naziv="DomainObject.Predmet.ProtustrankaNazivFormated_1">WELLTRADE d.o.o. Zadar</derivirana_varijabla>
  </DomainObject.Predmet.ProtustrankaNazivFormated>
  <DomainObject.Predmet.ProtustrankaNazivFormatedOIB>
    <izvorni_sadrzaj>WELLTRADE d.o.o. Zadar, OIB 39213523837</izvorni_sadrzaj>
    <derivirana_varijabla naziv="DomainObject.Predmet.ProtustrankaNazivFormatedOIB_1">WELLTRADE d.o.o. Zadar, OIB 39213523837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LATAS; ANA KOMLJENOVIĆ; DUBRAVKO VIDAIĆ; ANTONIO VIDAKOVIĆ; HRVOJE ANČIĆ; LJUBICA SINOVČIĆ; ŠIME ŠIMIČEVIĆ; ANĐELKA ŠALIĆ; Damir Šegota; TRAST d.o.o.</izvorni_sadrzaj>
    <derivirana_varijabla naziv="DomainObject.Predmet.StrankaFormated_1">  JADRANKA LATAS; ANA KOMLJENOVIĆ; DUBRAVKO VIDAIĆ; ANTONIO VIDAKOVIĆ; HRVOJE ANČIĆ; LJUBICA SINOVČIĆ; ŠIME ŠIMIČEVIĆ; ANĐELKA ŠALIĆ; Damir Šegota; TRAST d.o.o.</derivirana_varijabla>
  </DomainObject.Predmet.StrankaFormated>
  <DomainObject.Predmet.StrankaFormatedOIB>
    <izvorni_sadrzaj> 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izvorni_sadrzaj>
    <derivirana_varijabla naziv="DomainObject.Predmet.StrankaFormatedOIB_1"> 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derivirana_varijabla>
  </DomainObject.Predmet.StrankaFormatedOIB>
  <DomainObject.Predmet.StrankaFormatedWithAdress>
    <izvorni_sadrzaj> JADRANKA LATAS; ANA KOMLJENOVIĆ; DUBRAVKO VIDAIĆ; ANTONIO VIDAKOVIĆ; HRVOJE ANČIĆ; LJUBICA SINOVČIĆ; ŠIME ŠIMIČEVIĆ; ANĐELKA ŠALIĆ; Damir Šegota; TRAST d.o.o.</izvorni_sadrzaj>
    <derivirana_varijabla naziv="DomainObject.Predmet.StrankaFormatedWithAdress_1"> JADRANKA LATAS; ANA KOMLJENOVIĆ; DUBRAVKO VIDAIĆ; ANTONIO VIDAKOVIĆ; HRVOJE ANČIĆ; LJUBICA SINOVČIĆ; ŠIME ŠIMIČEVIĆ; ANĐELKA ŠALIĆ; Damir Šegota; TRAST d.o.o.</derivirana_varijabla>
  </DomainObject.Predmet.StrankaFormatedWithAdress>
  <DomainObject.Predmet.StrankaFormatedWithAdressOIB>
    <izvorni_sadrzaj>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izvorni_sadrzaj>
    <derivirana_varijabla naziv="DomainObject.Predmet.StrankaFormatedWithAdressOIB_1">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derivirana_varijabla>
  </DomainObject.Predmet.StrankaFormatedWithAdressOIB>
  <DomainObject.Predmet.StrankaWithAdress>
    <izvorni_sadrzaj>JADRANKA LATAS ,ANA KOMLJENOVIĆ ,DUBRAVKO VIDAIĆ ,ANTONIO VIDAKOVIĆ ,HRVOJE ANČIĆ ,LJUBICA SINOVČIĆ ,ŠIME ŠIMIČEVIĆ ,ANĐELKA ŠALIĆ ,Damir Šegota ,TRAST d.o.o. </izvorni_sadrzaj>
    <derivirana_varijabla naziv="DomainObject.Predmet.StrankaWithAdress_1">JADRANKA LATAS ,ANA KOMLJENOVIĆ ,DUBRAVKO VIDAIĆ ,ANTONIO VIDAKOVIĆ ,HRVOJE ANČIĆ ,LJUBICA SINOVČIĆ ,ŠIME ŠIMIČEVIĆ ,ANĐELKA ŠALIĆ ,Damir Šegota ,TRAST d.o.o. </derivirana_varijabla>
  </DomainObject.Predmet.StrankaWithAdress>
  <DomainObject.Predmet.StrankaWithAdressOIB>
    <izvorni_sadrzaj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izvorni_sadrzaj>
    <derivirana_varijabla naziv="DomainObject.Predmet.StrankaWithAdressOIB_1"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derivirana_varijabla>
  </DomainObject.Predmet.StrankaWithAdressOIB>
  <DomainObject.Predmet.StrankaNazivFormated>
    <izvorni_sadrzaj>JADRANKA LATAS,ANA KOMLJENOVIĆ,DUBRAVKO VIDAIĆ,ANTONIO VIDAKOVIĆ,HRVOJE ANČIĆ,LJUBICA SINOVČIĆ,ŠIME ŠIMIČEVIĆ,ANĐELKA ŠALIĆ,Damir Šegota,TRAST d.o.o.</izvorni_sadrzaj>
    <derivirana_varijabla naziv="DomainObject.Predmet.StrankaNazivFormated_1">JADRANKA LATAS,ANA KOMLJENOVIĆ,DUBRAVKO VIDAIĆ,ANTONIO VIDAKOVIĆ,HRVOJE ANČIĆ,LJUBICA SINOVČIĆ,ŠIME ŠIMIČEVIĆ,ANĐELKA ŠALIĆ,Damir Šegota,TRAST d.o.o.</derivirana_varijabla>
  </DomainObject.Predmet.StrankaNazivFormated>
  <DomainObject.Predmet.StrankaNazivFormatedOIB>
    <izvorni_sadrzaj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izvorni_sadrzaj>
    <derivirana_varijabla naziv="DomainObject.Predmet.StrankaNazivFormatedOIB_1"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izvorni_sadrzaj>
    <derivirana_varijabla naziv="DomainObject.Predmet.StrankaListFormated_1"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derivirana_varijabla>
  </DomainObject.Predmet.StrankaListFormated>
  <DomainObject.Predmet.StrankaListFormatedOIB>
    <izvorni_sadrzaj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izvorni_sadrzaj>
    <derivirana_varijabla naziv="DomainObject.Predmet.StrankaListFormatedOIB_1"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derivirana_varijabla>
  </DomainObject.Predmet.StrankaListFormatedOIB>
  <DomainObject.Predmet.StrankaListFormatedWithAdress>
    <izvorni_sadrzaj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izvorni_sadrzaj>
    <derivirana_varijabla naziv="DomainObject.Predmet.StrankaListFormatedWithAdress_1"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derivirana_varijabla>
  </DomainObject.Predmet.StrankaListFormatedWithAdress>
  <DomainObject.Predmet.StrankaListFormatedWithAdressOIB>
    <izvorni_sadrzaj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izvorni_sadrzaj>
    <derivirana_varijabla naziv="DomainObject.Predmet.StrankaListFormatedWithAdressOIB_1"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derivirana_varijabla>
  </DomainObject.Predmet.StrankaListFormatedWithAdressOIB>
  <DomainObject.Predmet.StrankaListNazivFormated>
    <izvorni_sadrzaj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izvorni_sadrzaj>
    <derivirana_varijabla naziv="DomainObject.Predmet.StrankaListNazivFormated_1"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derivirana_varijabla>
  </DomainObject.Predmet.StrankaListNazivFormated>
  <DomainObject.Predmet.StrankaListNazivFormatedOIB>
    <izvorni_sadrzaj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izvorni_sadrzaj>
    <derivirana_varijabla naziv="DomainObject.Predmet.StrankaListNazivFormatedOIB_1"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derivirana_varijabla>
  </DomainObject.Predmet.StrankaListNazivFormatedOIB>
  <DomainObject.Predmet.ProtuStrankaListFormated>
    <izvorni_sadrzaj>
      <item>WELLTRADE d.o.o. Zadar</item>
    </izvorni_sadrzaj>
    <derivirana_varijabla naziv="DomainObject.Predmet.ProtuStrankaListFormated_1">
      <item>WELLTRADE d.o.o. Zadar</item>
    </derivirana_varijabla>
  </DomainObject.Predmet.ProtuStrankaListFormated>
  <DomainObject.Predmet.ProtuStrankaListFormatedOIB>
    <izvorni_sadrzaj>
      <item>WELLTRADE d.o.o. Zadar, OIB 39213523837</item>
    </izvorni_sadrzaj>
    <derivirana_varijabla naziv="DomainObject.Predmet.ProtuStrankaListFormatedOIB_1">
      <item>WELLTRADE d.o.o. Zadar, OIB 39213523837</item>
    </derivirana_varijabla>
  </DomainObject.Predmet.ProtuStrankaListFormatedOIB>
  <DomainObject.Predmet.ProtuStrankaListFormatedWithAdress>
    <izvorni_sadrzaj>
      <item>WELLTRADE d.o.o. Zadar</item>
    </izvorni_sadrzaj>
    <derivirana_varijabla naziv="DomainObject.Predmet.ProtuStrankaListFormatedWithAdress_1">
      <item>WELLTRADE d.o.o. Zadar</item>
    </derivirana_varijabla>
  </DomainObject.Predmet.ProtuStrankaListFormatedWithAdress>
  <DomainObject.Predmet.ProtuStrankaListFormatedWithAdressOIB>
    <izvorni_sadrzaj>
      <item>WELLTRADE d.o.o. Zadar, OIB 39213523837</item>
    </izvorni_sadrzaj>
    <derivirana_varijabla naziv="DomainObject.Predmet.ProtuStrankaListFormatedWithAdressOIB_1">
      <item>WELLTRADE d.o.o. Zadar, OIB 39213523837</item>
    </derivirana_varijabla>
  </DomainObject.Predmet.ProtuStrankaListFormatedWithAdressOIB>
  <DomainObject.Predmet.ProtuStrankaListNazivFormated>
    <izvorni_sadrzaj>
      <item>WELLTRADE d.o.o. Zadar</item>
    </izvorni_sadrzaj>
    <derivirana_varijabla naziv="DomainObject.Predmet.ProtuStrankaListNazivFormated_1">
      <item>WELLTRADE d.o.o. Zadar</item>
    </derivirana_varijabla>
  </DomainObject.Predmet.ProtuStrankaListNazivFormated>
  <DomainObject.Predmet.ProtuStrankaListNazivFormatedOIB>
    <izvorni_sadrzaj>
      <item>WELLTRADE d.o.o. Zadar, OIB 39213523837</item>
    </izvorni_sadrzaj>
    <derivirana_varijabla naziv="DomainObject.Predmet.ProtuStrankaListNazivFormatedOIB_1">
      <item>WELLTRADE d.o.o. Zadar, OIB 39213523837</item>
    </derivirana_varijabla>
  </DomainObject.Predmet.ProtuStrankaListNazivFormatedOIB>
  <DomainObject.Predmet.OstaliListFormated>
    <izvorni_sadrzaj>
      <item>Karlo Surić</item>
      <item>Željko Vrkić</item>
      <item>OTP BANKA d.d. Zadar</item>
    </izvorni_sadrzaj>
    <derivirana_varijabla naziv="DomainObject.Predmet.OstaliListFormated_1">
      <item>Karlo Surić</item>
      <item>Željko Vrkić</item>
      <item>OTP BANKA d.d. Zadar</item>
    </derivirana_varijabla>
  </DomainObject.Predmet.OstaliListFormated>
  <DomainObject.Predmet.OstaliListFormatedOIB>
    <izvorni_sadrzaj>
      <item>Karlo Surić</item>
      <item>Željko Vrkić, OIB 11055072755</item>
      <item>OTP BANKA d.d. Zadar</item>
    </izvorni_sadrzaj>
    <derivirana_varijabla naziv="DomainObject.Predmet.OstaliListFormatedOIB_1">
      <item>Karlo Surić</item>
      <item>Željko Vrkić, OIB 11055072755</item>
      <item>OTP BANKA d.d. Zadar</item>
    </derivirana_varijabla>
  </DomainObject.Predmet.OstaliListFormatedOIB>
  <DomainObject.Predmet.OstaliListFormatedWithAdress>
    <izvorni_sadrzaj>
      <item>Karlo Surić, dalmatinskog sabora 2, 23000 Zadar</item>
      <item>Željko Vrkić, Jurja Šižgorića 7, 23000 Zadar</item>
      <item>OTP BANKA d.d. Zadar, Domovinskog rata 3, 23000 Zadar</item>
    </izvorni_sadrzaj>
    <derivirana_varijabla naziv="DomainObject.Predmet.OstaliListFormatedWithAdress_1">
      <item>Karlo Surić, dalmatinskog sabora 2, 23000 Zadar</item>
      <item>Željko Vrkić, Jurja Šižgorića 7, 23000 Zadar</item>
      <item>OTP BANKA d.d. Zadar, Domovinskog rata 3, 23000 Zadar</item>
    </derivirana_varijabla>
  </DomainObject.Predmet.OstaliListFormatedWithAdress>
  <DomainObject.Predmet.OstaliListFormatedWithAdressOIB>
    <izvorni_sadrzaj>
      <item>Karlo Surić, dalmatinskog sabora 2, 23000 Zadar</item>
      <item>Željko Vrkić, OIB 11055072755, Jurja Šižgorića 7, 23000 Zadar</item>
      <item>OTP BANKA d.d. Zadar, Domovinskog rata 3, 23000 Zadar</item>
    </izvorni_sadrzaj>
    <derivirana_varijabla naziv="DomainObject.Predmet.OstaliListFormatedWithAdressOIB_1">
      <item>Karlo Surić, dalmatinskog sabora 2, 23000 Zadar</item>
      <item>Željko Vrkić, OIB 11055072755, Jurja Šižgorića 7, 23000 Zadar</item>
      <item>OTP BANKA d.d. Zadar, Domovinskog rata 3, 23000 Zadar</item>
    </derivirana_varijabla>
  </DomainObject.Predmet.OstaliListFormatedWithAdressOIB>
  <DomainObject.Predmet.OstaliListNazivFormated>
    <izvorni_sadrzaj>
      <item>Karlo Surić</item>
      <item>Željko Vrkić</item>
      <item>OTP BANKA d.d. Zadar</item>
    </izvorni_sadrzaj>
    <derivirana_varijabla naziv="DomainObject.Predmet.OstaliListNazivFormated_1">
      <item>Karlo Surić</item>
      <item>Željko Vrkić</item>
      <item>OTP BANKA d.d. Zadar</item>
    </derivirana_varijabla>
  </DomainObject.Predmet.OstaliListNazivFormated>
  <DomainObject.Predmet.OstaliListNazivFormatedOIB>
    <izvorni_sadrzaj>
      <item>Karlo Surić</item>
      <item>Željko Vrkić, OIB 11055072755</item>
      <item>OTP BANKA d.d. Zadar</item>
    </izvorni_sadrzaj>
    <derivirana_varijabla naziv="DomainObject.Predmet.OstaliListNazivFormatedOIB_1">
      <item>Karlo Surić</item>
      <item>Željko Vrkić, OIB 11055072755</item>
      <item>OTP BANKA d.d.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ANČIĆ i dr.</izvorni_sadrzaj>
    <derivirana_varijabla naziv="DomainObject.Predmet.StrankaIDrugi_1">HRVOJE ANČIĆ i dr.</derivirana_varijabla>
  </DomainObject.Predmet.StrankaIDrugi>
  <DomainObject.Predmet.ProtustrankaIDrugi>
    <izvorni_sadrzaj>WELLTRADE d.o.o. Zadar</izvorni_sadrzaj>
    <derivirana_varijabla naziv="DomainObject.Predmet.ProtustrankaIDrugi_1">WELLTRADE d.o.o. Zadar</derivirana_varijabla>
  </DomainObject.Predmet.ProtustrankaIDrugi>
  <DomainObject.Predmet.StrankaIDrugiAdressOIB>
    <izvorni_sadrzaj>HRVOJE ANČIĆ, OIB 98697418805 i dr.</izvorni_sadrzaj>
    <derivirana_varijabla naziv="DomainObject.Predmet.StrankaIDrugiAdressOIB_1">HRVOJE ANČIĆ, OIB 98697418805 i dr.</derivirana_varijabla>
  </DomainObject.Predmet.StrankaIDrugiAdressOIB>
  <DomainObject.Predmet.ProtustrankaIDrugiAdressOIB>
    <izvorni_sadrzaj>WELLTRADE d.o.o. Zadar, OIB 39213523837</izvorni_sadrzaj>
    <derivirana_varijabla naziv="DomainObject.Predmet.ProtustrankaIDrugiAdressOIB_1">WELLTRADE d.o.o. Zadar, OIB 39213523837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WELLTRADE d.o.o. Zadar</item>
      <item>JADRANKA LATAS</item>
      <item>Karlo Surić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Željko Vrkić</item>
      <item>TRAST d.o.o.</item>
      <item>OTP BANKA d.d. Zadar</item>
    </izvorni_sadrzaj>
    <derivirana_varijabla naziv="DomainObject.Predmet.SudioniciListNaziv_1">
      <item>WELLTRADE d.o.o. Zadar</item>
      <item>JADRANKA LATAS</item>
      <item>Karlo Surić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Željko Vrkić</item>
      <item>TRAST d.o.o.</item>
      <item>OTP BANKA d.d. Zadar</item>
    </derivirana_varijabla>
  </DomainObject.Predmet.SudioniciListNaziv>
  <DomainObject.Predmet.SudioniciListAdressOIB>
    <izvorni_sadrzaj>
      <item>WELLTRADE d.o.o. Zadar, OIB 39213523837</item>
      <item>JADRANKA LATAS</item>
      <item>Karlo Surić, dalmatinskog sabora 2,23000 Zadar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Željko Vrkić, OIB 11055072755, Jurja Šižgorića 7,23000 Zadar</item>
      <item>TRAST d.o.o.</item>
      <item>OTP BANKA d.d. Zadar, Domovinskog rata 3,23000 Zadar</item>
    </izvorni_sadrzaj>
    <derivirana_varijabla naziv="DomainObject.Predmet.SudioniciListAdressOIB_1">
      <item>WELLTRADE d.o.o. Zadar, OIB 39213523837</item>
      <item>JADRANKA LATAS</item>
      <item>Karlo Surić, dalmatinskog sabora 2,23000 Zadar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Željko Vrkić, OIB 11055072755, Jurja Šižgorića 7,23000 Zadar</item>
      <item>TRAST d.o.o.</item>
      <item>OTP BANKA d.d. Zadar,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39213523837</item>
      <item>, OIB null</item>
      <item>, OIB null</item>
      <item>, OIB 20291661086</item>
      <item>, OIB 09041790822</item>
      <item>, OIB 43221248984</item>
      <item>, OIB 98697418805</item>
      <item>, OIB 02032266990</item>
      <item>, OIB 17960918129</item>
      <item>, OIB 21814487125</item>
      <item>, OIB null</item>
      <item>, OIB 11055072755</item>
      <item>, OIB null</item>
      <item>, OIB null</item>
    </izvorni_sadrzaj>
    <derivirana_varijabla naziv="DomainObject.Predmet.SudioniciListNazivOIB_1">
      <item>, OIB 39213523837</item>
      <item>, OIB null</item>
      <item>, OIB null</item>
      <item>, OIB 20291661086</item>
      <item>, OIB 09041790822</item>
      <item>, OIB 43221248984</item>
      <item>, OIB 98697418805</item>
      <item>, OIB 02032266990</item>
      <item>, OIB 17960918129</item>
      <item>, OIB 21814487125</item>
      <item>, OIB null</item>
      <item>, OIB 11055072755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268</properties:Words>
  <properties:Characters>1296</properties:Characters>
  <properties:Lines>51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2015-12-07T06:50:00Z</dcterms:created>
  <dc:creator>Ardena Bajlo</dc:creator>
  <cp:lastModifiedBy>wsadmin</cp:lastModifiedBy>
  <cp:lastPrinted>2014-07-08T09:52:00Z</cp:lastPrinted>
  <dcterms:modified xmlns:xsi="http://www.w3.org/2001/XMLSchema-instance" xsi:type="dcterms:W3CDTF">2016-02-19T12:48:00Z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