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dfb5e34" w14:paraId="dfb5e34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1A4805">
        <w:t>164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A4805">
        <w:rPr>
          <w:lang w:val="hr-HR"/>
        </w:rPr>
        <w:t>MIDAS MASSAGE</w:t>
      </w:r>
      <w:r w:rsidR="002E6A34" w:rsidRPr="002E6A34">
        <w:rPr>
          <w:lang w:val="hr-HR"/>
        </w:rPr>
        <w:t xml:space="preserve"> j.d.o.o., </w:t>
      </w:r>
      <w:r w:rsidR="001A4805">
        <w:rPr>
          <w:lang w:val="hr-HR"/>
        </w:rPr>
        <w:t>Kralja Tomislava 6, Trilj</w:t>
      </w:r>
      <w:r w:rsidR="002E6A34" w:rsidRPr="002E6A34">
        <w:rPr>
          <w:lang w:val="hr-HR"/>
        </w:rPr>
        <w:t xml:space="preserve">, OIB: </w:t>
      </w:r>
      <w:r w:rsidR="001A4805" w:rsidRPr="001A4805">
        <w:rPr>
          <w:lang w:val="hr-HR"/>
        </w:rPr>
        <w:t>65925157009</w:t>
      </w:r>
      <w:r>
        <w:rPr>
          <w:lang w:val="hr-HR"/>
        </w:rPr>
        <w:t xml:space="preserve">, </w:t>
      </w:r>
      <w:r w:rsidR="003453DA">
        <w:rPr>
          <w:lang w:val="hr-HR"/>
        </w:rPr>
        <w:t>2</w:t>
      </w:r>
      <w:r w:rsidR="001A4805">
        <w:rPr>
          <w:lang w:val="hr-HR"/>
        </w:rPr>
        <w:t>6</w:t>
      </w:r>
      <w:r w:rsidR="003453DA">
        <w:rPr>
          <w:lang w:val="hr-HR"/>
        </w:rPr>
        <w:t>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A4805">
        <w:rPr>
          <w:lang w:val="hr-HR"/>
        </w:rPr>
        <w:t>MIDAS MASSAGE</w:t>
      </w:r>
      <w:r w:rsidR="001A4805" w:rsidRPr="002E6A34">
        <w:rPr>
          <w:lang w:val="hr-HR"/>
        </w:rPr>
        <w:t xml:space="preserve"> j.d.o.o., </w:t>
      </w:r>
      <w:r w:rsidR="001A4805">
        <w:rPr>
          <w:lang w:val="hr-HR"/>
        </w:rPr>
        <w:t>Kralja Tomislava 6, Trilj</w:t>
      </w:r>
      <w:r w:rsidR="001A4805" w:rsidRPr="002E6A34">
        <w:rPr>
          <w:lang w:val="hr-HR"/>
        </w:rPr>
        <w:t xml:space="preserve">, OIB: </w:t>
      </w:r>
      <w:r w:rsidR="001A4805" w:rsidRPr="001A4805">
        <w:rPr>
          <w:lang w:val="hr-HR"/>
        </w:rPr>
        <w:t>65925157009</w:t>
      </w:r>
      <w:r w:rsidR="002E6A34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A4805">
        <w:rPr>
          <w:lang w:val="hr-HR"/>
        </w:rPr>
        <w:t>16. veljače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A4805">
        <w:rPr>
          <w:lang w:val="hr-HR"/>
        </w:rPr>
        <w:t>6.853,78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>
        <w:t>2</w:t>
      </w:r>
      <w:r w:rsidR="001A4805">
        <w:t>6</w:t>
      </w:r>
      <w:r>
        <w:t>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4805" w:rsidRPr="001A4805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D8566D" w:rsidR="00473132">
    <w:pPr>
      <w:pStyle w:val="Zaglavlje"/>
      <w:jc w:val="center"/>
    </w:pPr>
  </w:p>
  <w:p w:rsidRDefault="00D8566D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A4805"/>
    <w:rsid w:val="00291D1D"/>
    <w:rsid w:val="002E6A34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8566D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85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85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MIDAS MASSAGE j.d.o.o. za njegu tijela</izvorni_sadrzaj>
    <derivirana_varijabla naziv="DomainObject.Predmet.ProtustrankaFormated_1">  MIDAS MASSAGE j.d.o.o. za njegu tijela</derivirana_varijabla>
  </DomainObject.Predmet.ProtustrankaFormated>
  <DomainObject.Predmet.ProtustrankaFormatedOIB>
    <izvorni_sadrzaj>  MIDAS MASSAGE j.d.o.o. za njegu tijela, OIB 65925157009</izvorni_sadrzaj>
    <derivirana_varijabla naziv="DomainObject.Predmet.ProtustrankaFormatedOIB_1">  MIDAS MASSAGE j.d.o.o. za njegu tijela, OIB 65925157009</derivirana_varijabla>
  </DomainObject.Predmet.ProtustrankaFormatedOIB>
  <DomainObject.Predmet.ProtustrankaFormatedWithAdress>
    <izvorni_sadrzaj> MIDAS MASSAGE j.d.o.o. za njegu tijela, Kralja Tomislava 6, 21240 Trilj</izvorni_sadrzaj>
    <derivirana_varijabla naziv="DomainObject.Predmet.ProtustrankaFormatedWithAdress_1"> MIDAS MASSAGE j.d.o.o. za njegu tijela, Kralja Tomislava 6, 21240 Trilj</derivirana_varijabla>
  </DomainObject.Predmet.ProtustrankaFormatedWithAdress>
  <DomainObject.Predmet.ProtustrankaFormatedWithAdressOIB>
    <izvorni_sadrzaj> MIDAS MASSAGE j.d.o.o. za njegu tijela, OIB 65925157009, Kralja Tomislava 6, 21240 Trilj</izvorni_sadrzaj>
    <derivirana_varijabla naziv="DomainObject.Predmet.ProtustrankaFormatedWithAdressOIB_1"> MIDAS MASSAGE j.d.o.o. za njegu tijela, OIB 65925157009, Kralja Tomislava 6, 21240 Trilj</derivirana_varijabla>
  </DomainObject.Predmet.ProtustrankaFormatedWithAdressOIB>
  <DomainObject.Predmet.ProtustrankaWithAdress>
    <izvorni_sadrzaj>MIDAS MASSAGE j.d.o.o. za njegu tijela Kralja Tomislava 6, 21240 Trilj</izvorni_sadrzaj>
    <derivirana_varijabla naziv="DomainObject.Predmet.ProtustrankaWithAdress_1">MIDAS MASSAGE j.d.o.o. za njegu tijela Kralja Tomislava 6, 21240 Trilj</derivirana_varijabla>
  </DomainObject.Predmet.ProtustrankaWithAdress>
  <DomainObject.Predmet.ProtustrankaWithAdressOIB>
    <izvorni_sadrzaj>MIDAS MASSAGE j.d.o.o. za njegu tijela, OIB 65925157009, Kralja Tomislava 6, 21240 Trilj</izvorni_sadrzaj>
    <derivirana_varijabla naziv="DomainObject.Predmet.ProtustrankaWithAdressOIB_1">MIDAS MASSAGE j.d.o.o. za njegu tijela, OIB 65925157009, Kralja Tomislava 6, 21240 Trilj</derivirana_varijabla>
  </DomainObject.Predmet.ProtustrankaWithAdressOIB>
  <DomainObject.Predmet.ProtustrankaNazivFormated>
    <izvorni_sadrzaj>MIDAS MASSAGE j.d.o.o. za njegu tijela</izvorni_sadrzaj>
    <derivirana_varijabla naziv="DomainObject.Predmet.ProtustrankaNazivFormated_1">MIDAS MASSAGE j.d.o.o. za njegu tijela</derivirana_varijabla>
  </DomainObject.Predmet.ProtustrankaNazivFormated>
  <DomainObject.Predmet.ProtustrankaNazivFormatedOIB>
    <izvorni_sadrzaj>MIDAS MASSAGE j.d.o.o. za njegu tijela, OIB 65925157009</izvorni_sadrzaj>
    <derivirana_varijabla naziv="DomainObject.Predmet.ProtustrankaNazivFormatedOIB_1">MIDAS MASSAGE j.d.o.o. za njegu tijela, OIB 65925157009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6853.78</izvorni_sadrzaj>
    <derivirana_varijabla naziv="DomainObject.Predmet.TrenutnaVrijednost_1">6853.78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MIDAS MASSAGE j.d.o.o. za njegu tijela</item>
    </izvorni_sadrzaj>
    <derivirana_varijabla naziv="DomainObject.Predmet.ProtuStrankaListFormated_1">
      <item>MIDAS MASSAGE j.d.o.o. za njegu tijela</item>
    </derivirana_varijabla>
  </DomainObject.Predmet.ProtuStrankaListFormated>
  <DomainObject.Predmet.ProtuStrankaListFormatedOIB>
    <izvorni_sadrzaj>
      <item>MIDAS MASSAGE j.d.o.o. za njegu tijela, OIB 65925157009</item>
    </izvorni_sadrzaj>
    <derivirana_varijabla naziv="DomainObject.Predmet.ProtuStrankaListFormatedOIB_1">
      <item>MIDAS MASSAGE j.d.o.o. za njegu tijela, OIB 65925157009</item>
    </derivirana_varijabla>
  </DomainObject.Predmet.ProtuStrankaListFormatedOIB>
  <DomainObject.Predmet.ProtuStrankaListFormatedWithAdress>
    <izvorni_sadrzaj>
      <item>MIDAS MASSAGE j.d.o.o. za njegu tijela, Kralja Tomislava 6, 21240 Trilj</item>
    </izvorni_sadrzaj>
    <derivirana_varijabla naziv="DomainObject.Predmet.ProtuStrankaListFormatedWithAdress_1">
      <item>MIDAS MASSAGE j.d.o.o. za njegu tijela, Kralja Tomislava 6, 21240 Trilj</item>
    </derivirana_varijabla>
  </DomainObject.Predmet.ProtuStrankaListFormatedWithAdress>
  <DomainObject.Predmet.ProtuStrankaListFormatedWithAdressOIB>
    <izvorni_sadrzaj>
      <item>MIDAS MASSAGE j.d.o.o. za njegu tijela, OIB 65925157009, Kralja Tomislava 6, 21240 Trilj</item>
    </izvorni_sadrzaj>
    <derivirana_varijabla naziv="DomainObject.Predmet.ProtuStrankaListFormatedWithAdressOIB_1">
      <item>MIDAS MASSAGE j.d.o.o. za njegu tijela, OIB 65925157009, Kralja Tomislava 6, 21240 Trilj</item>
    </derivirana_varijabla>
  </DomainObject.Predmet.ProtuStrankaListFormatedWithAdressOIB>
  <DomainObject.Predmet.ProtuStrankaListNazivFormated>
    <izvorni_sadrzaj>
      <item>MIDAS MASSAGE j.d.o.o. za njegu tijela</item>
    </izvorni_sadrzaj>
    <derivirana_varijabla naziv="DomainObject.Predmet.ProtuStrankaListNazivFormated_1">
      <item>MIDAS MASSAGE j.d.o.o. za njegu tijela</item>
    </derivirana_varijabla>
  </DomainObject.Predmet.ProtuStrankaListNazivFormated>
  <DomainObject.Predmet.ProtuStrankaListNazivFormatedOIB>
    <izvorni_sadrzaj>
      <item>MIDAS MASSAGE j.d.o.o. za njegu tijela, OIB 65925157009</item>
    </izvorni_sadrzaj>
    <derivirana_varijabla naziv="DomainObject.Predmet.ProtuStrankaListNazivFormatedOIB_1">
      <item>MIDAS MASSAGE j.d.o.o. za njegu tijela, OIB 65925157009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MIDAS MASSAGE j.d.o.o. za njegu tijela</izvorni_sadrzaj>
    <derivirana_varijabla naziv="DomainObject.Predmet.ProtustrankaIDrugi_1">MIDAS MASSAGE j.d.o.o. za njegu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MIDAS MASSAGE j.d.o.o. za njegu tijela, OIB 65925157009, Kralja Tomislava 6, 21240 Trilj</izvorni_sadrzaj>
    <derivirana_varijabla naziv="DomainObject.Predmet.ProtustrankaIDrugiAdressOIB_1">MIDAS MASSAGE j.d.o.o. za njegu tijela, OIB 65925157009, Kralja Tomislava 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MIDAS MASSAGE j.d.o.o. za njegu tijela</item>
      <item>FINANCIJSKA AGENCIJA, RC SPLIT</item>
    </izvorni_sadrzaj>
    <derivirana_varijabla naziv="DomainObject.Predmet.SudioniciListNaziv_1">
      <item>MIDAS MASSAGE j.d.o.o. za njegu tijela</item>
      <item>FINANCIJSKA AGENCIJA, RC SPLIT</item>
    </derivirana_varijabla>
  </DomainObject.Predmet.SudioniciListNaziv>
  <DomainObject.Predmet.SudioniciListAdressOIB>
    <izvorni_sadrzaj>
      <item>MIDAS MASSAGE j.d.o.o. za njegu tijela, OIB 65925157009, Kralja Tomislava 6,21240 Trilj</item>
      <item>FINANCIJSKA AGENCIJA, RC SPLIT, OIB 85821130368, Mažuranićevo šetalište 24 b,21000 Split</item>
    </izvorni_sadrzaj>
    <derivirana_varijabla naziv="DomainObject.Predmet.SudioniciListAdressOIB_1">
      <item>MIDAS MASSAGE j.d.o.o. za njegu tijela, OIB 65925157009, Kralja Tomislava 6,21240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65925157009</item>
      <item>, OIB 85821130368</item>
    </izvorni_sadrzaj>
    <derivirana_varijabla naziv="DomainObject.Predmet.SudioniciListNazivOIB_1">
      <item>, OIB 65925157009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F6F53-0EFE-436A-9B3B-F1338216A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1765</properties:Characters>
  <properties:Lines>48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2018-02-23T14:11:00Z</cp:lastPrinted>
  <dcterms:modified xmlns:xsi="http://www.w3.org/2001/XMLSchema-instance" xsi:type="dcterms:W3CDTF">2018-02-26T07:41:00Z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