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179c" w14:paraId="29d179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30E55">
        <w:rPr>
          <w:b/>
          <w:lang w:val="hr-HR"/>
        </w:rPr>
        <w:t>362</w:t>
      </w:r>
      <w:r w:rsidR="004777B1">
        <w:rPr>
          <w:b/>
          <w:lang w:val="hr-HR"/>
        </w:rPr>
        <w:t>/201</w:t>
      </w:r>
      <w:r w:rsidR="0079563C">
        <w:rPr>
          <w:b/>
          <w:lang w:val="hr-HR"/>
        </w:rPr>
        <w:t>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030E55">
        <w:rPr>
          <w:lang w:val="hr-HR"/>
        </w:rPr>
        <w:t>BRAVAMENT j.d.o.o. Kaštel Lukšić, Dr. Josipa Omašića 63</w:t>
      </w:r>
      <w:r w:rsidR="00317CAA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30E55">
        <w:rPr>
          <w:lang w:val="hr-HR"/>
        </w:rPr>
        <w:t>46859452913</w:t>
      </w:r>
      <w:r w:rsidR="004638FC">
        <w:rPr>
          <w:lang w:val="hr-HR"/>
        </w:rPr>
        <w:t xml:space="preserve">, MBS: </w:t>
      </w:r>
      <w:r w:rsidR="00030E55">
        <w:rPr>
          <w:szCs w:val="24"/>
        </w:rPr>
        <w:t>060303206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827C5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0E55">
        <w:rPr>
          <w:lang w:val="hr-HR"/>
        </w:rPr>
        <w:t>BRAVAMENT j.d.o.o. Kaštel Lukšić, Dr. Josipa Omašića 63, OIB: 46859452913</w:t>
      </w:r>
      <w:r w:rsidR="00745F71">
        <w:rPr>
          <w:lang w:val="hr-HR"/>
        </w:rPr>
        <w:t xml:space="preserve">, </w:t>
      </w:r>
      <w:r w:rsidR="00B70173">
        <w:rPr>
          <w:lang w:val="hr-HR"/>
        </w:rPr>
        <w:t>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30E55">
        <w:rPr>
          <w:lang w:val="hr-HR"/>
        </w:rPr>
        <w:t>13.309,48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827C5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9563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0E55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270B"/>
    <w:rsid w:val="00217DD3"/>
    <w:rsid w:val="002702A4"/>
    <w:rsid w:val="002D048F"/>
    <w:rsid w:val="002E3193"/>
    <w:rsid w:val="00317CAA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23B30"/>
    <w:rsid w:val="004638FC"/>
    <w:rsid w:val="00473132"/>
    <w:rsid w:val="004777B1"/>
    <w:rsid w:val="004A6CA0"/>
    <w:rsid w:val="00560EF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5F71"/>
    <w:rsid w:val="007467C2"/>
    <w:rsid w:val="007556F0"/>
    <w:rsid w:val="007725FF"/>
    <w:rsid w:val="0079563C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06BF2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27C5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64D7A"/>
    <w:rsid w:val="00F72994"/>
    <w:rsid w:val="00F8408E"/>
    <w:rsid w:val="00F85A66"/>
    <w:rsid w:val="00FC5CF0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B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6BF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6B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6B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BRAVEMENT jednostavno društvo s ograničenom odgovornošću za usluge</izvorni_sadrzaj>
    <derivirana_varijabla naziv="DomainObject.Predmet.ProtustrankaFormated_1">  BRAVEMENT jednostavno društvo s ograničenom odgovornošću za usluge</derivirana_varijabla>
  </DomainObject.Predmet.ProtustrankaFormated>
  <DomainObject.Predmet.ProtustrankaFormatedOIB>
    <izvorni_sadrzaj>  BRAVEMENT jednostavno društvo s ograničenom odgovornošću za usluge, OIB 46859452913</izvorni_sadrzaj>
    <derivirana_varijabla naziv="DomainObject.Predmet.ProtustrankaFormatedOIB_1">  BRAVEMENT jednostavno društvo s ograničenom odgovornošću za usluge, OIB 46859452913</derivirana_varijabla>
  </DomainObject.Predmet.ProtustrankaFormatedOIB>
  <DomainObject.Predmet.ProtustrankaFormatedWithAdress>
    <izvorni_sadrzaj> BRAVEMENT jednostavno društvo s ograničenom odgovornošću za usluge, Dr. Josipa Omašića 63, 21214 Kaštel Lukšić</izvorni_sadrzaj>
    <derivirana_varijabla naziv="DomainObject.Predmet.ProtustrankaFormatedWithAdress_1"> BRAVEMENT jednostavno društvo s ograničenom odgovornošću za usluge, Dr. Josipa Omašića 63, 21214 Kaštel Lukšić</derivirana_varijabla>
  </DomainObject.Predmet.ProtustrankaFormatedWithAdress>
  <DomainObject.Predmet.ProtustrankaFormatedWithAdressOIB>
    <izvorni_sadrzaj> BRAVEMENT jednostavno društvo s ograničenom odgovornošću za usluge, OIB 46859452913, Dr. Josipa Omašića 63, 21214 Kaštel Lukšić</izvorni_sadrzaj>
    <derivirana_varijabla naziv="DomainObject.Predmet.ProtustrankaFormatedWithAdressOIB_1"> BRAVEMENT jednostavno društvo s ograničenom odgovornošću za usluge, OIB 46859452913, Dr. Josipa Omašića 63, 21214 Kaštel Lukšić</derivirana_varijabla>
  </DomainObject.Predmet.ProtustrankaFormatedWithAdressOIB>
  <DomainObject.Predmet.ProtustrankaWithAdress>
    <izvorni_sadrzaj>BRAVEMENT jednostavno društvo s ograničenom odgovornošću za usluge Dr. Josipa Omašića 63, 21214 Kaštel Lukšić</izvorni_sadrzaj>
    <derivirana_varijabla naziv="DomainObject.Predmet.ProtustrankaWithAdress_1">BRAVEMENT jednostavno društvo s ograničenom odgovornošću za usluge Dr. Josipa Omašića 63, 21214 Kaštel Lukšić</derivirana_varijabla>
  </DomainObject.Predmet.ProtustrankaWithAdress>
  <DomainObject.Predmet.ProtustrankaWithAdressOIB>
    <izvorni_sadrzaj>BRAVEMENT jednostavno društvo s ograničenom odgovornošću za usluge, OIB 46859452913, Dr. Josipa Omašića 63, 21214 Kaštel Lukšić</izvorni_sadrzaj>
    <derivirana_varijabla naziv="DomainObject.Predmet.ProtustrankaWithAdressOIB_1">BRAVEMENT jednostavno društvo s ograničenom odgovornošću za usluge, OIB 46859452913, Dr. Josipa Omašića 63, 21214 Kaštel Lukšić</derivirana_varijabla>
  </DomainObject.Predmet.ProtustrankaWithAdressOIB>
  <DomainObject.Predmet.ProtustrankaNazivFormated>
    <izvorni_sadrzaj>BRAVEMENT jednostavno društvo s ograničenom odgovornošću za usluge</izvorni_sadrzaj>
    <derivirana_varijabla naziv="DomainObject.Predmet.ProtustrankaNazivFormated_1">BRAVEMENT jednostavno društvo s ograničenom odgovornošću za usluge</derivirana_varijabla>
  </DomainObject.Predmet.ProtustrankaNazivFormated>
  <DomainObject.Predmet.ProtustrankaNazivFormatedOIB>
    <izvorni_sadrzaj>BRAVEMENT jednostavno društvo s ograničenom odgovornošću za usluge, OIB 46859452913</izvorni_sadrzaj>
    <derivirana_varijabla naziv="DomainObject.Predmet.ProtustrankaNazivFormatedOIB_1">BRAVEMENT jednostavno društvo s ograničenom odgovornošću za usluge, OIB 46859452913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13309.48</izvorni_sadrzaj>
    <derivirana_varijabla naziv="DomainObject.Predmet.TrenutnaVrijednost_1">13309.48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BRAVEMENT jednostavno društvo s ograničenom odgovornošću za usluge</item>
    </izvorni_sadrzaj>
    <derivirana_varijabla naziv="DomainObject.Predmet.ProtuStrankaListFormated_1">
      <item>BRAVEMENT jednostavno društvo s ograničenom odgovornošću za usluge</item>
    </derivirana_varijabla>
  </DomainObject.Predmet.ProtuStrankaListFormated>
  <DomainObject.Predmet.ProtuStrankaListFormatedOIB>
    <izvorni_sadrzaj>
      <item>BRAVEMENT jednostavno društvo s ograničenom odgovornošću za usluge, OIB 46859452913</item>
    </izvorni_sadrzaj>
    <derivirana_varijabla naziv="DomainObject.Predmet.ProtuStrankaListFormatedOIB_1">
      <item>BRAVEMENT jednostavno društvo s ograničenom odgovornošću za usluge, OIB 46859452913</item>
    </derivirana_varijabla>
  </DomainObject.Predmet.ProtuStrankaListFormatedOIB>
  <DomainObject.Predmet.ProtuStrankaListFormatedWithAdress>
    <izvorni_sadrzaj>
      <item>BRAVEMENT jednostavno društvo s ograničenom odgovornošću za usluge, Dr. Josipa Omašića 63, 21214 Kaštel Lukšić</item>
    </izvorni_sadrzaj>
    <derivirana_varijabla naziv="DomainObject.Predmet.ProtuStrankaListFormatedWithAdress_1">
      <item>BRAVEMENT jednostavno društvo s ograničenom odgovornošću za usluge, Dr. Josipa Omašića 63, 21214 Kaštel Lukšić</item>
    </derivirana_varijabla>
  </DomainObject.Predmet.ProtuStrankaListFormatedWithAdress>
  <DomainObject.Predmet.ProtuStrankaListFormatedWithAdressOIB>
    <izvorni_sadrzaj>
      <item>BRAVEMENT jednostavno društvo s ograničenom odgovornošću za usluge, OIB 46859452913, Dr. Josipa Omašića 63, 21214 Kaštel Lukšić</item>
    </izvorni_sadrzaj>
    <derivirana_varijabla naziv="DomainObject.Predmet.ProtuStrankaListFormatedWithAdressOIB_1">
      <item>BRAVEMENT jednostavno društvo s ograničenom odgovornošću za usluge, OIB 46859452913, Dr. Josipa Omašića 63, 21214 Kaštel Lukšić</item>
    </derivirana_varijabla>
  </DomainObject.Predmet.ProtuStrankaListFormatedWithAdressOIB>
  <DomainObject.Predmet.ProtuStrankaListNazivFormated>
    <izvorni_sadrzaj>
      <item>BRAVEMENT jednostavno društvo s ograničenom odgovornošću za usluge</item>
    </izvorni_sadrzaj>
    <derivirana_varijabla naziv="DomainObject.Predmet.ProtuStrankaListNazivFormated_1">
      <item>BRAVEMENT jednostavno društvo s ograničenom odgovornošću za usluge</item>
    </derivirana_varijabla>
  </DomainObject.Predmet.ProtuStrankaListNazivFormated>
  <DomainObject.Predmet.ProtuStrankaListNazivFormatedOIB>
    <izvorni_sadrzaj>
      <item>BRAVEMENT jednostavno društvo s ograničenom odgovornošću za usluge, OIB 46859452913</item>
    </izvorni_sadrzaj>
    <derivirana_varijabla naziv="DomainObject.Predmet.ProtuStrankaListNazivFormatedOIB_1">
      <item>BRAVEMENT jednostavno društvo s ograničenom odgovornošću za usluge, OIB 46859452913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BRAVEMENT jednostavno društvo s ograničenom odgovornošću za usluge</izvorni_sadrzaj>
    <derivirana_varijabla naziv="DomainObject.Predmet.ProtustrankaIDrugi_1">BRAVEMENT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BRAVEMENT jednostavno društvo s ograničenom odgovornošću za usluge, OIB 46859452913, Dr. Josipa Omašića 63, 21214 Kaštel Lukšić</izvorni_sadrzaj>
    <derivirana_varijabla naziv="DomainObject.Predmet.ProtustrankaIDrugiAdressOIB_1">BRAVEMENT jednostavno društvo s ograničenom odgovornošću za usluge, OIB 46859452913, Dr. Josipa Omašića 63,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BRAVEMENT jednostavno društvo s ograničenom odgovornošću za usluge</item>
      <item>FINANCIJSKA AGENCIJA, RC SPLIT</item>
    </izvorni_sadrzaj>
    <derivirana_varijabla naziv="DomainObject.Predmet.SudioniciListNaziv_1">
      <item>BRAVEMENT jednostavno društvo s ograničenom odgovornošću za usluge</item>
      <item>FINANCIJSKA AGENCIJA, RC SPLIT</item>
    </derivirana_varijabla>
  </DomainObject.Predmet.SudioniciListNaziv>
  <DomainObject.Predmet.SudioniciListAdressOIB>
    <izvorni_sadrzaj>
      <item>BRAVEMENT jednostavno društvo s ograničenom odgovornošću za usluge, OIB 46859452913, Dr. Josipa Omašića 63,21214 Kaštel Lukšić</item>
      <item>FINANCIJSKA AGENCIJA, RC SPLIT, OIB 85821130368, Mažuranićevo šetalište 24 b,21000 Split</item>
    </izvorni_sadrzaj>
    <derivirana_varijabla naziv="DomainObject.Predmet.SudioniciListAdressOIB_1">
      <item>BRAVEMENT jednostavno društvo s ograničenom odgovornošću za usluge, OIB 46859452913, Dr. Josipa Omašića 63,21214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46859452913</item>
      <item>, OIB 85821130368</item>
    </izvorni_sadrzaj>
    <derivirana_varijabla naziv="DomainObject.Predmet.SudioniciListNazivOIB_1">
      <item>, OIB 46859452913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338A3-2C2D-4DB5-B5D9-B5F577B8C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1765</properties:Characters>
  <properties:Lines>50</properties:Lines>
  <properties:Paragraphs>16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2016-02-19T13:18:00Z</cp:lastPrinted>
  <dcterms:modified xmlns:xsi="http://www.w3.org/2001/XMLSchema-instance" xsi:type="dcterms:W3CDTF">2016-02-19T13:18:00Z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