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3efa" w14:paraId="8cd3efa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563B94">
        <w:t>490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7E0CFC">
        <w:t>3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 xml:space="preserve">, </w:t>
      </w:r>
      <w:r w:rsidR="00415D54">
        <w:t xml:space="preserve">OIB: </w:t>
      </w:r>
      <w:r w:rsidR="00415D54" w:rsidRPr="00415D54">
        <w:t>85821130368</w:t>
      </w:r>
      <w:r w:rsidR="00415D54">
        <w:t xml:space="preserve">, </w:t>
      </w:r>
      <w:r w:rsidR="00637444" w:rsidRPr="00F42E4A">
        <w:t>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proofErr w:type="spellStart"/>
      <w:r w:rsidR="00563B94">
        <w:t>A.M</w:t>
      </w:r>
      <w:proofErr w:type="spellEnd"/>
      <w:r w:rsidR="00563B94">
        <w:t xml:space="preserve">.-HENI UVOZ-IZVOZ </w:t>
      </w:r>
      <w:r w:rsidR="00337280" w:rsidRPr="00337280">
        <w:t>d.o.o.</w:t>
      </w:r>
      <w:r w:rsidR="00110194">
        <w:t xml:space="preserve">, </w:t>
      </w:r>
      <w:proofErr w:type="spellStart"/>
      <w:r w:rsidR="00563B94">
        <w:t>Vidovec</w:t>
      </w:r>
      <w:proofErr w:type="spellEnd"/>
      <w:r w:rsidR="00110194">
        <w:t xml:space="preserve">, </w:t>
      </w:r>
      <w:r w:rsidR="00563B94">
        <w:t>Stjepana Radića 1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563B94" w:rsidRPr="00563B94">
        <w:t>070054095</w:t>
      </w:r>
      <w:r w:rsidR="00F10C2B" w:rsidRPr="00F42E4A">
        <w:t>, OIB:</w:t>
      </w:r>
      <w:r w:rsidR="00F42E4A" w:rsidRPr="00F42E4A">
        <w:t xml:space="preserve"> </w:t>
      </w:r>
      <w:r w:rsidR="00563B94" w:rsidRPr="00563B94">
        <w:t>98903747229</w:t>
      </w:r>
      <w:r w:rsidR="00637444" w:rsidRPr="00F42E4A">
        <w:t xml:space="preserve">, dana </w:t>
      </w:r>
      <w:r w:rsidR="00563B94">
        <w:t>23</w:t>
      </w:r>
      <w:r w:rsidR="00637444" w:rsidRPr="00F42E4A">
        <w:t xml:space="preserve">. </w:t>
      </w:r>
      <w:r w:rsidR="0090310F">
        <w:t>ožujka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563B94" w:rsidP="00637444" w:rsidR="00563B94" w:rsidRPr="00F42E4A">
      <w:pPr>
        <w:jc w:val="both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proofErr w:type="spellStart"/>
      <w:r w:rsidR="00563B94">
        <w:t>A.M</w:t>
      </w:r>
      <w:proofErr w:type="spellEnd"/>
      <w:r w:rsidR="00563B94">
        <w:t xml:space="preserve">.-HENI UVOZ-IZVOZ </w:t>
      </w:r>
      <w:r w:rsidR="00563B94" w:rsidRPr="00337280">
        <w:t>d.o.o.</w:t>
      </w:r>
      <w:r w:rsidR="00563B94">
        <w:t xml:space="preserve">, </w:t>
      </w:r>
      <w:proofErr w:type="spellStart"/>
      <w:r w:rsidR="00563B94">
        <w:t>Vidovec</w:t>
      </w:r>
      <w:proofErr w:type="spellEnd"/>
      <w:r w:rsidR="00563B94">
        <w:t>, Stjepana Radića 1</w:t>
      </w:r>
      <w:r w:rsidR="00563B94" w:rsidRPr="00F42E4A">
        <w:t xml:space="preserve">, MBS: </w:t>
      </w:r>
      <w:r w:rsidR="00563B94" w:rsidRPr="00563B94">
        <w:t>070054095</w:t>
      </w:r>
      <w:r w:rsidR="00563B94" w:rsidRPr="00F42E4A">
        <w:t xml:space="preserve">, OIB: </w:t>
      </w:r>
      <w:r w:rsidR="00563B94" w:rsidRPr="00563B94">
        <w:t>98903747229</w:t>
      </w:r>
      <w:r w:rsidR="00563B94">
        <w:t xml:space="preserve"> </w:t>
      </w:r>
      <w:r w:rsidR="00CB6C18" w:rsidRPr="00F42E4A">
        <w:t xml:space="preserve">iznosi </w:t>
      </w:r>
      <w:r w:rsidR="00563B94">
        <w:t>21.568,39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110194">
        <w:t>direktor</w:t>
      </w:r>
      <w:r w:rsidR="00D60907" w:rsidRPr="00F42E4A">
        <w:t xml:space="preserve"> dužnika </w:t>
      </w:r>
      <w:proofErr w:type="spellStart"/>
      <w:r w:rsidR="00563B94">
        <w:t>Mohamed</w:t>
      </w:r>
      <w:proofErr w:type="spellEnd"/>
      <w:r w:rsidR="00563B94">
        <w:t xml:space="preserve"> Adnan </w:t>
      </w:r>
      <w:proofErr w:type="spellStart"/>
      <w:r w:rsidR="00563B94">
        <w:t>Akkch</w:t>
      </w:r>
      <w:proofErr w:type="spellEnd"/>
      <w:r w:rsidR="00110194">
        <w:t xml:space="preserve">, </w:t>
      </w:r>
      <w:proofErr w:type="spellStart"/>
      <w:r w:rsidR="00563B94">
        <w:t>Vidovec</w:t>
      </w:r>
      <w:proofErr w:type="spellEnd"/>
      <w:r w:rsidR="00563B94">
        <w:t>, Stjepana Radića 1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563B94">
        <w:t>54955262807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 xml:space="preserve">pozivom na gornji broj spisa, javnobilježnički ovjerovljeni </w:t>
      </w:r>
      <w:proofErr w:type="spellStart"/>
      <w:r w:rsidR="00D60907" w:rsidRPr="00F42E4A">
        <w:t>prokazni</w:t>
      </w:r>
      <w:proofErr w:type="spellEnd"/>
      <w:r w:rsidR="00D60907" w:rsidRPr="00F42E4A">
        <w:t xml:space="preserve">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110194">
        <w:t xml:space="preserve">direktor </w:t>
      </w:r>
      <w:r w:rsidR="00CB6C18" w:rsidRPr="00F42E4A">
        <w:t>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</w:t>
      </w:r>
      <w:proofErr w:type="spellStart"/>
      <w:r w:rsidRPr="00F42E4A">
        <w:t>prokazni</w:t>
      </w:r>
      <w:proofErr w:type="spellEnd"/>
      <w:r w:rsidRPr="00F42E4A">
        <w:t xml:space="preserve">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563B94">
        <w:t>23</w:t>
      </w:r>
      <w:r w:rsidRPr="00F42E4A">
        <w:t xml:space="preserve">. </w:t>
      </w:r>
      <w:r w:rsidR="0090310F">
        <w:t>ožujka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C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0194"/>
    <w:rsid w:val="001159F0"/>
    <w:rsid w:val="00121DEA"/>
    <w:rsid w:val="00126CB5"/>
    <w:rsid w:val="001B72D6"/>
    <w:rsid w:val="001E6833"/>
    <w:rsid w:val="00250E19"/>
    <w:rsid w:val="00274464"/>
    <w:rsid w:val="00290CB0"/>
    <w:rsid w:val="002B49A1"/>
    <w:rsid w:val="002C2FFA"/>
    <w:rsid w:val="002F1F37"/>
    <w:rsid w:val="0030278D"/>
    <w:rsid w:val="003074E6"/>
    <w:rsid w:val="00327690"/>
    <w:rsid w:val="00337280"/>
    <w:rsid w:val="003E2AE0"/>
    <w:rsid w:val="00400A96"/>
    <w:rsid w:val="00401A7F"/>
    <w:rsid w:val="00415D54"/>
    <w:rsid w:val="00420F99"/>
    <w:rsid w:val="0047710E"/>
    <w:rsid w:val="00497129"/>
    <w:rsid w:val="004C1E71"/>
    <w:rsid w:val="004F00F4"/>
    <w:rsid w:val="00523F62"/>
    <w:rsid w:val="00525276"/>
    <w:rsid w:val="005253B8"/>
    <w:rsid w:val="00550E19"/>
    <w:rsid w:val="00563B94"/>
    <w:rsid w:val="00581316"/>
    <w:rsid w:val="005868B0"/>
    <w:rsid w:val="005D0289"/>
    <w:rsid w:val="005D092F"/>
    <w:rsid w:val="005E111A"/>
    <w:rsid w:val="005E39EB"/>
    <w:rsid w:val="00602682"/>
    <w:rsid w:val="006141B6"/>
    <w:rsid w:val="0063224D"/>
    <w:rsid w:val="00637444"/>
    <w:rsid w:val="00693CD2"/>
    <w:rsid w:val="006A7BB5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E0CFC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B3029"/>
    <w:rsid w:val="008D03CD"/>
    <w:rsid w:val="008F2A5E"/>
    <w:rsid w:val="009017FE"/>
    <w:rsid w:val="0090310F"/>
    <w:rsid w:val="00906B85"/>
    <w:rsid w:val="00915E24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107E7"/>
    <w:rsid w:val="00B26931"/>
    <w:rsid w:val="00B34567"/>
    <w:rsid w:val="00B35C80"/>
    <w:rsid w:val="00B40B9F"/>
    <w:rsid w:val="00B62791"/>
    <w:rsid w:val="00B67705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12EA"/>
    <w:rsid w:val="00DE5384"/>
    <w:rsid w:val="00E024D4"/>
    <w:rsid w:val="00E1490A"/>
    <w:rsid w:val="00E2093F"/>
    <w:rsid w:val="00E72541"/>
    <w:rsid w:val="00E82B62"/>
    <w:rsid w:val="00EA5D61"/>
    <w:rsid w:val="00ED6509"/>
    <w:rsid w:val="00F10C2B"/>
    <w:rsid w:val="00F42E4A"/>
    <w:rsid w:val="00F644E6"/>
    <w:rsid w:val="00F6594A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A.M.-HENI UVOZ-IZVOZ d.o.o. za trgovinu</izvorni_sadrzaj>
    <derivirana_varijabla naziv="DomainObject.Predmet.ProtustrankaFormated_1">  A.M.-HENI UVOZ-IZVOZ d.o.o. za trgovinu</derivirana_varijabla>
  </DomainObject.Predmet.ProtustrankaFormated>
  <DomainObject.Predmet.ProtustrankaFormatedOIB>
    <izvorni_sadrzaj>  A.M.-HENI UVOZ-IZVOZ d.o.o. za trgovinu, OIB 98903747229</izvorni_sadrzaj>
    <derivirana_varijabla naziv="DomainObject.Predmet.ProtustrankaFormatedOIB_1">  A.M.-HENI UVOZ-IZVOZ d.o.o. za trgovinu, OIB 98903747229</derivirana_varijabla>
  </DomainObject.Predmet.ProtustrankaFormatedOIB>
  <DomainObject.Predmet.ProtustrankaFormatedWithAdress>
    <izvorni_sadrzaj> A.M.-HENI UVOZ-IZVOZ d.o.o. za trgovinu, Stjepana Radića 1, 42205 Vidovec</izvorni_sadrzaj>
    <derivirana_varijabla naziv="DomainObject.Predmet.ProtustrankaFormatedWithAdress_1"> A.M.-HENI UVOZ-IZVOZ d.o.o. za trgovinu, Stjepana Radića 1, 42205 Vidovec</derivirana_varijabla>
  </DomainObject.Predmet.ProtustrankaFormatedWithAdress>
  <DomainObject.Predmet.ProtustrankaFormatedWithAdressOIB>
    <izvorni_sadrzaj> A.M.-HENI UVOZ-IZVOZ d.o.o. za trgovinu, OIB 98903747229, Stjepana Radića 1, 42205 Vidovec</izvorni_sadrzaj>
    <derivirana_varijabla naziv="DomainObject.Predmet.ProtustrankaFormatedWithAdressOIB_1"> A.M.-HENI UVOZ-IZVOZ d.o.o. za trgovinu, OIB 98903747229, Stjepana Radića 1, 42205 Vidovec</derivirana_varijabla>
  </DomainObject.Predmet.ProtustrankaFormatedWithAdressOIB>
  <DomainObject.Predmet.ProtustrankaWithAdress>
    <izvorni_sadrzaj>A.M.-HENI UVOZ-IZVOZ d.o.o. za trgovinu Stjepana Radića 1, 42205 Vidovec</izvorni_sadrzaj>
    <derivirana_varijabla naziv="DomainObject.Predmet.ProtustrankaWithAdress_1">A.M.-HENI UVOZ-IZVOZ d.o.o. za trgovinu Stjepana Radića 1, 42205 Vidovec</derivirana_varijabla>
  </DomainObject.Predmet.ProtustrankaWithAdress>
  <DomainObject.Predmet.ProtustrankaWithAdressOIB>
    <izvorni_sadrzaj>A.M.-HENI UVOZ-IZVOZ d.o.o. za trgovinu, OIB 98903747229, Stjepana Radića 1, 42205 Vidovec</izvorni_sadrzaj>
    <derivirana_varijabla naziv="DomainObject.Predmet.ProtustrankaWithAdressOIB_1">A.M.-HENI UVOZ-IZVOZ d.o.o. za trgovinu, OIB 98903747229, Stjepana Radića 1, 42205 Vidovec</derivirana_varijabla>
  </DomainObject.Predmet.ProtustrankaWithAdressOIB>
  <DomainObject.Predmet.ProtustrankaNazivFormated>
    <izvorni_sadrzaj>A.M.-HENI UVOZ-IZVOZ d.o.o. za trgovinu</izvorni_sadrzaj>
    <derivirana_varijabla naziv="DomainObject.Predmet.ProtustrankaNazivFormated_1">A.M.-HENI UVOZ-IZVOZ d.o.o. za trgovinu</derivirana_varijabla>
  </DomainObject.Predmet.ProtustrankaNazivFormated>
  <DomainObject.Predmet.ProtustrankaNazivFormatedOIB>
    <izvorni_sadrzaj>A.M.-HENI UVOZ-IZVOZ d.o.o. za trgovinu, OIB 98903747229</izvorni_sadrzaj>
    <derivirana_varijabla naziv="DomainObject.Predmet.ProtustrankaNazivFormatedOIB_1">A.M.-HENI UVOZ-IZVOZ d.o.o. za trgovinu, OIB 98903747229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21568.39</izvorni_sadrzaj>
    <derivirana_varijabla naziv="DomainObject.Predmet.TrenutnaVrijednost_1">21568.39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A.M.-HENI UVOZ-IZVOZ d.o.o. za trgovinu</item>
    </izvorni_sadrzaj>
    <derivirana_varijabla naziv="DomainObject.Predmet.ProtuStrankaListFormated_1">
      <item>A.M.-HENI UVOZ-IZVOZ d.o.o. za trgovinu</item>
    </derivirana_varijabla>
  </DomainObject.Predmet.ProtuStrankaListFormated>
  <DomainObject.Predmet.ProtuStrankaListFormatedOIB>
    <izvorni_sadrzaj>
      <item>A.M.-HENI UVOZ-IZVOZ d.o.o. za trgovinu, OIB 98903747229</item>
    </izvorni_sadrzaj>
    <derivirana_varijabla naziv="DomainObject.Predmet.ProtuStrankaListFormatedOIB_1">
      <item>A.M.-HENI UVOZ-IZVOZ d.o.o. za trgovinu, OIB 98903747229</item>
    </derivirana_varijabla>
  </DomainObject.Predmet.ProtuStrankaListFormatedOIB>
  <DomainObject.Predmet.ProtuStrankaListFormatedWithAdress>
    <izvorni_sadrzaj>
      <item>A.M.-HENI UVOZ-IZVOZ d.o.o. za trgovinu, Stjepana Radića 1, 42205 Vidovec</item>
    </izvorni_sadrzaj>
    <derivirana_varijabla naziv="DomainObject.Predmet.ProtuStrankaListFormatedWithAdress_1">
      <item>A.M.-HENI UVOZ-IZVOZ d.o.o. za trgovinu, Stjepana Radića 1, 42205 Vidovec</item>
    </derivirana_varijabla>
  </DomainObject.Predmet.ProtuStrankaListFormatedWithAdress>
  <DomainObject.Predmet.ProtuStrankaListFormatedWithAdressOIB>
    <izvorni_sadrzaj>
      <item>A.M.-HENI UVOZ-IZVOZ d.o.o. za trgovinu, OIB 98903747229, Stjepana Radića 1, 42205 Vidovec</item>
    </izvorni_sadrzaj>
    <derivirana_varijabla naziv="DomainObject.Predmet.ProtuStrankaListFormatedWithAdressOIB_1">
      <item>A.M.-HENI UVOZ-IZVOZ d.o.o. za trgovinu, OIB 98903747229, Stjepana Radića 1, 42205 Vidovec</item>
    </derivirana_varijabla>
  </DomainObject.Predmet.ProtuStrankaListFormatedWithAdressOIB>
  <DomainObject.Predmet.ProtuStrankaListNazivFormated>
    <izvorni_sadrzaj>
      <item>A.M.-HENI UVOZ-IZVOZ d.o.o. za trgovinu</item>
    </izvorni_sadrzaj>
    <derivirana_varijabla naziv="DomainObject.Predmet.ProtuStrankaListNazivFormated_1">
      <item>A.M.-HENI UVOZ-IZVOZ d.o.o. za trgovinu</item>
    </derivirana_varijabla>
  </DomainObject.Predmet.ProtuStrankaListNazivFormated>
  <DomainObject.Predmet.ProtuStrankaListNazivFormatedOIB>
    <izvorni_sadrzaj>
      <item>A.M.-HENI UVOZ-IZVOZ d.o.o. za trgovinu, OIB 98903747229</item>
    </izvorni_sadrzaj>
    <derivirana_varijabla naziv="DomainObject.Predmet.ProtuStrankaListNazivFormatedOIB_1">
      <item>A.M.-HENI UVOZ-IZVOZ d.o.o. za trgovinu, OIB 98903747229</item>
    </derivirana_varijabla>
  </DomainObject.Predmet.ProtuStrankaListNazivFormatedOIB>
  <DomainObject.Predmet.OstaliListFormated>
    <izvorni_sadrzaj>
      <item>Sudski registar</item>
      <item>Mohamed Adnan Akkch</item>
      <item>Županijsko državno odvjetništvo</item>
      <item>Porezna uprava - Ispostava Varaždin</item>
    </izvorni_sadrzaj>
    <derivirana_varijabla naziv="DomainObject.Predmet.OstaliListFormated_1">
      <item>Sudski registar</item>
      <item>Mohamed Adnan Akkch</item>
      <item>Županijsko državno odvjetništvo</item>
      <item>Porezna uprava - Ispostava Varaždin</item>
    </derivirana_varijabla>
  </DomainObject.Predmet.OstaliListFormated>
  <DomainObject.Predmet.OstaliListFormatedOIB>
    <izvorni_sadrzaj>
      <item>Sudski registar</item>
      <item>Mohamed Adnan Akkch, OIB 54955262807</item>
      <item>Županijsko državno odvjetništvo</item>
      <item>Porezna uprava - Ispostava Varaždin</item>
    </izvorni_sadrzaj>
    <derivirana_varijabla naziv="DomainObject.Predmet.OstaliListFormatedOIB_1">
      <item>Sudski registar</item>
      <item>Mohamed Adnan Akkch, OIB 54955262807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Sudski registar</item>
      <item>Mohamed Adnan Akkch, Stjepana Radića 1, 42205 Vidovec</item>
      <item>Županijsko državno odvjetništvo</item>
      <item>Porezna uprava - Ispostava Varaždin</item>
    </izvorni_sadrzaj>
    <derivirana_varijabla naziv="DomainObject.Predmet.OstaliListFormatedWithAdress_1">
      <item>Sudski registar</item>
      <item>Mohamed Adnan Akkch, Stjepana Radića 1, 42205 Vidovec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Sudski registar</item>
      <item>Mohamed Adnan Akkch, OIB 54955262807, Stjepana Radića 1, 42205 Vidovec</item>
      <item>Županijsko državno odvjetništvo</item>
      <item>Porezna uprava - Ispostava Varaždin</item>
    </izvorni_sadrzaj>
    <derivirana_varijabla naziv="DomainObject.Predmet.OstaliListFormatedWithAdressOIB_1">
      <item>Sudski registar</item>
      <item>Mohamed Adnan Akkch, OIB 54955262807, Stjepana Radića 1, 42205 Vidovec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Sudski registar</item>
      <item>Mohamed Adnan Akkch</item>
      <item>Županijsko državno odvjetništvo</item>
      <item>Porezna uprava - Ispostava Varaždin</item>
    </izvorni_sadrzaj>
    <derivirana_varijabla naziv="DomainObject.Predmet.OstaliListNazivFormated_1">
      <item>Sudski registar</item>
      <item>Mohamed Adnan Akkch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Sudski registar</item>
      <item>Mohamed Adnan Akkch, OIB 54955262807</item>
      <item>Županijsko državno odvjetništvo</item>
      <item>Porezna uprava - Ispostava Varaždin</item>
    </izvorni_sadrzaj>
    <derivirana_varijabla naziv="DomainObject.Predmet.OstaliListNazivFormatedOIB_1">
      <item>Sudski registar</item>
      <item>Mohamed Adnan Akkch, OIB 54955262807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A.M.-HENI UVOZ-IZVOZ d.o.o. za trgovinu</izvorni_sadrzaj>
    <derivirana_varijabla naziv="DomainObject.Predmet.ProtustrankaIDrugi_1">A.M.-HENI UVOZ-IZVOZ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A.M.-HENI UVOZ-IZVOZ d.o.o. za trgovinu, OIB 98903747229, Stjepana Radića 1, 42205 Vidovec</izvorni_sadrzaj>
    <derivirana_varijabla naziv="DomainObject.Predmet.ProtustrankaIDrugiAdressOIB_1">A.M.-HENI UVOZ-IZVOZ d.o.o. za trgovinu, OIB 98903747229, Stjepana Radića 1,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A.M.-HENI UVOZ-IZVOZ d.o.o. za trgovinu</item>
      <item>Sudski registar</item>
      <item>Mohamed Adnan Akkch</item>
      <item>Županijsko državno odvjetništvo</item>
      <item>Porezna uprava - Ispostava Varaždin</item>
    </izvorni_sadrzaj>
    <derivirana_varijabla naziv="DomainObject.Predmet.SudioniciListNaziv_1">
      <item>Financijska agencija</item>
      <item>A.M.-HENI UVOZ-IZVOZ d.o.o. za trgovinu</item>
      <item>Sudski registar</item>
      <item>Mohamed Adnan Akkch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 Cesarca 2,42000 Varaždin</item>
      <item>A.M.-HENI UVOZ-IZVOZ d.o.o. za trgovinu, OIB 98903747229, Stjepana Radića 1,42205 Vidovec</item>
      <item>Sudski registar</item>
      <item>Mohamed Adnan Akkch, OIB 54955262807, Stjepana Radića 1,42205 Vidovec</item>
      <item>Županijsko državno odvjetništvo</item>
      <item>Porezna uprava - Ispostava Varaždin</item>
    </izvorni_sadrzaj>
    <derivirana_varijabla naziv="DomainObject.Predmet.SudioniciListAdressOIB_1">
      <item>Financijska agencija, OIB 85821130368, A. Cesarca 2,42000 Varaždin</item>
      <item>A.M.-HENI UVOZ-IZVOZ d.o.o. za trgovinu, OIB 98903747229, Stjepana Radića 1,42205 Vidovec</item>
      <item>Sudski registar</item>
      <item>Mohamed Adnan Akkch, OIB 54955262807, Stjepana Radića 1,42205 Vidovec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98903747229</item>
      <item>, OIB null</item>
      <item>, OIB 54955262807</item>
      <item>, OIB null</item>
      <item>, OIB null</item>
    </izvorni_sadrzaj>
    <derivirana_varijabla naziv="DomainObject.Predmet.SudioniciListNazivOIB_1">
      <item>, OIB 85821130368</item>
      <item>, OIB 98903747229</item>
      <item>, OIB null</item>
      <item>, OIB 54955262807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6810C-A5B4-4CE7-A352-E27B1AF3D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1908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2016-03-23T13:35:00Z</dcterms:created>
  <dc:creator>Ljubica Makovec</dc:creator>
  <cp:lastModifiedBy>Nevenka Vuković</cp:lastModifiedBy>
  <cp:lastPrinted>2016-03-09T12:54:00Z</cp:lastPrinted>
  <dcterms:modified xmlns:xsi="http://www.w3.org/2001/XMLSchema-instance" xsi:type="dcterms:W3CDTF">2016-03-23T13:41:00Z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