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c077" w14:paraId="eb2c07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C52BA7">
        <w:t>29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C52BA7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810468" w:rsidP="00810468" w:rsidR="00EB0B75">
      <w:pPr>
        <w:pStyle w:val="Odlomakpopisa"/>
        <w:numPr>
          <w:ilvl w:val="0"/>
          <w:numId w:val="30"/>
        </w:numPr>
        <w:jc w:val="both"/>
      </w:pPr>
      <w:r w:rsidRPr="00810468">
        <w:t>kat. čest. 3605/3 k.o. Šibenik, zk. ul. 8414, suvlasnički dio 2/1000, etažno vlasništvo E-181, PARKIRNO MJESTO - P 74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C52BA7">
        <w:rPr>
          <w:b/>
          <w:u w:val="single"/>
        </w:rPr>
        <w:t>10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C52BA7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637A3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637A3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637A3"/>
    <w:rsid w:val="00BC22A4"/>
    <w:rsid w:val="00BC7E1F"/>
    <w:rsid w:val="00C12769"/>
    <w:rsid w:val="00C176C1"/>
    <w:rsid w:val="00C37639"/>
    <w:rsid w:val="00C46DB5"/>
    <w:rsid w:val="00C52BA7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St-5/2018-127</izvorni_sadrzaj>
    <derivirana_varijabla naziv="DomainObject.PredzadnjaOdlukaIzPredmeta.Oznaka_1">St-5/2018-127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967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2019-01-02T12:56:00Z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(1st-5-18-134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