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2c8d" w14:paraId="9c42c8d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2402A0">
        <w:t>18</w:t>
      </w:r>
      <w:r w:rsidR="00F202A3">
        <w:t>0</w:t>
      </w:r>
      <w:r w:rsidR="002402A0">
        <w:t>5</w:t>
      </w:r>
      <w:r>
        <w:t>/1</w:t>
      </w:r>
      <w:r w:rsidR="00B07973">
        <w:t>6</w:t>
      </w:r>
      <w:r>
        <w:t>-</w:t>
      </w:r>
      <w:r w:rsidR="004E5765">
        <w:t>4</w:t>
      </w:r>
      <w:r w:rsidR="002402A0">
        <w:t>1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2402A0" w:rsidRPr="002402A0">
        <w:t>AGRESTIS d.o.o. za poljoprivredu, trgovinu i usluge u stečaju, Stari Mikanovci, Rudina Glavnik 1, MBS: 030041666, OIB: 73683330472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2402A0">
        <w:t>9</w:t>
      </w:r>
      <w:r w:rsidR="00E46A10">
        <w:t xml:space="preserve">. </w:t>
      </w:r>
      <w:r w:rsidR="004E5765">
        <w:t>s</w:t>
      </w:r>
      <w:r w:rsidR="002402A0">
        <w:t>iječnja</w:t>
      </w:r>
      <w:r w:rsidR="00E46A10">
        <w:t xml:space="preserve"> 201</w:t>
      </w:r>
      <w:r w:rsidR="002402A0">
        <w:t>7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594A15" w:rsidR="002B4C1A" w:rsidRPr="00A34575">
      <w:pPr>
        <w:pStyle w:val="Odlomakpopisa"/>
        <w:numPr>
          <w:ilvl w:val="0"/>
          <w:numId w:val="12"/>
        </w:numPr>
        <w:jc w:val="both"/>
        <w:rPr>
          <w:color w:val="000000"/>
          <w:lang w:val="hr-HR"/>
        </w:rPr>
      </w:pPr>
      <w:r w:rsidRPr="00A34575">
        <w:rPr>
          <w:lang w:val="hr-HR"/>
        </w:rPr>
        <w:t xml:space="preserve">Zakazuje se ročište </w:t>
      </w:r>
      <w:r w:rsidR="007C6CE2" w:rsidRPr="00A34575">
        <w:rPr>
          <w:lang w:val="hr-HR"/>
        </w:rPr>
        <w:t xml:space="preserve">za određivanje vrijednosti nekretnina </w:t>
      </w:r>
      <w:r w:rsidR="0056068B" w:rsidRPr="00A34575">
        <w:rPr>
          <w:lang w:val="hr-HR"/>
        </w:rPr>
        <w:t>i to upisanih u</w:t>
      </w:r>
      <w:r w:rsidR="00A34575" w:rsidRPr="00A34575">
        <w:rPr>
          <w:lang w:val="hr-HR"/>
        </w:rPr>
        <w:t xml:space="preserve"> </w:t>
      </w:r>
      <w:r w:rsidR="00A34575" w:rsidRPr="00A34575">
        <w:rPr>
          <w:color w:val="000000"/>
          <w:lang w:val="hr-HR"/>
        </w:rPr>
        <w:t xml:space="preserve">zk.ul.br. </w:t>
      </w:r>
      <w:r w:rsidR="00594A15" w:rsidRPr="00766C87">
        <w:t xml:space="preserve">1869, </w:t>
      </w:r>
      <w:r w:rsidR="00594A15" w:rsidRPr="00594A15">
        <w:rPr>
          <w:lang w:val="hr-HR"/>
        </w:rPr>
        <w:t>k.o. Stari Mikanovci i to kč.br. 1/1 upravna zgrada br. 1,9 gospodarskih zgrada, 1 ST. TS, 1 spremište goriva i gospodarsko dvorište Rudina Glavnik, površine 44355 m</w:t>
      </w:r>
      <w:r w:rsidR="00594A15" w:rsidRPr="00594A15">
        <w:rPr>
          <w:vertAlign w:val="superscript"/>
          <w:lang w:val="hr-HR"/>
        </w:rPr>
        <w:t>2</w:t>
      </w:r>
    </w:p>
    <w:p w:rsidRDefault="00A34575" w:rsidP="00A34575" w:rsidR="00A34575" w:rsidRPr="00A34575">
      <w:pPr>
        <w:pStyle w:val="Odlomakpopisa"/>
        <w:tabs>
          <w:tab w:pos="2410" w:val="num"/>
        </w:tabs>
        <w:ind w:left="2410"/>
        <w:contextualSpacing/>
        <w:jc w:val="both"/>
        <w:rPr>
          <w:color w:val="000000"/>
          <w:lang w:val="hr-HR"/>
        </w:rPr>
      </w:pPr>
    </w:p>
    <w:p w:rsidRDefault="007C6CE2" w:rsidP="00A34575" w:rsidR="00F709C5">
      <w:pPr>
        <w:ind w:left="2127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594A15" w:rsidRPr="00594A15">
        <w:t>AGRESTIS d.o.o. za poljoprivredu, trgovinu i usluge u stečaju, Stari Mikanovci, Rudina Glavnik 1, MBS: 030041666, OIB: 73683330472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594A15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3</w:t>
      </w:r>
      <w:r w:rsidR="00FD4748">
        <w:rPr>
          <w:b/>
          <w:bCs/>
          <w:u w:val="single"/>
        </w:rPr>
        <w:t>1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siječnj</w:t>
      </w:r>
      <w:r w:rsidR="00FD4748">
        <w:rPr>
          <w:b/>
          <w:bCs/>
          <w:u w:val="single"/>
        </w:rPr>
        <w:t>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 w:rsidR="00FD4748">
        <w:rPr>
          <w:b/>
          <w:bCs/>
          <w:u w:val="single"/>
        </w:rPr>
        <w:t>10</w:t>
      </w:r>
      <w:r w:rsidR="008B2B3D">
        <w:rPr>
          <w:b/>
          <w:bCs/>
          <w:u w:val="single"/>
        </w:rPr>
        <w:t>,</w:t>
      </w:r>
      <w:r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594A15">
        <w:rPr>
          <w:b/>
          <w:bCs/>
          <w:u w:val="single"/>
        </w:rPr>
        <w:t>39</w:t>
      </w:r>
      <w:r>
        <w:rPr>
          <w:b/>
          <w:bCs/>
          <w:u w:val="single"/>
        </w:rPr>
        <w:t>/I</w:t>
      </w:r>
      <w:r w:rsidR="00594A15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</w:p>
    <w:p w:rsidRDefault="00310201" w:rsidP="0000704B" w:rsidR="00310201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B260A7">
        <w:t xml:space="preserve">vršnog zakona (NN 112/12, 25/13, </w:t>
      </w:r>
      <w:r w:rsidR="00C70DC2">
        <w:t>9</w:t>
      </w:r>
      <w:r w:rsidR="00B260A7">
        <w:t>3</w:t>
      </w:r>
      <w:r w:rsidR="00C70DC2">
        <w:t>/14</w:t>
      </w:r>
      <w:r w:rsidR="00B260A7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735413">
        <w:rPr>
          <w:b w:val="false"/>
        </w:rPr>
        <w:t>9</w:t>
      </w:r>
      <w:r w:rsidR="00007F7A" w:rsidRPr="007C6CE2">
        <w:rPr>
          <w:b w:val="false"/>
        </w:rPr>
        <w:t xml:space="preserve">. </w:t>
      </w:r>
      <w:r w:rsidR="00310201">
        <w:rPr>
          <w:b w:val="false"/>
        </w:rPr>
        <w:t>s</w:t>
      </w:r>
      <w:r w:rsidR="00735413">
        <w:rPr>
          <w:b w:val="false"/>
        </w:rPr>
        <w:t>iječnja</w:t>
      </w:r>
      <w:r w:rsidR="00007F7A" w:rsidRPr="007C6CE2">
        <w:rPr>
          <w:b w:val="false"/>
        </w:rPr>
        <w:t xml:space="preserve"> 201</w:t>
      </w:r>
      <w:r w:rsidR="00735413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735413" w:rsidR="00735413">
      <w:pPr>
        <w:numPr>
          <w:ilvl w:val="0"/>
          <w:numId w:val="13"/>
        </w:numPr>
      </w:pPr>
      <w:r>
        <w:t>Stečajn</w:t>
      </w:r>
      <w:r w:rsidR="003F0BAD">
        <w:t>i</w:t>
      </w:r>
      <w:r>
        <w:t xml:space="preserve"> upravitelj</w:t>
      </w:r>
      <w:r w:rsidR="00735413" w:rsidRPr="00735413">
        <w:t xml:space="preserve"> </w:t>
      </w:r>
      <w:r w:rsidR="00735413">
        <w:t>Ivan Perković</w:t>
      </w:r>
    </w:p>
    <w:p w:rsidRDefault="00735413" w:rsidP="00735413" w:rsidR="00735413">
      <w:pPr>
        <w:numPr>
          <w:ilvl w:val="0"/>
          <w:numId w:val="13"/>
        </w:numPr>
      </w:pPr>
      <w:r>
        <w:t>CROATIA BANKA d.d.</w:t>
      </w:r>
      <w:r w:rsidRPr="00645E3B">
        <w:t xml:space="preserve"> Zagreb</w:t>
      </w:r>
      <w:r>
        <w:t xml:space="preserve"> </w:t>
      </w:r>
    </w:p>
    <w:p w:rsidRDefault="00735413" w:rsidP="00735413" w:rsidR="00735413">
      <w:pPr>
        <w:numPr>
          <w:ilvl w:val="0"/>
          <w:numId w:val="13"/>
        </w:numPr>
        <w:jc w:val="both"/>
      </w:pPr>
      <w:r w:rsidRPr="00281E0A">
        <w:t>MARIJA JELIĆ, vl.</w:t>
      </w:r>
      <w:r>
        <w:t xml:space="preserve"> </w:t>
      </w:r>
      <w:r w:rsidRPr="00281E0A">
        <w:t>obrta za poljoprivredu</w:t>
      </w:r>
      <w:r>
        <w:t>, S</w:t>
      </w:r>
      <w:r w:rsidRPr="00281E0A">
        <w:t>tari Mikanovci, Rudina glavnik 1</w:t>
      </w:r>
      <w:r>
        <w:t xml:space="preserve"> po Miri Glavaš odvjetniku u Vinkovcima</w:t>
      </w:r>
    </w:p>
    <w:p w:rsidRDefault="00735413" w:rsidP="00735413" w:rsidR="008B2B3D">
      <w:pPr>
        <w:numPr>
          <w:ilvl w:val="0"/>
          <w:numId w:val="13"/>
        </w:numPr>
      </w:pPr>
      <w:r>
        <w:t>ŽDO GUO Vukovar</w:t>
      </w:r>
    </w:p>
    <w:p w:rsidRDefault="008F091C" w:rsidP="008F091C" w:rsidR="008F091C" w:rsidRPr="008F091C">
      <w:pPr>
        <w:pStyle w:val="Odlomakpopisa"/>
        <w:numPr>
          <w:ilvl w:val="0"/>
          <w:numId w:val="13"/>
        </w:numPr>
        <w:jc w:val="both"/>
        <w:rPr>
          <w:rFonts w:cstheme="majorBidi" w:hAnsiTheme="majorBidi" w:asciiTheme="majorBidi"/>
          <w:lang w:val="hr-HR"/>
        </w:rPr>
      </w:pPr>
      <w:r w:rsidRPr="008F091C">
        <w:rPr>
          <w:rFonts w:cstheme="majorBidi" w:hAnsiTheme="majorBidi" w:asciiTheme="majorBidi"/>
          <w:lang w:val="hr-HR"/>
        </w:rPr>
        <w:t xml:space="preserve">mrežna stranica e-Oglasna ploča sudova </w:t>
      </w:r>
    </w:p>
    <w:p w:rsidRDefault="008F091C" w:rsidP="008F091C" w:rsidR="008F091C" w:rsidRPr="00735413">
      <w:pPr>
        <w:ind w:left="720"/>
      </w:pPr>
    </w:p>
    <w:sectPr w:rsidSect="0091128C" w:rsidR="008F091C" w:rsidRPr="007354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4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2402A0" w:rsidRPr="002402A0">
      <w:t>14 St-1805/16-41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02A0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4A15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5413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091C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279D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34575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C5D48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02A3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D4748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27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27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27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27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</izvorni_sadrzaj>
    <derivirana_varijabla naziv="DomainObject.Predmet.OstaliListFormated_1">
      <item>ŽDO GUO Vukovar</item>
      <item>Zvonimir Jelić</item>
      <item>Ivan Perković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</izvorni_sadrzaj>
    <derivirana_varijabla naziv="DomainObject.Predmet.OstaliListFormatedOIB_1">
      <item>ŽDO GUO Vukovar</item>
      <item>Zvonimir Jelić, OIB 55766647637</item>
      <item>Ivan Perković, OIB 81615580056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</derivirana_varijabla>
  </DomainObject.Predmet.OstaliListFormatedWithAdressOIB>
  <DomainObject.Predmet.OstaliListNazivFormated>
    <izvorni_sadrzaj>
      <item>ŽDO GUO Vukovar</item>
      <item>Zvonimir Jelić</item>
      <item>Ivan Perković</item>
    </izvorni_sadrzaj>
    <derivirana_varijabla naziv="DomainObject.Predmet.OstaliListNazivFormated_1">
      <item>ŽDO GUO Vukovar</item>
      <item>Zvonimir Jelić</item>
      <item>Ivan Perković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</izvorni_sadrzaj>
    <derivirana_varijabla naziv="DomainObject.Predmet.OstaliListNazivFormatedOIB_1">
      <item>ŽDO GUO Vukovar</item>
      <item>Zvonimir Jelić, OIB 55766647637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F5D35-F573-4A70-9D62-E07958CDB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239</properties:Words>
  <properties:Characters>1219</properties:Characters>
  <properties:Lines>47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2016-11-14T07:20:00Z</cp:lastPrinted>
  <dcterms:modified xmlns:xsi="http://www.w3.org/2001/XMLSchema-instance" xsi:type="dcterms:W3CDTF">2017-01-09T10:21:00Z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