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357f3" w14:paraId="5d357f3" w:rsidRDefault="00CA3CA7" w:rsidP="00CA3CA7" w:rsidR="00CA3CA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3CA7" w:rsidP="00CA3CA7" w:rsidR="00CA3CA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A3CA7" w:rsidP="00CA3CA7" w:rsidR="00CA3CA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A3CA7" w:rsidP="00CA3CA7" w:rsidR="00CA3CA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A3CA7" w:rsidP="00CA3CA7" w:rsidR="00CA3CA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A3CA7" w:rsidP="00CA3CA7" w:rsidR="00CA3CA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A3CA7" w:rsidP="00CA3CA7" w:rsidR="00CA3CA7" w:rsidRPr="005D578C">
      <w:pPr>
        <w:jc w:val="center"/>
        <w:rPr>
          <w:rFonts w:cs="Times New Roman" w:eastAsia="Times New Roman"/>
          <w:szCs w:val="24"/>
        </w:rPr>
      </w:pPr>
    </w:p>
    <w:p w:rsidRDefault="00CA3CA7" w:rsidP="00CA3CA7" w:rsidR="00CA3CA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A3CA7" w:rsidP="00CA3CA7" w:rsidR="00CA3CA7" w:rsidRPr="005D578C">
      <w:pPr>
        <w:rPr>
          <w:rFonts w:cs="Times New Roman" w:eastAsia="Times New Roman"/>
          <w:szCs w:val="24"/>
        </w:rPr>
      </w:pPr>
    </w:p>
    <w:p w:rsidRDefault="00CA3CA7" w:rsidP="00CA3CA7" w:rsidR="00CA3CA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Regionalnog centra Rijeka, Podružnice Pula, </w:t>
      </w:r>
      <w:r>
        <w:rPr>
          <w:rFonts w:cs="Times New Roman" w:eastAsia="Times New Roman"/>
          <w:szCs w:val="24"/>
        </w:rPr>
        <w:t xml:space="preserve">OIB 85821130368, 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10219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30.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VILA NIĆA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Karla Huguesa 28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95466805672, MBS 130023944, </w:t>
      </w:r>
      <w:r w:rsidR="00BC1D4D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8428EB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CA3CA7" w:rsidP="00CA3CA7" w:rsidR="00CA3CA7" w:rsidRPr="005D578C">
      <w:pPr>
        <w:rPr>
          <w:rFonts w:cs="Times New Roman" w:eastAsia="Times New Roman"/>
          <w:szCs w:val="24"/>
        </w:rPr>
      </w:pPr>
    </w:p>
    <w:p w:rsidRDefault="00CA3CA7" w:rsidP="00CA3CA7" w:rsidR="00CA3CA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A3CA7" w:rsidP="00CA3CA7" w:rsidR="00CA3CA7" w:rsidRPr="005D578C">
      <w:pPr>
        <w:rPr>
          <w:rFonts w:cs="Times New Roman" w:eastAsia="Times New Roman"/>
          <w:szCs w:val="24"/>
        </w:rPr>
      </w:pPr>
    </w:p>
    <w:p w:rsidRDefault="00CA3CA7" w:rsidP="00CA3CA7" w:rsidR="00CA3CA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VILA NIĆA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Karla Huguesa 28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95466805672, MBS 130023944,</w:t>
      </w:r>
      <w:r w:rsidRPr="005D578C">
        <w:rPr>
          <w:rFonts w:cs="Times New Roman" w:eastAsia="Times New Roman"/>
          <w:szCs w:val="24"/>
        </w:rPr>
        <w:t xml:space="preserve"> s danom </w:t>
      </w:r>
      <w:r w:rsidR="00BC1D4D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8428EB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8428EB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</w:t>
      </w:r>
      <w:r w:rsidR="008428EB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CA3CA7" w:rsidP="00CA3CA7" w:rsidR="00CA3CA7" w:rsidRPr="005D578C">
      <w:pPr>
        <w:rPr>
          <w:rFonts w:cs="Times New Roman" w:eastAsia="Times New Roman"/>
          <w:szCs w:val="24"/>
        </w:rPr>
      </w:pPr>
    </w:p>
    <w:p w:rsidRDefault="00CA3CA7" w:rsidP="00CA3CA7" w:rsidR="00CA3CA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CA3CA7" w:rsidP="00CA3CA7" w:rsidR="00CA3CA7">
      <w:pPr>
        <w:ind w:firstLine="708"/>
        <w:rPr>
          <w:rFonts w:cs="Times New Roman" w:eastAsia="Times New Roman"/>
          <w:szCs w:val="20"/>
        </w:rPr>
      </w:pPr>
    </w:p>
    <w:p w:rsidRDefault="00CA3CA7" w:rsidP="00CA3CA7" w:rsidR="00CA3CA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VILA NIĆA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Karla Huguesa 28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95466805672, MBS 130023944.</w:t>
      </w:r>
    </w:p>
    <w:p w:rsidRDefault="00CA3CA7" w:rsidP="00CA3CA7" w:rsidR="00CA3CA7">
      <w:pPr>
        <w:rPr>
          <w:rFonts w:cs="Times New Roman" w:eastAsia="Times New Roman"/>
          <w:szCs w:val="24"/>
        </w:rPr>
      </w:pPr>
    </w:p>
    <w:p w:rsidRDefault="00CA3CA7" w:rsidP="00CA3CA7" w:rsidR="00CA3CA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VILA NIĆA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Karla Huguesa 28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95466805672, MBS 130023944.</w:t>
      </w:r>
    </w:p>
    <w:p w:rsidRDefault="00CA3CA7" w:rsidP="00CA3CA7" w:rsidR="00CA3CA7">
      <w:pPr>
        <w:rPr>
          <w:rFonts w:cs="Times New Roman" w:eastAsia="Times New Roman"/>
          <w:szCs w:val="24"/>
        </w:rPr>
      </w:pPr>
    </w:p>
    <w:p w:rsidRDefault="00CA3CA7" w:rsidP="00CA3CA7" w:rsidR="00CA3CA7" w:rsidRPr="005D578C">
      <w:pPr>
        <w:rPr>
          <w:rFonts w:cs="Times New Roman" w:eastAsia="Times New Roman"/>
          <w:szCs w:val="24"/>
        </w:rPr>
      </w:pPr>
    </w:p>
    <w:p w:rsidRDefault="00CA3CA7" w:rsidP="00CA3CA7" w:rsidR="00CA3CA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A3CA7" w:rsidP="00CA3CA7" w:rsidR="00CA3CA7">
      <w:pPr>
        <w:ind w:firstLine="708"/>
        <w:rPr>
          <w:rFonts w:cs="Times New Roman" w:eastAsia="Times New Roman"/>
          <w:szCs w:val="24"/>
        </w:rPr>
      </w:pPr>
    </w:p>
    <w:p w:rsidRDefault="00CA3CA7" w:rsidP="00CA3CA7" w:rsidR="00CA3CA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VILA NIĆA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St-236/2015-3 od 17. studenog 2015. pokrenuo skraćeni stečajni postupak nad dužnikom VILA NIĆA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18.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St-236/2015-4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A3CA7" w:rsidP="00CA3CA7" w:rsidR="00CA3CA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8428EB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A3CA7" w:rsidP="00CA3CA7" w:rsidR="00CA3CA7" w:rsidRPr="005D578C">
      <w:pPr>
        <w:rPr>
          <w:rFonts w:cs="Times New Roman" w:eastAsia="Times New Roman"/>
          <w:szCs w:val="24"/>
        </w:rPr>
      </w:pPr>
    </w:p>
    <w:p w:rsidRDefault="00CA3CA7" w:rsidP="00CA3CA7" w:rsidR="00CA3CA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C1D4D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8428EB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A3CA7" w:rsidP="00CA3CA7" w:rsidR="00CA3CA7" w:rsidRPr="005D578C">
      <w:pPr>
        <w:jc w:val="center"/>
        <w:rPr>
          <w:rFonts w:cs="Times New Roman" w:eastAsia="Times New Roman"/>
          <w:szCs w:val="24"/>
        </w:rPr>
      </w:pPr>
    </w:p>
    <w:p w:rsidRDefault="00CA3CA7" w:rsidP="004B6F5D" w:rsidR="00CA3CA7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CA3CA7" w:rsidP="004B6F5D" w:rsidR="00CA3CA7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BC1D4D">
        <w:rPr>
          <w:rFonts w:cs="Times New Roman" w:eastAsia="Times New Roman"/>
          <w:szCs w:val="24"/>
        </w:rPr>
        <w:t xml:space="preserve">, v. r. </w:t>
      </w:r>
    </w:p>
    <w:p w:rsidRDefault="00CA3CA7" w:rsidP="00CA3CA7" w:rsidR="00CA3CA7">
      <w:pPr>
        <w:jc w:val="left"/>
        <w:rPr>
          <w:rFonts w:cs="Times New Roman" w:eastAsia="Times New Roman"/>
          <w:szCs w:val="24"/>
        </w:rPr>
      </w:pPr>
    </w:p>
    <w:p w:rsidRDefault="004B6F5D" w:rsidP="00CA3CA7" w:rsidR="004B6F5D" w:rsidRPr="005D578C">
      <w:pPr>
        <w:jc w:val="left"/>
        <w:rPr>
          <w:rFonts w:cs="Times New Roman" w:eastAsia="Times New Roman"/>
          <w:szCs w:val="24"/>
        </w:rPr>
      </w:pPr>
    </w:p>
    <w:p w:rsidRDefault="00CA3CA7" w:rsidP="00CA3CA7" w:rsidR="00CA3CA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A3CA7" w:rsidP="00CA3CA7" w:rsidR="00CA3CA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CA3CA7" w:rsidP="00CA3CA7" w:rsidR="00CA3C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A3CA7" w:rsidP="00CA3CA7" w:rsidR="00CA3CA7">
      <w:pPr>
        <w:rPr>
          <w:rFonts w:cs="Times New Roman" w:eastAsia="Times New Roman"/>
          <w:szCs w:val="24"/>
        </w:rPr>
      </w:pPr>
    </w:p>
    <w:p w:rsidRDefault="00CA3CA7" w:rsidP="00CA3CA7" w:rsidR="00CA3CA7" w:rsidRPr="005D578C">
      <w:pPr>
        <w:rPr>
          <w:rFonts w:cs="Times New Roman" w:eastAsia="Times New Roman"/>
          <w:szCs w:val="24"/>
        </w:rPr>
      </w:pPr>
    </w:p>
    <w:p w:rsidRDefault="00CA3CA7" w:rsidP="00CA3CA7" w:rsidR="00CA3CA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A3CA7" w:rsidP="00CA3CA7" w:rsidR="00CA3C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A3CA7" w:rsidP="00CA3CA7" w:rsidR="00CA3C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VILA NIĆA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Karla Huguesa 28,</w:t>
      </w:r>
    </w:p>
    <w:p w:rsidRDefault="00CA3CA7" w:rsidP="00CA3CA7" w:rsidR="00CA3C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</w:t>
      </w:r>
      <w:r w:rsidR="004B6F5D">
        <w:rPr>
          <w:rFonts w:cs="Times New Roman" w:eastAsia="Times New Roman"/>
          <w:szCs w:val="24"/>
        </w:rPr>
        <w:t>laštena za zastupanje dužnika-</w:t>
      </w:r>
      <w:r>
        <w:rPr>
          <w:rFonts w:cs="Times New Roman" w:eastAsia="Times New Roman"/>
          <w:szCs w:val="24"/>
        </w:rPr>
        <w:t>Dorijano Kocijančić, Poreč, 43. Istarske divizije 64,</w:t>
      </w:r>
    </w:p>
    <w:p w:rsidRDefault="00CA3CA7" w:rsidP="00090594" w:rsidR="0009059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090594">
        <w:rPr>
          <w:rFonts w:cs="Times New Roman" w:eastAsia="Times New Roman"/>
          <w:szCs w:val="20"/>
        </w:rPr>
        <w:t>Poreč – Parenzo, Poreč, M. Vlašića 20,</w:t>
      </w:r>
    </w:p>
    <w:p w:rsidRDefault="00CA3CA7" w:rsidP="00CA3CA7" w:rsidR="00CA3C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A3CA7" w:rsidP="00CA3CA7" w:rsidR="00CA3C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Radijana Trobonjača, Opatija, M. Tita 49</w:t>
      </w:r>
      <w:r>
        <w:rPr>
          <w:rFonts w:cs="Times New Roman" w:eastAsia="Times New Roman"/>
          <w:szCs w:val="24"/>
        </w:rPr>
        <w:t>,</w:t>
      </w:r>
    </w:p>
    <w:p w:rsidRDefault="00CA3CA7" w:rsidP="00CA3CA7" w:rsidR="00CA3C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A3CA7" w:rsidP="00CA3CA7" w:rsidR="00CA3C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A3CA7" w:rsidP="00CA3CA7" w:rsidR="00CA3C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A3CA7" w:rsidP="00CA3CA7" w:rsidR="00CA3CA7" w:rsidRPr="00EB7ECC"/>
    <w:p w:rsidRDefault="00CA3CA7" w:rsidP="00CA3CA7" w:rsidR="00CA3CA7">
      <w:pPr>
        <w:jc w:val="left"/>
        <w:rPr>
          <w:rFonts w:cs="Times New Roman" w:eastAsia="Times New Roman"/>
          <w:szCs w:val="24"/>
        </w:rPr>
      </w:pPr>
    </w:p>
    <w:p w:rsidRDefault="00C13AD5" w:rsidR="00C13AD5"/>
    <w:p w:rsidRDefault="00CA3CA7" w:rsidR="00CA3CA7"/>
    <w:p w:rsidRDefault="00CA3CA7" w:rsidR="00CA3CA7"/>
    <w:p w:rsidRDefault="00CA3CA7" w:rsidR="00CA3CA7"/>
    <w:p w:rsidRDefault="00CA3CA7" w:rsidR="00CA3CA7"/>
    <w:p w:rsidRDefault="00CA3CA7" w:rsidR="00CA3CA7"/>
    <w:sectPr w:rsidSect="00A074C3" w:rsidR="00CA3CA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741" w:rsidP="00AF7741" w:rsidR="00AF7741">
      <w:r>
        <w:separator/>
      </w:r>
    </w:p>
  </w:endnote>
  <w:endnote w:id="0" w:type="continuationSeparator">
    <w:p w:rsidRDefault="00AF7741" w:rsidP="00AF7741" w:rsidR="00AF77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741" w:rsidP="00AF7741" w:rsidR="00AF7741">
      <w:r>
        <w:separator/>
      </w:r>
    </w:p>
  </w:footnote>
  <w:footnote w:id="0" w:type="continuationSeparator">
    <w:p w:rsidRDefault="00AF7741" w:rsidP="00AF7741" w:rsidR="00AF77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41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C433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St-236/2015-5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41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St-236/2015-5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FF7"/>
    <w:rsid w:val="00090594"/>
    <w:rsid w:val="004B6F5D"/>
    <w:rsid w:val="006A144F"/>
    <w:rsid w:val="008428EB"/>
    <w:rsid w:val="00950FF7"/>
    <w:rsid w:val="00AF7741"/>
    <w:rsid w:val="00BC1D4D"/>
    <w:rsid w:val="00BC433A"/>
    <w:rsid w:val="00C13AD5"/>
    <w:rsid w:val="00CA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774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774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F774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7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774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77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774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43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33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C433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C433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C433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774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774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F774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7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774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77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774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43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33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C433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C433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C433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St-236/2015</izvorni_sadrzaj>
    <derivirana_varijabla naziv="DomainObject.Predmet.OznakaBroj_1">St-236/2015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NIĆA d.o.o. POREČ</izvorni_sadrzaj>
    <derivirana_varijabla naziv="DomainObject.Predmet.ProtustrankaFormated_1">  VILA NIĆA d.o.o. POREČ</derivirana_varijabla>
  </DomainObject.Predmet.ProtustrankaFormated>
  <DomainObject.Predmet.ProtustrankaFormatedOIB>
    <izvorni_sadrzaj>  VILA NIĆA d.o.o. POREČ, OIB 95466805672</izvorni_sadrzaj>
    <derivirana_varijabla naziv="DomainObject.Predmet.ProtustrankaFormatedOIB_1">  VILA NIĆA d.o.o. POREČ, OIB 95466805672</derivirana_varijabla>
  </DomainObject.Predmet.ProtustrankaFormatedOIB>
  <DomainObject.Predmet.ProtustrankaFormatedWithAdress>
    <izvorni_sadrzaj> VILA NIĆA d.o.o. POREČ, Karla Huguesa 28, 52440 Poreč</izvorni_sadrzaj>
    <derivirana_varijabla naziv="DomainObject.Predmet.ProtustrankaFormatedWithAdress_1"> VILA NIĆA d.o.o. POREČ, Karla Huguesa 28, 52440 Poreč</derivirana_varijabla>
  </DomainObject.Predmet.ProtustrankaFormatedWithAdress>
  <DomainObject.Predmet.ProtustrankaFormatedWithAdressOIB>
    <izvorni_sadrzaj> VILA NIĆA d.o.o. POREČ, OIB 95466805672, Karla Huguesa 28, 52440 Poreč</izvorni_sadrzaj>
    <derivirana_varijabla naziv="DomainObject.Predmet.ProtustrankaFormatedWithAdressOIB_1"> VILA NIĆA d.o.o. POREČ, OIB 95466805672, Karla Huguesa 28, 52440 Poreč</derivirana_varijabla>
  </DomainObject.Predmet.ProtustrankaFormatedWithAdressOIB>
  <DomainObject.Predmet.ProtustrankaWithAdress>
    <izvorni_sadrzaj>VILA NIĆA d.o.o. POREČ Karla Huguesa 28, 52440 Poreč</izvorni_sadrzaj>
    <derivirana_varijabla naziv="DomainObject.Predmet.ProtustrankaWithAdress_1">VILA NIĆA d.o.o. POREČ Karla Huguesa 28, 52440 Poreč</derivirana_varijabla>
  </DomainObject.Predmet.ProtustrankaWithAdress>
  <DomainObject.Predmet.ProtustrankaWithAdressOIB>
    <izvorni_sadrzaj>VILA NIĆA d.o.o. POREČ, OIB 95466805672, Karla Huguesa 28, 52440 Poreč</izvorni_sadrzaj>
    <derivirana_varijabla naziv="DomainObject.Predmet.ProtustrankaWithAdressOIB_1">VILA NIĆA d.o.o. POREČ, OIB 95466805672, Karla Huguesa 28, 52440 Poreč</derivirana_varijabla>
  </DomainObject.Predmet.ProtustrankaWithAdressOIB>
  <DomainObject.Predmet.ProtustrankaNazivFormated>
    <izvorni_sadrzaj>VILA NIĆA d.o.o. POREČ</izvorni_sadrzaj>
    <derivirana_varijabla naziv="DomainObject.Predmet.ProtustrankaNazivFormated_1">VILA NIĆA d.o.o. POREČ</derivirana_varijabla>
  </DomainObject.Predmet.ProtustrankaNazivFormated>
  <DomainObject.Predmet.ProtustrankaNazivFormatedOIB>
    <izvorni_sadrzaj>VILA NIĆA d.o.o. POREČ, OIB 95466805672</izvorni_sadrzaj>
    <derivirana_varijabla naziv="DomainObject.Predmet.ProtustrankaNazivFormatedOIB_1">VILA NIĆA d.o.o. POREČ, OIB 95466805672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2048598.76</izvorni_sadrzaj>
    <derivirana_varijabla naziv="DomainObject.Predmet.TrenutnaVrijednost_1">2048598.76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VILA NIĆA d.o.o. POREČ</item>
    </izvorni_sadrzaj>
    <derivirana_varijabla naziv="DomainObject.Predmet.ProtuStrankaListFormated_1">
      <item>VILA NIĆA d.o.o. POREČ</item>
    </derivirana_varijabla>
  </DomainObject.Predmet.ProtuStrankaListFormated>
  <DomainObject.Predmet.ProtuStrankaListFormatedOIB>
    <izvorni_sadrzaj>
      <item>VILA NIĆA d.o.o. POREČ, OIB 95466805672</item>
    </izvorni_sadrzaj>
    <derivirana_varijabla naziv="DomainObject.Predmet.ProtuStrankaListFormatedOIB_1">
      <item>VILA NIĆA d.o.o. POREČ, OIB 95466805672</item>
    </derivirana_varijabla>
  </DomainObject.Predmet.ProtuStrankaListFormatedOIB>
  <DomainObject.Predmet.ProtuStrankaListFormatedWithAdress>
    <izvorni_sadrzaj>
      <item>VILA NIĆA d.o.o. POREČ, Karla Huguesa 28, 52440 Poreč</item>
    </izvorni_sadrzaj>
    <derivirana_varijabla naziv="DomainObject.Predmet.ProtuStrankaListFormatedWithAdress_1">
      <item>VILA NIĆA d.o.o. POREČ, Karla Huguesa 28, 52440 Poreč</item>
    </derivirana_varijabla>
  </DomainObject.Predmet.ProtuStrankaListFormatedWithAdress>
  <DomainObject.Predmet.ProtuStrankaListFormatedWithAdressOIB>
    <izvorni_sadrzaj>
      <item>VILA NIĆA d.o.o. POREČ, OIB 95466805672, Karla Huguesa 28, 52440 Poreč</item>
    </izvorni_sadrzaj>
    <derivirana_varijabla naziv="DomainObject.Predmet.ProtuStrankaListFormatedWithAdressOIB_1">
      <item>VILA NIĆA d.o.o. POREČ, OIB 95466805672, Karla Huguesa 28, 52440 Poreč</item>
    </derivirana_varijabla>
  </DomainObject.Predmet.ProtuStrankaListFormatedWithAdressOIB>
  <DomainObject.Predmet.ProtuStrankaListNazivFormated>
    <izvorni_sadrzaj>
      <item>VILA NIĆA d.o.o. POREČ</item>
    </izvorni_sadrzaj>
    <derivirana_varijabla naziv="DomainObject.Predmet.ProtuStrankaListNazivFormated_1">
      <item>VILA NIĆA d.o.o. POREČ</item>
    </derivirana_varijabla>
  </DomainObject.Predmet.ProtuStrankaListNazivFormated>
  <DomainObject.Predmet.ProtuStrankaListNazivFormatedOIB>
    <izvorni_sadrzaj>
      <item>VILA NIĆA d.o.o. POREČ, OIB 95466805672</item>
    </izvorni_sadrzaj>
    <derivirana_varijabla naziv="DomainObject.Predmet.ProtuStrankaListNazivFormatedOIB_1">
      <item>VILA NIĆA d.o.o. POREČ, OIB 95466805672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VILA NIĆA d.o.o. POREČ</izvorni_sadrzaj>
    <derivirana_varijabla naziv="DomainObject.Predmet.ProtustrankaIDrugi_1">VILA NIĆA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VILA NIĆA d.o.o. POREČ, OIB 95466805672, Karla Huguesa 28, 52440 Poreč</izvorni_sadrzaj>
    <derivirana_varijabla naziv="DomainObject.Predmet.ProtustrankaIDrugiAdressOIB_1">VILA NIĆA d.o.o. POREČ, OIB 95466805672,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VILA NIĆA d.o.o. POREČ</item>
    </izvorni_sadrzaj>
    <derivirana_varijabla naziv="DomainObject.Predmet.SudioniciListNaziv_1">
      <item>FINANCIJSKA AGENCIJA, RC RIJEKA, PODRUŽNICA PULA, PULA</item>
      <item>VILA NIĆA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VILA NIĆA d.o.o. POREČ, OIB 95466805672, Karla Huguesa 28,52440 Poreč</item>
    </izvorni_sadrzaj>
    <derivirana_varijabla naziv="DomainObject.Predmet.SudioniciListAdressOIB_1">
      <item>FINANCIJSKA AGENCIJA, RC RIJEKA, PODRUŽNICA PULA, PULA, OIB 85821130368, Giardini 5,52100 Pula</item>
      <item>VILA NIĆA d.o.o. POREČ, OIB 95466805672, Karla Huguesa 28,52440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95466805672</item>
    </izvorni_sadrzaj>
    <derivirana_varijabla naziv="DomainObject.Predmet.SudioniciListNazivOIB_1">
      <item>, OIB 85821130368</item>
      <item>, OIB 95466805672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614</properties:Words>
  <properties:Characters>3259</properties:Characters>
  <properties:Lines>85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2016-01-22T07:41:00Z</dcterms:created>
  <dc:creator>Mihaela Kaligari</dc:creator>
  <dc:description/>
  <cp:keywords/>
  <cp:lastModifiedBy>Mihaela Kaligari</cp:lastModifiedBy>
  <cp:lastPrinted>2016-02-02T07:06:00Z</cp:lastPrinted>
  <dcterms:modified xmlns:xsi="http://www.w3.org/2001/XMLSchema-instance" xsi:type="dcterms:W3CDTF">2016-02-02T07:51:00Z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