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041f" w14:paraId="240041f" w:rsidRDefault="00A06518" w:rsidR="00A0651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37E" w:rsidP="0004637E" w:rsidR="0004637E" w:rsidRPr="004B406A">
      <w:r w:rsidRPr="004B406A">
        <w:t>REPUBLIKA HRVATSKA</w:t>
      </w:r>
    </w:p>
    <w:p w:rsidRDefault="0004637E" w:rsidP="0004637E" w:rsidR="0004637E" w:rsidRPr="004B406A">
      <w:r w:rsidRPr="004B406A">
        <w:t xml:space="preserve">  Trgovački sud u Zagrebu</w:t>
      </w:r>
    </w:p>
    <w:p w:rsidRDefault="0004637E" w:rsidP="0004637E" w:rsidR="0004637E" w:rsidRPr="004B406A">
      <w:r w:rsidRPr="004B406A">
        <w:t xml:space="preserve">   Zagreb, Amruševa 2/II                                               </w:t>
      </w:r>
      <w:r w:rsidR="00F001AA">
        <w:t xml:space="preserve">                              </w:t>
      </w:r>
      <w:r w:rsidR="00193C15">
        <w:t>72.</w:t>
      </w:r>
      <w:r w:rsidRPr="004B406A">
        <w:t xml:space="preserve"> St -</w:t>
      </w:r>
      <w:r w:rsidR="008133F6">
        <w:t>12</w:t>
      </w:r>
      <w:r w:rsidR="00810C39">
        <w:t>2</w:t>
      </w:r>
      <w:r w:rsidR="008133F6">
        <w:t>3/2013</w:t>
      </w:r>
      <w:r w:rsidR="00F001AA">
        <w:t>-60</w:t>
      </w:r>
    </w:p>
    <w:p w:rsidRDefault="00A06518" w:rsidP="00A06518" w:rsidR="00A06518">
      <w:pPr>
        <w:jc w:val="center"/>
      </w:pPr>
      <w:r>
        <w:t>REPUBLIKA HRVATSKA</w:t>
      </w:r>
    </w:p>
    <w:p w:rsidRDefault="0004637E" w:rsidP="0004637E" w:rsidR="0004637E" w:rsidRPr="00A06518">
      <w:pPr>
        <w:jc w:val="center"/>
      </w:pPr>
      <w:r w:rsidRPr="00A06518">
        <w:t>R J E Š E NJ E</w:t>
      </w:r>
    </w:p>
    <w:p w:rsidRDefault="0004637E" w:rsidP="0004637E" w:rsidR="0004637E" w:rsidRPr="004B406A">
      <w:pPr>
        <w:jc w:val="center"/>
        <w:rPr>
          <w:b/>
        </w:rPr>
      </w:pPr>
    </w:p>
    <w:p w:rsidRDefault="008133F6" w:rsidP="008133F6" w:rsidR="008133F6">
      <w:pPr>
        <w:ind w:firstLine="708"/>
        <w:jc w:val="both"/>
        <w:rPr>
          <w:lang w:val="pt-BR"/>
        </w:rPr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Zagrebu</w:t>
      </w:r>
      <w:r>
        <w:t xml:space="preserve">, </w:t>
      </w:r>
      <w:r>
        <w:rPr>
          <w:lang w:val="pt-BR"/>
        </w:rPr>
        <w:t>po ste</w:t>
      </w:r>
      <w:r>
        <w:t>č</w:t>
      </w:r>
      <w:r>
        <w:rPr>
          <w:lang w:val="pt-BR"/>
        </w:rPr>
        <w:t>ajnom sucu Nikoli Ribari</w:t>
      </w:r>
      <w:r>
        <w:t xml:space="preserve">ć, </w:t>
      </w:r>
      <w:r>
        <w:rPr>
          <w:lang w:val="pt-BR"/>
        </w:rPr>
        <w:t>u ste</w:t>
      </w:r>
      <w:r>
        <w:t>č</w:t>
      </w:r>
      <w:r>
        <w:rPr>
          <w:lang w:val="pt-BR"/>
        </w:rPr>
        <w:t>ajnom postupku nad</w:t>
      </w:r>
      <w:r>
        <w:t xml:space="preserve"> imovinom </w:t>
      </w:r>
      <w:r>
        <w:rPr>
          <w:lang w:val="pt-BR"/>
        </w:rPr>
        <w:t>du</w:t>
      </w:r>
      <w:r>
        <w:t>ž</w:t>
      </w:r>
      <w:r>
        <w:rPr>
          <w:lang w:val="pt-BR"/>
        </w:rPr>
        <w:t xml:space="preserve">nika pojedinca MILAN HRESTAK vl. Auto-taxi prijevoz br. 2287, Zagreb, Bukovac 58, OIB: 36294086381, dana </w:t>
      </w:r>
      <w:r w:rsidR="00193C15">
        <w:rPr>
          <w:lang w:val="pt-BR"/>
        </w:rPr>
        <w:t>28.</w:t>
      </w:r>
      <w:r w:rsidR="00BE7CF3">
        <w:rPr>
          <w:lang w:val="pt-BR"/>
        </w:rPr>
        <w:t xml:space="preserve"> ožujka</w:t>
      </w:r>
      <w:r>
        <w:rPr>
          <w:lang w:val="pt-BR"/>
        </w:rPr>
        <w:t xml:space="preserve"> 201</w:t>
      </w:r>
      <w:r w:rsidR="00BE7CF3">
        <w:rPr>
          <w:lang w:val="pt-BR"/>
        </w:rPr>
        <w:t>7</w:t>
      </w:r>
      <w:r>
        <w:rPr>
          <w:lang w:val="pt-BR"/>
        </w:rPr>
        <w:t xml:space="preserve">. godine, </w:t>
      </w:r>
    </w:p>
    <w:p w:rsidRDefault="0004637E" w:rsidP="0004637E" w:rsidR="0004637E" w:rsidRPr="006100EF">
      <w:pPr>
        <w:jc w:val="both"/>
      </w:pPr>
    </w:p>
    <w:p w:rsidRDefault="0004637E" w:rsidP="0004637E" w:rsidR="0004637E" w:rsidRPr="00A06518">
      <w:pPr>
        <w:jc w:val="center"/>
      </w:pPr>
      <w:r w:rsidRPr="00A06518">
        <w:t>r  i  j  e  š  i  o      j  e</w:t>
      </w:r>
    </w:p>
    <w:p w:rsidRDefault="0004637E" w:rsidP="0004637E" w:rsidR="0004637E">
      <w:pPr>
        <w:jc w:val="center"/>
        <w:rPr>
          <w:b/>
        </w:rPr>
      </w:pPr>
    </w:p>
    <w:p w:rsidRDefault="00193C15" w:rsidP="0004637E" w:rsidR="00B140BC" w:rsidRPr="00C36E0E">
      <w:r w:rsidRPr="00C36E0E">
        <w:t xml:space="preserve">Ispravlja se Rješenje ovoga suda, poslovnog broja St-1223/2013 od 3. ožujka 2017. godine u </w:t>
      </w:r>
      <w:r w:rsidR="00B140BC" w:rsidRPr="00C36E0E">
        <w:t>točki I izreke na način da umjesto:</w:t>
      </w:r>
    </w:p>
    <w:p w:rsidRDefault="00B140BC" w:rsidP="00B140BC" w:rsidR="00B140BC" w:rsidRPr="00C36E0E"/>
    <w:p w:rsidRDefault="00B140BC" w:rsidP="00B140BC" w:rsidR="00B140BC" w:rsidRPr="00C36E0E"/>
    <w:p w:rsidRDefault="00B140BC" w:rsidP="00B140BC" w:rsidR="00B140BC" w:rsidRPr="00C36E0E">
      <w:r w:rsidRPr="00C36E0E">
        <w:t>„dosuđuju se kupcu, DRAGUTIN ČRNJEVIĆ, ZAGREBGRABOVEC 150, ZABOK, OIB: 96321249135, za iznos kupovnine od 12.500,00 kuna“</w:t>
      </w:r>
    </w:p>
    <w:p w:rsidRDefault="00B140BC" w:rsidP="00B140BC" w:rsidR="00B140BC" w:rsidRPr="00C36E0E"/>
    <w:p w:rsidRDefault="00B140BC" w:rsidP="00B140BC" w:rsidR="00B140BC" w:rsidRPr="00C36E0E">
      <w:r w:rsidRPr="00C36E0E">
        <w:t xml:space="preserve">ima stajati </w:t>
      </w:r>
    </w:p>
    <w:p w:rsidRDefault="00B140BC" w:rsidP="00B140BC" w:rsidR="00B140BC" w:rsidRPr="00C36E0E"/>
    <w:p w:rsidRDefault="00B140BC" w:rsidP="00B140BC" w:rsidR="00B140BC" w:rsidRPr="00C36E0E">
      <w:r w:rsidRPr="00C36E0E">
        <w:t>„dosuđuju se kupcu, DRAGUTIN ČRNJEVIĆ, GRABOVEC 150, ZABOK, OIB: 96321249135, za iznos kupovnine od 12.500,00 kuna“</w:t>
      </w:r>
    </w:p>
    <w:p w:rsidRDefault="00B140BC" w:rsidP="00B140BC" w:rsidR="00B140BC" w:rsidRPr="00C36E0E"/>
    <w:p w:rsidRDefault="00C36E0E" w:rsidP="00B140BC" w:rsidR="00C36E0E" w:rsidRPr="00C36E0E">
      <w:r w:rsidRPr="00C36E0E">
        <w:t>dok u ostalom dijelu rješenje ostaje nepromijenjeno.</w:t>
      </w:r>
    </w:p>
    <w:p w:rsidRDefault="00B140BC" w:rsidP="0004637E" w:rsidR="00B140BC">
      <w:pPr>
        <w:rPr>
          <w:b/>
        </w:rPr>
      </w:pPr>
    </w:p>
    <w:p w:rsidRDefault="0004637E" w:rsidP="0004637E" w:rsidR="0004637E" w:rsidRPr="009D0304">
      <w:r>
        <w:t xml:space="preserve"> </w:t>
      </w:r>
      <w:r w:rsidRPr="009D0304">
        <w:t xml:space="preserve">          </w:t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</w:p>
    <w:p w:rsidRDefault="0004637E" w:rsidP="0004637E" w:rsidR="0004637E">
      <w:pPr>
        <w:jc w:val="center"/>
      </w:pPr>
      <w:r>
        <w:t>O b r a z l o ž e n j e</w:t>
      </w:r>
    </w:p>
    <w:p w:rsidRDefault="0004637E" w:rsidP="0004637E" w:rsidR="0004637E"/>
    <w:p w:rsidRDefault="0004637E" w:rsidP="007F3E44" w:rsidR="007F3E44">
      <w:pPr>
        <w:jc w:val="both"/>
      </w:pPr>
      <w:r>
        <w:tab/>
      </w:r>
      <w:r w:rsidRPr="00AF6CCE">
        <w:t xml:space="preserve">U ovom predmetu </w:t>
      </w:r>
      <w:r w:rsidR="00C36E0E">
        <w:t xml:space="preserve">doneseno je rješenje kojim je pokretnina u </w:t>
      </w:r>
      <w:r w:rsidR="007F3E44">
        <w:t>vlasništvu</w:t>
      </w:r>
      <w:r w:rsidR="00C36E0E">
        <w:t xml:space="preserve"> stečajnog dužnika dosuđena</w:t>
      </w:r>
      <w:r w:rsidR="007F3E44">
        <w:t xml:space="preserve"> kupcu </w:t>
      </w:r>
      <w:r w:rsidR="007F3E44" w:rsidRPr="00C36E0E">
        <w:t>DRAGUTIN ČRNJEVIĆ, GRABOVEC 150, ZABOK, OIB: 96321249135, za iznos kupovnine od 12.500,00 kuna</w:t>
      </w:r>
      <w:r w:rsidR="007F3E44">
        <w:t>.</w:t>
      </w:r>
    </w:p>
    <w:p w:rsidRDefault="007F3E44" w:rsidP="007F3E44" w:rsidR="007F3E44">
      <w:pPr>
        <w:jc w:val="both"/>
      </w:pPr>
      <w:r>
        <w:tab/>
        <w:t xml:space="preserve">Međutim, prilikom pisanja adrese kupca Dragutina Črnjević sud je omaškom umjesto ispravne adrese koja glasi </w:t>
      </w:r>
      <w:r w:rsidRPr="00C36E0E">
        <w:t>GRABOVEC 150, ZABOK,</w:t>
      </w:r>
      <w:r>
        <w:t xml:space="preserve"> pogrešno naveo ZAGREBGRABOVEC 150, ZABOK.</w:t>
      </w:r>
    </w:p>
    <w:p w:rsidRDefault="007F3E44" w:rsidP="007F3E44" w:rsidR="007F3E44">
      <w:pPr>
        <w:jc w:val="both"/>
      </w:pPr>
      <w:r>
        <w:tab/>
        <w:t>Zbog očite pogreške u pisanju adrese kupca, sud je po službenoj dužnosti ispravio Rješenje o dosudi od 3.3.2017.</w:t>
      </w:r>
    </w:p>
    <w:p w:rsidRDefault="00C47575" w:rsidP="00C47575" w:rsidR="0004637E" w:rsidRPr="00AF6CCE">
      <w:pPr>
        <w:jc w:val="both"/>
        <w:rPr>
          <w:b/>
        </w:rPr>
      </w:pPr>
      <w:r>
        <w:tab/>
        <w:t>Temeljem navedenoga odlučeno je kao u izreci.</w:t>
      </w:r>
      <w:r w:rsidR="007F3E44">
        <w:t xml:space="preserve"> </w:t>
      </w:r>
      <w:r w:rsidR="0004637E" w:rsidRPr="00AF6CCE">
        <w:tab/>
      </w:r>
    </w:p>
    <w:p w:rsidRDefault="00F001AA" w:rsidP="0004637E" w:rsidR="00F001AA">
      <w:pPr>
        <w:jc w:val="center"/>
      </w:pPr>
    </w:p>
    <w:p w:rsidRDefault="00C47575" w:rsidP="0004637E" w:rsidR="0004637E" w:rsidRPr="00AF6CCE">
      <w:pPr>
        <w:jc w:val="center"/>
      </w:pPr>
      <w:r>
        <w:t>U Zagrebu, 28</w:t>
      </w:r>
      <w:r w:rsidR="0004637E" w:rsidRPr="00AF6CCE">
        <w:t xml:space="preserve">. </w:t>
      </w:r>
      <w:r w:rsidR="00582573">
        <w:t>ožujka</w:t>
      </w:r>
      <w:r w:rsidR="00D97614">
        <w:t xml:space="preserve">  2017</w:t>
      </w:r>
      <w:r w:rsidR="0004637E" w:rsidRPr="00AF6CCE">
        <w:t>.</w:t>
      </w:r>
    </w:p>
    <w:p w:rsidRDefault="0004637E" w:rsidP="00E91121" w:rsidR="00F001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="00F001A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001AA" w:rsidP="00E91121" w:rsidR="00F001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001AA" w:rsidP="00E91121" w:rsidR="00F001A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001AA" w:rsidP="00E91121" w:rsidR="00F001A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001AA" w:rsidP="00E91121" w:rsidR="00F001A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01AA" w:rsidP="00F001AA" w:rsidR="00F001A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06518" w:rsidP="00F001AA" w:rsidR="00A0651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06518" w:rsidP="00A06518" w:rsidR="00A0651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4637E" w:rsidP="00A06518" w:rsidR="0004637E" w:rsidRPr="00AF6CCE"/>
    <w:p w:rsidRDefault="0004637E" w:rsidP="0004637E" w:rsidR="0004637E" w:rsidRPr="00AF6CCE"/>
    <w:p w:rsidRDefault="0004637E" w:rsidP="0004637E" w:rsidR="0004637E" w:rsidRPr="00AF6CCE">
      <w:r w:rsidRPr="00AF6CCE">
        <w:t xml:space="preserve">POUKA O PRAVNOM LIJEKU: </w:t>
      </w:r>
    </w:p>
    <w:p w:rsidRDefault="0004637E" w:rsidP="0004637E" w:rsidR="0004637E" w:rsidRPr="00AF6CCE">
      <w:r w:rsidRPr="00AF6CCE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Pr="00AF6CCE">
        <w:tab/>
      </w:r>
      <w:r w:rsidRPr="00AF6CCE">
        <w:tab/>
      </w:r>
    </w:p>
    <w:p w:rsidRDefault="0004637E" w:rsidP="0004637E" w:rsidR="0004637E" w:rsidRPr="00AF6CCE">
      <w:pPr>
        <w:rPr>
          <w:b/>
        </w:rPr>
      </w:pPr>
      <w:r w:rsidRPr="00AF6CCE">
        <w:tab/>
      </w:r>
      <w:r w:rsidRPr="00AF6CCE">
        <w:tab/>
      </w:r>
      <w:r w:rsidRPr="00AF6CCE">
        <w:tab/>
      </w:r>
      <w:r w:rsidRPr="00AF6CCE">
        <w:tab/>
      </w:r>
      <w:r w:rsidRPr="00AF6CCE">
        <w:tab/>
        <w:t xml:space="preserve">     </w:t>
      </w:r>
      <w:r w:rsidRPr="00AF6CCE">
        <w:tab/>
      </w:r>
      <w:r w:rsidRPr="00AF6CCE">
        <w:tab/>
      </w:r>
      <w:r w:rsidRPr="00AF6CCE">
        <w:rPr>
          <w:b/>
        </w:rPr>
        <w:t xml:space="preserve">                      </w:t>
      </w:r>
    </w:p>
    <w:p w:rsidRDefault="00A06518" w:rsidP="0004637E" w:rsidR="00A06518"/>
    <w:p w:rsidRDefault="00A06518" w:rsidP="0004637E" w:rsidR="00A06518"/>
    <w:p w:rsidRDefault="00A06518" w:rsidP="0004637E" w:rsidR="00A06518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p w:rsidRDefault="00F001AA" w:rsidP="0004637E" w:rsidR="00F001AA"/>
    <w:sectPr w:rsidSect="0004637E" w:rsidR="00F001AA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054" w:rsidR="009E1054">
      <w:r>
        <w:separator/>
      </w:r>
    </w:p>
  </w:endnote>
  <w:endnote w:id="0" w:type="continuationSeparator">
    <w:p w:rsidRDefault="009E1054" w:rsidR="009E1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054" w:rsidR="009E1054">
      <w:r>
        <w:separator/>
      </w:r>
    </w:p>
  </w:footnote>
  <w:footnote w:id="0" w:type="continuationSeparator">
    <w:p w:rsidRDefault="009E1054" w:rsidR="009E10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37E" w:rsidR="0004637E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17C0D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72 St-</w:t>
    </w:r>
    <w:r w:rsidR="00D97614">
      <w:rPr>
        <w:rStyle w:val="Brojstranice"/>
      </w:rPr>
      <w:t>12</w:t>
    </w:r>
    <w:r w:rsidR="00810C39">
      <w:rPr>
        <w:rStyle w:val="Brojstranice"/>
      </w:rPr>
      <w:t>2</w:t>
    </w:r>
    <w:r w:rsidR="00D97614">
      <w:rPr>
        <w:rStyle w:val="Brojstranice"/>
      </w:rPr>
      <w:t>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37E"/>
    <w:rsid w:val="0004637E"/>
    <w:rsid w:val="00057CFD"/>
    <w:rsid w:val="00193C15"/>
    <w:rsid w:val="004B5B52"/>
    <w:rsid w:val="00582573"/>
    <w:rsid w:val="005F6811"/>
    <w:rsid w:val="00617C0D"/>
    <w:rsid w:val="007F3E44"/>
    <w:rsid w:val="00810C39"/>
    <w:rsid w:val="008133F6"/>
    <w:rsid w:val="00874C0B"/>
    <w:rsid w:val="009E1054"/>
    <w:rsid w:val="00A06518"/>
    <w:rsid w:val="00B140BC"/>
    <w:rsid w:val="00BE7CF3"/>
    <w:rsid w:val="00C36E0E"/>
    <w:rsid w:val="00C47575"/>
    <w:rsid w:val="00D97614"/>
    <w:rsid w:val="00F0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637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true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97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97614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A0651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0651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93C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3C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637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1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97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97614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A0651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0651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93C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3C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St-1223/2013</izvorni_sadrzaj>
    <derivirana_varijabla naziv="DomainObject.Predmet.OznakaBroj_1">St-1223/2013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MILAN HRESTAK</izvorni_sadrzaj>
    <derivirana_varijabla naziv="DomainObject.Predmet.ProtustrankaFormated_1">  MILAN HRESTAK</derivirana_varijabla>
  </DomainObject.Predmet.ProtustrankaFormated>
  <DomainObject.Predmet.ProtustrankaFormatedOIB>
    <izvorni_sadrzaj>  MILAN HRESTAK, OIB 36294086381</izvorni_sadrzaj>
    <derivirana_varijabla naziv="DomainObject.Predmet.ProtustrankaFormatedOIB_1">  MILAN HRESTAK, OIB 36294086381</derivirana_varijabla>
  </DomainObject.Predmet.ProtustrankaFormatedOIB>
  <DomainObject.Predmet.ProtustrankaFormatedWithAdress>
    <izvorni_sadrzaj> MILAN HRESTAK, BUKOVAC 58, 10000 Zagreb</izvorni_sadrzaj>
    <derivirana_varijabla naziv="DomainObject.Predmet.ProtustrankaFormatedWithAdress_1"> MILAN HRESTAK, BUKOVAC 58, 10000 Zagreb</derivirana_varijabla>
  </DomainObject.Predmet.ProtustrankaFormatedWithAdress>
  <DomainObject.Predmet.ProtustrankaFormatedWithAdressOIB>
    <izvorni_sadrzaj> MILAN HRESTAK, OIB 36294086381, BUKOVAC 58, 10000 Zagreb</izvorni_sadrzaj>
    <derivirana_varijabla naziv="DomainObject.Predmet.ProtustrankaFormatedWithAdressOIB_1"> MILAN HRESTAK, OIB 36294086381, BUKOVAC 58, 10000 Zagreb</derivirana_varijabla>
  </DomainObject.Predmet.ProtustrankaFormatedWithAdressOIB>
  <DomainObject.Predmet.ProtustrankaWithAdress>
    <izvorni_sadrzaj>MILAN HRESTAK BUKOVAC 58, 10000 Zagreb</izvorni_sadrzaj>
    <derivirana_varijabla naziv="DomainObject.Predmet.ProtustrankaWithAdress_1">MILAN HRESTAK BUKOVAC 58, 10000 Zagreb</derivirana_varijabla>
  </DomainObject.Predmet.ProtustrankaWithAdress>
  <DomainObject.Predmet.ProtustrankaWithAdressOIB>
    <izvorni_sadrzaj>MILAN HRESTAK, OIB 36294086381, BUKOVAC 58, 10000 Zagreb</izvorni_sadrzaj>
    <derivirana_varijabla naziv="DomainObject.Predmet.ProtustrankaWithAdressOIB_1">MILAN HRESTAK, OIB 36294086381, BUKOVAC 58, 10000 Zagreb</derivirana_varijabla>
  </DomainObject.Predmet.ProtustrankaWithAdressOIB>
  <DomainObject.Predmet.ProtustrankaNazivFormated>
    <izvorni_sadrzaj>MILAN HRESTAK</izvorni_sadrzaj>
    <derivirana_varijabla naziv="DomainObject.Predmet.ProtustrankaNazivFormated_1">MILAN HRESTAK</derivirana_varijabla>
  </DomainObject.Predmet.ProtustrankaNazivFormated>
  <DomainObject.Predmet.ProtustrankaNazivFormatedOIB>
    <izvorni_sadrzaj>MILAN HRESTAK, OIB 36294086381</izvorni_sadrzaj>
    <derivirana_varijabla naziv="DomainObject.Predmet.ProtustrankaNazivFormatedOIB_1">MILAN HRESTAK, OIB 36294086381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MILAN HRESTAK</item>
    </izvorni_sadrzaj>
    <derivirana_varijabla naziv="DomainObject.Predmet.ProtuStrankaListFormated_1">
      <item>MILAN HRESTAK</item>
    </derivirana_varijabla>
  </DomainObject.Predmet.ProtuStrankaListFormated>
  <DomainObject.Predmet.ProtuStrankaListFormatedOIB>
    <izvorni_sadrzaj>
      <item>MILAN HRESTAK, OIB 36294086381</item>
    </izvorni_sadrzaj>
    <derivirana_varijabla naziv="DomainObject.Predmet.ProtuStrankaListFormatedOIB_1">
      <item>MILAN HRESTAK, OIB 36294086381</item>
    </derivirana_varijabla>
  </DomainObject.Predmet.ProtuStrankaListFormatedOIB>
  <DomainObject.Predmet.ProtuStrankaListFormatedWithAdress>
    <izvorni_sadrzaj>
      <item>MILAN HRESTAK, BUKOVAC 58, 10000 Zagreb</item>
    </izvorni_sadrzaj>
    <derivirana_varijabla naziv="DomainObject.Predmet.ProtuStrankaListFormatedWithAdress_1">
      <item>MILAN HRESTAK, BUKOVAC 58, 10000 Zagreb</item>
    </derivirana_varijabla>
  </DomainObject.Predmet.ProtuStrankaListFormatedWithAdress>
  <DomainObject.Predmet.ProtuStrankaListFormatedWithAdressOIB>
    <izvorni_sadrzaj>
      <item>MILAN HRESTAK, OIB 36294086381, BUKOVAC 58, 10000 Zagreb</item>
    </izvorni_sadrzaj>
    <derivirana_varijabla naziv="DomainObject.Predmet.ProtuStrankaListFormatedWithAdressOIB_1">
      <item>MILAN HRESTAK, OIB 36294086381, BUKOVAC 58, 10000 Zagreb</item>
    </derivirana_varijabla>
  </DomainObject.Predmet.ProtuStrankaListFormatedWithAdressOIB>
  <DomainObject.Predmet.ProtuStrankaListNazivFormated>
    <izvorni_sadrzaj>
      <item>MILAN HRESTAK</item>
    </izvorni_sadrzaj>
    <derivirana_varijabla naziv="DomainObject.Predmet.ProtuStrankaListNazivFormated_1">
      <item>MILAN HRESTAK</item>
    </derivirana_varijabla>
  </DomainObject.Predmet.ProtuStrankaListNazivFormated>
  <DomainObject.Predmet.ProtuStrankaListNazivFormatedOIB>
    <izvorni_sadrzaj>
      <item>MILAN HRESTAK, OIB 36294086381</item>
    </izvorni_sadrzaj>
    <derivirana_varijabla naziv="DomainObject.Predmet.ProtuStrankaListNazivFormatedOIB_1">
      <item>MILAN HRESTAK, OIB 36294086381</item>
    </derivirana_varijabla>
  </DomainObject.Predmet.ProtuStrankaListNazivFormatedOIB>
  <DomainObject.Predmet.OstaliListFormated>
    <izvorni_sadrzaj>
      <item>Vidonija Miletić Plukavec</item>
      <item>ŽUPANIJSKO DRŽAVNO ODVJETNIŠTVO U ZAGREBU</item>
      <item>REPUBLIKA HRVATSKA MINISTARSTVO FINANCIJA</item>
      <item>Dragutin Črnjević</item>
    </izvorni_sadrzaj>
    <derivirana_varijabla naziv="DomainObject.Predmet.OstaliListFormated_1">
      <item>Vidonija Miletić Plukavec</item>
      <item>ŽUPANIJSKO DRŽAVNO ODVJETNIŠTVO U ZAGREBU</item>
      <item>REPUBLIKA HRVATSKA MINISTARSTVO FINANCIJA</item>
      <item>Dragutin Črnjević</item>
    </derivirana_varijabla>
  </DomainObject.Predmet.OstaliListFormated>
  <DomainObject.Predmet.OstaliListFormatedOIB>
    <izvorni_sadrzaj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izvorni_sadrzaj>
    <derivirana_varijabla naziv="DomainObject.Predmet.OstaliListFormatedOIB_1"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derivirana_varijabla>
  </DomainObject.Predmet.OstaliListFormatedOIB>
  <DomainObject.Predmet.OstaliListFormatedWithAdress>
    <izvorni_sadrzaj>
      <item>Vidonija Miletić Plukavec, Pirovec Gornji 24, 10000 Zagreb</item>
      <item>ŽUPANIJSKO DRŽAVNO ODVJETNIŠTVO U ZAGREBU, Savska Cesta 41, 10000 Zagreb</item>
      <item>REPUBLIKA HRVATSKA MINISTARSTVO FINANCIJA, Av. Dubrovnik 32, 10000 Zagreb</item>
      <item>Dragutin Črnjević, Grabrovec 150, 49210 Grabrovec</item>
    </izvorni_sadrzaj>
    <derivirana_varijabla naziv="DomainObject.Predmet.OstaliListFormatedWithAdress_1">
      <item>Vidonija Miletić Plukavec, Pirovec Gornji 24, 10000 Zagreb</item>
      <item>ŽUPANIJSKO DRŽAVNO ODVJETNIŠTVO U ZAGREBU, Savska Cesta 41, 10000 Zagreb</item>
      <item>REPUBLIKA HRVATSKA MINISTARSTVO FINANCIJA, Av. Dubrovnik 32, 10000 Zagreb</item>
      <item>Dragutin Črnjević, Grabrovec 150, 49210 Grabrovec</item>
    </derivirana_varijabla>
  </DomainObject.Predmet.OstaliListFormatedWithAdress>
  <DomainObject.Predmet.OstaliListFormatedWithAdressOIB>
    <izvorni_sadrzaj>
      <item>Vidonija Miletić Plukavec, OIB 05863527189, Pirovec Gornji 24, 10000 Zagreb</item>
      <item>ŽUPANIJSKO DRŽAVNO ODVJETNIŠTVO U ZAGREBU, OIB 16488001145, Savska Cesta 41, 10000 Zagreb</item>
      <item>REPUBLIKA HRVATSKA MINISTARSTVO FINANCIJA, OIB 18683136487, Av. Dubrovnik 32, 10000 Zagreb</item>
      <item>Dragutin Črnjević, OIB 96321249135, Grabrovec 150, 49210 Grabrovec</item>
    </izvorni_sadrzaj>
    <derivirana_varijabla naziv="DomainObject.Predmet.OstaliListFormatedWithAdressOIB_1">
      <item>Vidonija Miletić Plukavec, OIB 05863527189, Pirovec Gornji 24, 10000 Zagreb</item>
      <item>ŽUPANIJSKO DRŽAVNO ODVJETNIŠTVO U ZAGREBU, OIB 16488001145, Savska Cesta 41, 10000 Zagreb</item>
      <item>REPUBLIKA HRVATSKA MINISTARSTVO FINANCIJA, OIB 18683136487, Av. Dubrovnik 32, 10000 Zagreb</item>
      <item>Dragutin Črnjević, OIB 96321249135, Grabrovec 150, 49210 Grabrovec</item>
    </derivirana_varijabla>
  </DomainObject.Predmet.OstaliListFormatedWithAdressOIB>
  <DomainObject.Predmet.OstaliListNazivFormated>
    <izvorni_sadrzaj>
      <item>Vidonija Miletić Plukavec</item>
      <item>ŽUPANIJSKO DRŽAVNO ODVJETNIŠTVO U ZAGREBU</item>
      <item>REPUBLIKA HRVATSKA MINISTARSTVO FINANCIJA</item>
      <item>Dragutin Črnjević</item>
    </izvorni_sadrzaj>
    <derivirana_varijabla naziv="DomainObject.Predmet.OstaliListNazivFormated_1">
      <item>Vidonija Miletić Plukavec</item>
      <item>ŽUPANIJSKO DRŽAVNO ODVJETNIŠTVO U ZAGREBU</item>
      <item>REPUBLIKA HRVATSKA MINISTARSTVO FINANCIJA</item>
      <item>Dragutin Črnjević</item>
    </derivirana_varijabla>
  </DomainObject.Predmet.OstaliListNazivFormated>
  <DomainObject.Predmet.OstaliListNazivFormatedOIB>
    <izvorni_sadrzaj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izvorni_sadrzaj>
    <derivirana_varijabla naziv="DomainObject.Predmet.OstaliListNazivFormatedOIB_1"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MILAN HRESTAK</izvorni_sadrzaj>
    <derivirana_varijabla naziv="DomainObject.Predmet.ProtustrankaIDrugi_1">MILAN HRESTAK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MILAN HRESTAK, OIB 36294086381, BUKOVAC 58, 10000 Zagreb</izvorni_sadrzaj>
    <derivirana_varijabla naziv="DomainObject.Predmet.ProtustrankaIDrugiAdressOIB_1">MILAN HRESTAK, OIB 36294086381, BUKOVAC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MILAN HRESTAK</item>
      <item>Vidonija Miletić Plukavec</item>
      <item>ŽUPANIJSKO DRŽAVNO ODVJETNIŠTVO U ZAGREBU</item>
      <item>REPUBLIKA HRVATSKA MINISTARSTVO FINANCIJA</item>
      <item>Dragutin Črnjević</item>
    </izvorni_sadrzaj>
    <derivirana_varijabla naziv="DomainObject.Predmet.SudioniciListNaziv_1">
      <item>FINA ZAGREB</item>
      <item>MILAN HRESTAK</item>
      <item>Vidonija Miletić Plukavec</item>
      <item>ŽUPANIJSKO DRŽAVNO ODVJETNIŠTVO U ZAGREBU</item>
      <item>REPUBLIKA HRVATSKA MINISTARSTVO FINANCIJA</item>
      <item>Dragutin Črnjević</item>
    </derivirana_varijabla>
  </DomainObject.Predmet.SudioniciListNaziv>
  <DomainObject.Predmet.SudioniciListAdressOIB>
    <izvorni_sadrzaj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  <item>REPUBLIKA HRVATSKA MINISTARSTVO FINANCIJA, OIB 18683136487, Av. Dubrovnik 32,10000 Zagreb</item>
      <item>Dragutin Črnjević, OIB 96321249135, Grabrovec 150,49210 Grabrovec</item>
    </izvorni_sadrzaj>
    <derivirana_varijabla naziv="DomainObject.Predmet.SudioniciListAdressOIB_1"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  <item>REPUBLIKA HRVATSKA MINISTARSTVO FINANCIJA, OIB 18683136487, Av. Dubrovnik 32,10000 Zagreb</item>
      <item>Dragutin Črnjević, OIB 96321249135, Grabrovec 150,49210 Grabrovec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36294086381</item>
      <item>, OIB 05863527189</item>
      <item>, OIB 16488001145</item>
      <item>, OIB 18683136487</item>
      <item>, OIB 96321249135</item>
    </izvorni_sadrzaj>
    <derivirana_varijabla naziv="DomainObject.Predmet.SudioniciListNazivOIB_1">
      <item>, OIB 85821130368</item>
      <item>, OIB 36294086381</item>
      <item>, OIB 05863527189</item>
      <item>, OIB 16488001145</item>
      <item>, OIB 18683136487</item>
      <item>, OIB 96321249135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273</properties:Words>
  <properties:Characters>1433</properties:Characters>
  <properties:Lines>103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2017-03-31T06:52:00Z</dcterms:created>
  <dc:creator>nribaric</dc:creator>
  <cp:lastModifiedBy>Jadranka Zelić</cp:lastModifiedBy>
  <cp:lastPrinted>2017-03-31T06:52:00Z</cp:lastPrinted>
  <dcterms:modified xmlns:xsi="http://www.w3.org/2001/XMLSchema-instance" xsi:type="dcterms:W3CDTF">2017-03-31T06:53:00Z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