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3dd8f" w14:paraId="1d3dd8f" w:rsidRDefault="00355E87" w:rsidP="00355E87" w:rsidR="00355E8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5E87" w:rsidP="00355E87" w:rsidR="00355E8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55E87" w:rsidP="00355E87" w:rsidR="00355E8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55E87" w:rsidP="00355E87" w:rsidR="00355E8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55E87" w:rsidP="00355E87" w:rsidR="00355E8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55E87" w:rsidP="00355E87" w:rsidR="00355E8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55E87" w:rsidP="00355E87" w:rsidR="00355E87" w:rsidRPr="005D578C">
      <w:pPr>
        <w:jc w:val="center"/>
        <w:rPr>
          <w:rFonts w:cs="Times New Roman" w:eastAsia="Times New Roman"/>
          <w:szCs w:val="24"/>
        </w:rPr>
      </w:pPr>
    </w:p>
    <w:p w:rsidRDefault="00355E87" w:rsidP="00355E87" w:rsidR="00355E8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55E87" w:rsidP="00355E87" w:rsidR="00355E87" w:rsidRPr="005D578C">
      <w:pPr>
        <w:rPr>
          <w:rFonts w:cs="Times New Roman" w:eastAsia="Times New Roman"/>
          <w:szCs w:val="24"/>
        </w:rPr>
      </w:pPr>
    </w:p>
    <w:p w:rsidRDefault="00355E87" w:rsidP="00355E87" w:rsidR="00355E8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ROBBI KOMISION j. d. o. o. Pula, Divkovićeva 3, OIB </w:t>
      </w:r>
      <w:r w:rsidRPr="00355E87">
        <w:rPr>
          <w:rFonts w:cs="Times New Roman" w:eastAsia="Times New Roman"/>
          <w:szCs w:val="24"/>
        </w:rPr>
        <w:t>18609731876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55E87">
        <w:rPr>
          <w:rFonts w:cs="Times New Roman" w:eastAsia="Times New Roman"/>
          <w:szCs w:val="24"/>
        </w:rPr>
        <w:t>040307364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12. travnja 2016.</w:t>
      </w:r>
    </w:p>
    <w:p w:rsidRDefault="00355E87" w:rsidP="00355E87" w:rsidR="00355E87" w:rsidRPr="005D578C">
      <w:pPr>
        <w:rPr>
          <w:rFonts w:cs="Times New Roman" w:eastAsia="Times New Roman"/>
          <w:szCs w:val="24"/>
        </w:rPr>
      </w:pPr>
    </w:p>
    <w:p w:rsidRDefault="00355E87" w:rsidP="00355E87" w:rsidR="00355E8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55E87" w:rsidP="00355E87" w:rsidR="00355E87" w:rsidRPr="005D578C">
      <w:pPr>
        <w:rPr>
          <w:rFonts w:cs="Times New Roman" w:eastAsia="Times New Roman"/>
          <w:szCs w:val="24"/>
        </w:rPr>
      </w:pPr>
    </w:p>
    <w:p w:rsidRDefault="00355E87" w:rsidP="00355E87" w:rsidR="00355E8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ROBBI KOMISION j. d. o. o. Pula, Divkovićeva 3, OIB </w:t>
      </w:r>
      <w:r w:rsidRPr="00355E87">
        <w:rPr>
          <w:rFonts w:cs="Times New Roman" w:eastAsia="Times New Roman"/>
          <w:szCs w:val="24"/>
        </w:rPr>
        <w:t>18609731876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55E87">
        <w:rPr>
          <w:rFonts w:cs="Times New Roman" w:eastAsia="Times New Roman"/>
          <w:szCs w:val="24"/>
        </w:rPr>
        <w:t>040307364</w:t>
      </w:r>
      <w:r>
        <w:rPr>
          <w:rFonts w:cs="Times New Roman" w:eastAsia="Times New Roman"/>
          <w:szCs w:val="24"/>
        </w:rPr>
        <w:t>.</w:t>
      </w:r>
    </w:p>
    <w:p w:rsidRDefault="00355E87" w:rsidP="00355E87" w:rsidR="00355E87" w:rsidRPr="005D578C">
      <w:pPr>
        <w:rPr>
          <w:rFonts w:cs="Times New Roman" w:eastAsia="Times New Roman"/>
          <w:szCs w:val="24"/>
        </w:rPr>
      </w:pPr>
    </w:p>
    <w:p w:rsidRDefault="00355E87" w:rsidP="00355E87" w:rsidR="00355E87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355E87" w:rsidP="00355E87" w:rsidR="00355E87">
      <w:pPr>
        <w:rPr>
          <w:rFonts w:cs="Times New Roman" w:eastAsia="Times New Roman"/>
          <w:szCs w:val="20"/>
        </w:rPr>
      </w:pPr>
    </w:p>
    <w:p w:rsidRDefault="00355E87" w:rsidP="00355E87" w:rsidR="00355E8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ROBBI KOMISION j. d. o. o. Pula, Divkovićeva 3, OIB </w:t>
      </w:r>
      <w:r w:rsidRPr="00355E87">
        <w:rPr>
          <w:rFonts w:cs="Times New Roman" w:eastAsia="Times New Roman"/>
          <w:szCs w:val="24"/>
        </w:rPr>
        <w:t>18609731876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55E87">
        <w:rPr>
          <w:rFonts w:cs="Times New Roman" w:eastAsia="Times New Roman"/>
          <w:szCs w:val="24"/>
        </w:rPr>
        <w:t>040307364</w:t>
      </w:r>
      <w:r>
        <w:rPr>
          <w:rFonts w:cs="Times New Roman" w:eastAsia="Times New Roman"/>
          <w:szCs w:val="24"/>
        </w:rPr>
        <w:t>.</w:t>
      </w:r>
    </w:p>
    <w:p w:rsidRDefault="00355E87" w:rsidP="00355E87" w:rsidR="00355E87">
      <w:pPr>
        <w:ind w:firstLine="709"/>
        <w:rPr>
          <w:rFonts w:cs="Times New Roman" w:eastAsia="Times New Roman"/>
          <w:szCs w:val="24"/>
        </w:rPr>
      </w:pPr>
    </w:p>
    <w:p w:rsidRDefault="00355E87" w:rsidP="00355E87" w:rsidR="00355E8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ROBBI KOMISION j. d. o. o. Pula, Divkovićeva 3, OIB </w:t>
      </w:r>
      <w:r w:rsidRPr="00355E87">
        <w:rPr>
          <w:rFonts w:cs="Times New Roman" w:eastAsia="Times New Roman"/>
          <w:szCs w:val="24"/>
        </w:rPr>
        <w:t>18609731876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55E87">
        <w:rPr>
          <w:rFonts w:cs="Times New Roman" w:eastAsia="Times New Roman"/>
          <w:szCs w:val="24"/>
        </w:rPr>
        <w:t>040307364</w:t>
      </w:r>
      <w:r>
        <w:rPr>
          <w:rFonts w:cs="Times New Roman" w:eastAsia="Times New Roman"/>
          <w:szCs w:val="24"/>
        </w:rPr>
        <w:t>.</w:t>
      </w:r>
    </w:p>
    <w:p w:rsidRDefault="00355E87" w:rsidP="00355E87" w:rsidR="00355E87">
      <w:pPr>
        <w:rPr>
          <w:rFonts w:cs="Times New Roman" w:eastAsia="Times New Roman"/>
          <w:szCs w:val="24"/>
        </w:rPr>
      </w:pPr>
    </w:p>
    <w:p w:rsidRDefault="00355E87" w:rsidP="00355E87" w:rsidR="00355E87" w:rsidRPr="005D578C">
      <w:pPr>
        <w:rPr>
          <w:rFonts w:cs="Times New Roman" w:eastAsia="Times New Roman"/>
          <w:szCs w:val="24"/>
        </w:rPr>
      </w:pPr>
    </w:p>
    <w:p w:rsidRDefault="00355E87" w:rsidP="00355E87" w:rsidR="00355E8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55E87" w:rsidP="00355E87" w:rsidR="00355E87">
      <w:pPr>
        <w:ind w:firstLine="708"/>
        <w:rPr>
          <w:rFonts w:cs="Times New Roman" w:eastAsia="Times New Roman"/>
          <w:szCs w:val="24"/>
        </w:rPr>
      </w:pPr>
    </w:p>
    <w:p w:rsidRDefault="00355E87" w:rsidP="00355E87" w:rsidR="00355E8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ROBBI KOMISION j.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3.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St-163/2016-3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55E87" w:rsidP="00355E87" w:rsidR="00355E8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55E87" w:rsidP="00355E87" w:rsidR="00355E87" w:rsidRPr="005D578C">
      <w:pPr>
        <w:rPr>
          <w:rFonts w:cs="Times New Roman" w:eastAsia="Times New Roman"/>
          <w:szCs w:val="24"/>
        </w:rPr>
      </w:pPr>
    </w:p>
    <w:p w:rsidRDefault="00355E87" w:rsidP="00355E87" w:rsidR="00355E8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12.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55E87" w:rsidP="00355E87" w:rsidR="00355E87">
      <w:pPr>
        <w:rPr>
          <w:rFonts w:cs="Times New Roman" w:eastAsia="Times New Roman"/>
          <w:szCs w:val="24"/>
        </w:rPr>
      </w:pPr>
    </w:p>
    <w:p w:rsidRDefault="00355E87" w:rsidP="00355E87" w:rsidR="00355E8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355E87" w:rsidP="00355E87" w:rsidR="00355E8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355E87" w:rsidP="00355E87" w:rsidR="00355E87">
      <w:pPr>
        <w:jc w:val="left"/>
        <w:rPr>
          <w:rFonts w:cs="Times New Roman" w:eastAsia="Times New Roman"/>
          <w:szCs w:val="24"/>
        </w:rPr>
      </w:pPr>
    </w:p>
    <w:p w:rsidRDefault="00355E87" w:rsidP="00355E87" w:rsidR="00355E87" w:rsidRPr="005D578C">
      <w:pPr>
        <w:jc w:val="left"/>
        <w:rPr>
          <w:rFonts w:cs="Times New Roman" w:eastAsia="Times New Roman"/>
          <w:szCs w:val="24"/>
        </w:rPr>
      </w:pPr>
    </w:p>
    <w:p w:rsidRDefault="00797896" w:rsidP="00355E87" w:rsidR="00797896">
      <w:pPr>
        <w:jc w:val="left"/>
        <w:rPr>
          <w:rFonts w:cs="Times New Roman" w:eastAsia="Times New Roman"/>
          <w:szCs w:val="24"/>
        </w:rPr>
      </w:pPr>
    </w:p>
    <w:p w:rsidRDefault="00797896" w:rsidP="00355E87" w:rsidR="00797896">
      <w:pPr>
        <w:jc w:val="left"/>
        <w:rPr>
          <w:rFonts w:cs="Times New Roman" w:eastAsia="Times New Roman"/>
          <w:szCs w:val="24"/>
        </w:rPr>
      </w:pPr>
    </w:p>
    <w:p w:rsidRDefault="00355E87" w:rsidP="00355E87" w:rsidR="00355E8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55E87" w:rsidP="00355E87" w:rsidR="00355E87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355E87" w:rsidP="00355E87" w:rsidR="00355E8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355E87" w:rsidP="00355E87" w:rsidR="00355E87">
      <w:pPr>
        <w:rPr>
          <w:rFonts w:cs="Times New Roman" w:eastAsia="Times New Roman"/>
          <w:szCs w:val="24"/>
        </w:rPr>
      </w:pPr>
    </w:p>
    <w:p w:rsidRDefault="00355E87" w:rsidP="00355E87" w:rsidR="00355E87" w:rsidRPr="005D578C">
      <w:pPr>
        <w:rPr>
          <w:rFonts w:cs="Times New Roman" w:eastAsia="Times New Roman"/>
          <w:szCs w:val="24"/>
        </w:rPr>
      </w:pPr>
    </w:p>
    <w:p w:rsidRDefault="00355E87" w:rsidP="00355E87" w:rsidR="00355E8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55E87" w:rsidP="00355E87" w:rsidR="00355E8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55E87" w:rsidP="00355E87" w:rsidR="00355E8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ROBBI KOMISION j. d. o. o. Pula, Divkovićeva 3,</w:t>
      </w:r>
    </w:p>
    <w:p w:rsidRDefault="00355E87" w:rsidP="00355E87" w:rsidR="00355E8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355E87" w:rsidP="00355E87" w:rsidR="00355E8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55E87" w:rsidP="00355E87" w:rsidR="00355E8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355E87" w:rsidP="00355E87" w:rsidR="00355E87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355E87" w:rsidP="00355E87" w:rsidR="00355E8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355E87" w:rsidP="00355E87" w:rsidR="00355E8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355E87" w:rsidP="00355E87" w:rsidR="00355E87"/>
    <w:p w:rsidRDefault="00355E87" w:rsidP="00355E87" w:rsidR="00355E87"/>
    <w:p w:rsidRDefault="00355E87" w:rsidP="00355E87" w:rsidR="00355E87"/>
    <w:p w:rsidRDefault="00591C05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5E87" w:rsidP="00355E87" w:rsidR="00355E87">
      <w:r>
        <w:separator/>
      </w:r>
    </w:p>
  </w:endnote>
  <w:endnote w:id="0" w:type="continuationSeparator">
    <w:p w:rsidRDefault="00355E87" w:rsidP="00355E87" w:rsidR="00355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5E87" w:rsidP="00355E87" w:rsidR="00355E87">
      <w:r>
        <w:separator/>
      </w:r>
    </w:p>
  </w:footnote>
  <w:footnote w:id="0" w:type="continuationSeparator">
    <w:p w:rsidRDefault="00355E87" w:rsidP="00355E87" w:rsidR="00355E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5E87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91C0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St-163/2016-5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5E87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St-163/2016-5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19A4"/>
    <w:rsid w:val="0022646D"/>
    <w:rsid w:val="00355E87"/>
    <w:rsid w:val="00591C05"/>
    <w:rsid w:val="0075528E"/>
    <w:rsid w:val="0079403F"/>
    <w:rsid w:val="00797896"/>
    <w:rsid w:val="00DD1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5E8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55E8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55E8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5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5E8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5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5E8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1C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C0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91C0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91C0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91C0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5E8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55E8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55E8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5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5E8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5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5E8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1C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C0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91C0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91C0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91C0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St-163/2016</izvorni_sadrzaj>
    <derivirana_varijabla naziv="DomainObject.Predmet.OznakaBroj_1">St-163/2016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ROBBI KOMISION j.d.o.o. PULA</izvorni_sadrzaj>
    <derivirana_varijabla naziv="DomainObject.Predmet.ProtustrankaFormated_1">  ROBBI KOMISION j.d.o.o. PULA</derivirana_varijabla>
  </DomainObject.Predmet.ProtustrankaFormated>
  <DomainObject.Predmet.ProtustrankaFormatedOIB>
    <izvorni_sadrzaj>  ROBBI KOMISION j.d.o.o. PULA, OIB 18609731876</izvorni_sadrzaj>
    <derivirana_varijabla naziv="DomainObject.Predmet.ProtustrankaFormatedOIB_1">  ROBBI KOMISION j.d.o.o. PULA, OIB 18609731876</derivirana_varijabla>
  </DomainObject.Predmet.ProtustrankaFormatedOIB>
  <DomainObject.Predmet.ProtustrankaFormatedWithAdress>
    <izvorni_sadrzaj> ROBBI KOMISION j.d.o.o. PULA, Divkovićeva 3, 52100 Pula</izvorni_sadrzaj>
    <derivirana_varijabla naziv="DomainObject.Predmet.ProtustrankaFormatedWithAdress_1"> ROBBI KOMISION j.d.o.o. PULA, Divkovićeva 3, 52100 Pula</derivirana_varijabla>
  </DomainObject.Predmet.ProtustrankaFormatedWithAdress>
  <DomainObject.Predmet.ProtustrankaFormatedWithAdressOIB>
    <izvorni_sadrzaj> ROBBI KOMISION j.d.o.o. PULA, OIB 18609731876, Divkovićeva 3, 52100 Pula</izvorni_sadrzaj>
    <derivirana_varijabla naziv="DomainObject.Predmet.ProtustrankaFormatedWithAdressOIB_1"> ROBBI KOMISION j.d.o.o. PULA, OIB 18609731876, Divkovićeva 3, 52100 Pula</derivirana_varijabla>
  </DomainObject.Predmet.ProtustrankaFormatedWithAdressOIB>
  <DomainObject.Predmet.ProtustrankaWithAdress>
    <izvorni_sadrzaj>ROBBI KOMISION j.d.o.o. PULA Divkovićeva 3, 52100 Pula</izvorni_sadrzaj>
    <derivirana_varijabla naziv="DomainObject.Predmet.ProtustrankaWithAdress_1">ROBBI KOMISION j.d.o.o. PULA Divkovićeva 3, 52100 Pula</derivirana_varijabla>
  </DomainObject.Predmet.ProtustrankaWithAdress>
  <DomainObject.Predmet.ProtustrankaWithAdressOIB>
    <izvorni_sadrzaj>ROBBI KOMISION j.d.o.o. PULA, OIB 18609731876, Divkovićeva 3, 52100 Pula</izvorni_sadrzaj>
    <derivirana_varijabla naziv="DomainObject.Predmet.ProtustrankaWithAdressOIB_1">ROBBI KOMISION j.d.o.o. PULA, OIB 18609731876, Divkovićeva 3, 52100 Pula</derivirana_varijabla>
  </DomainObject.Predmet.ProtustrankaWithAdressOIB>
  <DomainObject.Predmet.ProtustrankaNazivFormated>
    <izvorni_sadrzaj>ROBBI KOMISION j.d.o.o. PULA</izvorni_sadrzaj>
    <derivirana_varijabla naziv="DomainObject.Predmet.ProtustrankaNazivFormated_1">ROBBI KOMISION j.d.o.o. PULA</derivirana_varijabla>
  </DomainObject.Predmet.ProtustrankaNazivFormated>
  <DomainObject.Predmet.ProtustrankaNazivFormatedOIB>
    <izvorni_sadrzaj>ROBBI KOMISION j.d.o.o. PULA, OIB 18609731876</izvorni_sadrzaj>
    <derivirana_varijabla naziv="DomainObject.Predmet.ProtustrankaNazivFormatedOIB_1">ROBBI KOMISION j.d.o.o. PULA, OIB 18609731876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25785.71</izvorni_sadrzaj>
    <derivirana_varijabla naziv="DomainObject.Predmet.TrenutnaVrijednost_1">25785.71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ROBBI KOMISION j.d.o.o. PULA</item>
    </izvorni_sadrzaj>
    <derivirana_varijabla naziv="DomainObject.Predmet.ProtuStrankaListFormated_1">
      <item>ROBBI KOMISION j.d.o.o. PULA</item>
    </derivirana_varijabla>
  </DomainObject.Predmet.ProtuStrankaListFormated>
  <DomainObject.Predmet.ProtuStrankaListFormatedOIB>
    <izvorni_sadrzaj>
      <item>ROBBI KOMISION j.d.o.o. PULA, OIB 18609731876</item>
    </izvorni_sadrzaj>
    <derivirana_varijabla naziv="DomainObject.Predmet.ProtuStrankaListFormatedOIB_1">
      <item>ROBBI KOMISION j.d.o.o. PULA, OIB 18609731876</item>
    </derivirana_varijabla>
  </DomainObject.Predmet.ProtuStrankaListFormatedOIB>
  <DomainObject.Predmet.ProtuStrankaListFormatedWithAdress>
    <izvorni_sadrzaj>
      <item>ROBBI KOMISION j.d.o.o. PULA, Divkovićeva 3, 52100 Pula</item>
    </izvorni_sadrzaj>
    <derivirana_varijabla naziv="DomainObject.Predmet.ProtuStrankaListFormatedWithAdress_1">
      <item>ROBBI KOMISION j.d.o.o. PULA, Divkovićeva 3, 52100 Pula</item>
    </derivirana_varijabla>
  </DomainObject.Predmet.ProtuStrankaListFormatedWithAdress>
  <DomainObject.Predmet.ProtuStrankaListFormatedWithAdressOIB>
    <izvorni_sadrzaj>
      <item>ROBBI KOMISION j.d.o.o. PULA, OIB 18609731876, Divkovićeva 3, 52100 Pula</item>
    </izvorni_sadrzaj>
    <derivirana_varijabla naziv="DomainObject.Predmet.ProtuStrankaListFormatedWithAdressOIB_1">
      <item>ROBBI KOMISION j.d.o.o. PULA, OIB 18609731876, Divkovićeva 3, 52100 Pula</item>
    </derivirana_varijabla>
  </DomainObject.Predmet.ProtuStrankaListFormatedWithAdressOIB>
  <DomainObject.Predmet.ProtuStrankaListNazivFormated>
    <izvorni_sadrzaj>
      <item>ROBBI KOMISION j.d.o.o. PULA</item>
    </izvorni_sadrzaj>
    <derivirana_varijabla naziv="DomainObject.Predmet.ProtuStrankaListNazivFormated_1">
      <item>ROBBI KOMISION j.d.o.o. PULA</item>
    </derivirana_varijabla>
  </DomainObject.Predmet.ProtuStrankaListNazivFormated>
  <DomainObject.Predmet.ProtuStrankaListNazivFormatedOIB>
    <izvorni_sadrzaj>
      <item>ROBBI KOMISION j.d.o.o. PULA, OIB 18609731876</item>
    </izvorni_sadrzaj>
    <derivirana_varijabla naziv="DomainObject.Predmet.ProtuStrankaListNazivFormatedOIB_1">
      <item>ROBBI KOMISION j.d.o.o. PULA, OIB 18609731876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ROBBI KOMISION j.d.o.o. PULA</izvorni_sadrzaj>
    <derivirana_varijabla naziv="DomainObject.Predmet.ProtustrankaIDrugi_1">ROBBI KOMISION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ROBBI KOMISION j.d.o.o. PULA, OIB 18609731876, Divkovićeva 3, 52100 Pula</izvorni_sadrzaj>
    <derivirana_varijabla naziv="DomainObject.Predmet.ProtustrankaIDrugiAdressOIB_1">ROBBI KOMISION j.d.o.o. PULA, OIB 18609731876, Divkovićeva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ROBBI KOMISION j.d.o.o. PULA</item>
    </izvorni_sadrzaj>
    <derivirana_varijabla naziv="DomainObject.Predmet.SudioniciListNaziv_1">
      <item>FINANCIJSKA AGENCIJA, RC RIJEKA, PODRUŽNICA PULA, PULA</item>
      <item>ROBBI KOMISION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ROBBI KOMISION j.d.o.o. PULA, OIB 18609731876, Divkovićeva 3,52100 Pula</item>
    </izvorni_sadrzaj>
    <derivirana_varijabla naziv="DomainObject.Predmet.SudioniciListAdressOIB_1">
      <item>FINANCIJSKA AGENCIJA, RC RIJEKA, PODRUŽNICA PULA, PULA, OIB 85821130368, Giardini 5,52100 Pula</item>
      <item>ROBBI KOMISION j.d.o.o. PULA, OIB 18609731876, Divkovićeva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18609731876</item>
    </izvorni_sadrzaj>
    <derivirana_varijabla naziv="DomainObject.Predmet.SudioniciListNazivOIB_1">
      <item>, OIB 85821130368</item>
      <item>, OIB 18609731876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2988</properties:Characters>
  <properties:Lines>80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2016-04-12T06:44:00Z</dcterms:created>
  <dc:creator>Mihaela Kaligari</dc:creator>
  <cp:lastModifiedBy>Sanja Lakošeljac</cp:lastModifiedBy>
  <cp:lastPrinted>2016-04-12T06:44:00Z</cp:lastPrinted>
  <dcterms:modified xmlns:xsi="http://www.w3.org/2001/XMLSchema-instance" xsi:type="dcterms:W3CDTF">2016-04-12T06:45:00Z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