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15d8e27" w14:paraId="15d8e2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780435">
        <w:rPr>
          <w:rFonts w:hAnsi="Times New Roman" w:ascii="Times New Roman"/>
          <w:b/>
          <w:sz w:val="24"/>
          <w:szCs w:val="24"/>
        </w:rPr>
        <w:t>1917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780435">
        <w:rPr>
          <w:rFonts w:hAnsi="Times New Roman" w:ascii="Times New Roman"/>
          <w:sz w:val="24"/>
          <w:szCs w:val="24"/>
        </w:rPr>
        <w:t>1917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780435" w:rsidRPr="00780435">
        <w:rPr>
          <w:rFonts w:hAnsi="Times New Roman" w:ascii="Times New Roman"/>
          <w:sz w:val="24"/>
          <w:szCs w:val="24"/>
        </w:rPr>
        <w:t>VIDEO TON d.o.o.</w:t>
      </w:r>
      <w:r w:rsidR="00780435">
        <w:rPr>
          <w:rFonts w:hAnsi="Times New Roman" w:ascii="Times New Roman"/>
          <w:sz w:val="24"/>
          <w:szCs w:val="24"/>
        </w:rPr>
        <w:t xml:space="preserve"> iz Ivanić - Grada</w:t>
      </w:r>
      <w:r w:rsidR="004D3930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780435" w:rsidRPr="00780435">
        <w:rPr>
          <w:rFonts w:hAnsi="Times New Roman" w:ascii="Times New Roman"/>
          <w:sz w:val="24"/>
          <w:szCs w:val="24"/>
        </w:rPr>
        <w:t>87954333990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54E3"/>
    <w:rsid w:val="00015729"/>
    <w:rsid w:val="00021820"/>
    <w:rsid w:val="00032063"/>
    <w:rsid w:val="0003221C"/>
    <w:rsid w:val="00040D49"/>
    <w:rsid w:val="00044D1A"/>
    <w:rsid w:val="00045FB6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D4E64"/>
    <w:rsid w:val="000F765B"/>
    <w:rsid w:val="001017B5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1A4D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D3930"/>
    <w:rsid w:val="004E4A4C"/>
    <w:rsid w:val="004E5985"/>
    <w:rsid w:val="004F60F9"/>
    <w:rsid w:val="0051523E"/>
    <w:rsid w:val="00516647"/>
    <w:rsid w:val="00517D33"/>
    <w:rsid w:val="00524BBD"/>
    <w:rsid w:val="0052619C"/>
    <w:rsid w:val="0054292F"/>
    <w:rsid w:val="00553626"/>
    <w:rsid w:val="00571F34"/>
    <w:rsid w:val="005A31BD"/>
    <w:rsid w:val="005A3729"/>
    <w:rsid w:val="005A4B8F"/>
    <w:rsid w:val="005A51ED"/>
    <w:rsid w:val="005A7220"/>
    <w:rsid w:val="005B0DF8"/>
    <w:rsid w:val="005B0E4E"/>
    <w:rsid w:val="005B1623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2C19"/>
    <w:rsid w:val="006B32CB"/>
    <w:rsid w:val="006C1B75"/>
    <w:rsid w:val="006C1B83"/>
    <w:rsid w:val="006C1E4E"/>
    <w:rsid w:val="006F32D5"/>
    <w:rsid w:val="006F3D60"/>
    <w:rsid w:val="006F421C"/>
    <w:rsid w:val="00702BB3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80435"/>
    <w:rsid w:val="00790D1D"/>
    <w:rsid w:val="007922AF"/>
    <w:rsid w:val="00797798"/>
    <w:rsid w:val="007A6ADB"/>
    <w:rsid w:val="007D2348"/>
    <w:rsid w:val="007F0604"/>
    <w:rsid w:val="007F28FB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8543C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61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1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2619C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261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261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61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1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2619C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261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261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1917</izvorni_sadrzaj>
    <derivirana_varijabla naziv="DomainObject.Predmet.Broj_1">1917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St-1917/2015</izvorni_sadrzaj>
    <derivirana_varijabla naziv="DomainObject.Predmet.OznakaBroj_1">St-1917/2015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 subjekt prema OIBU, niti prema nazivu</izvorni_sadrzaj>
    <derivirana_varijabla naziv="DomainObject.Predmet.PrimjedbaSuca_1">u sudskom registru se ne nalazi poslovni subjekt prema OIBU, niti prema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VIDEO TON d.o.o.</izvorni_sadrzaj>
    <derivirana_varijabla naziv="DomainObject.Predmet.ProtustrankaFormated_1">  VIDEO TON d.o.o.</derivirana_varijabla>
  </DomainObject.Predmet.ProtustrankaFormated>
  <DomainObject.Predmet.ProtustrankaFormatedOIB>
    <izvorni_sadrzaj>  VIDEO TON d.o.o., OIB 87954333990</izvorni_sadrzaj>
    <derivirana_varijabla naziv="DomainObject.Predmet.ProtustrankaFormatedOIB_1">  VIDEO TON d.o.o., OIB 87954333990</derivirana_varijabla>
  </DomainObject.Predmet.ProtustrankaFormatedOIB>
  <DomainObject.Predmet.ProtustrankaFormatedWithAdress>
    <izvorni_sadrzaj> VIDEO TON d.o.o., Matije Gupca 9, 10310 Ivanić-Grad</izvorni_sadrzaj>
    <derivirana_varijabla naziv="DomainObject.Predmet.ProtustrankaFormatedWithAdress_1"> VIDEO TON d.o.o., Matije Gupca 9, 10310 Ivanić-Grad</derivirana_varijabla>
  </DomainObject.Predmet.ProtustrankaFormatedWithAdress>
  <DomainObject.Predmet.ProtustrankaFormatedWithAdressOIB>
    <izvorni_sadrzaj> VIDEO TON d.o.o., OIB 87954333990, Matije Gupca 9, 10310 Ivanić-Grad</izvorni_sadrzaj>
    <derivirana_varijabla naziv="DomainObject.Predmet.ProtustrankaFormatedWithAdressOIB_1"> VIDEO TON d.o.o., OIB 87954333990, Matije Gupca 9, 10310 Ivanić-Grad</derivirana_varijabla>
  </DomainObject.Predmet.ProtustrankaFormatedWithAdressOIB>
  <DomainObject.Predmet.ProtustrankaWithAdress>
    <izvorni_sadrzaj>VIDEO TON d.o.o. Matije Gupca 9, 10310 Ivanić-Grad</izvorni_sadrzaj>
    <derivirana_varijabla naziv="DomainObject.Predmet.ProtustrankaWithAdress_1">VIDEO TON d.o.o. Matije Gupca 9, 10310 Ivanić-Grad</derivirana_varijabla>
  </DomainObject.Predmet.ProtustrankaWithAdress>
  <DomainObject.Predmet.ProtustrankaWithAdressOIB>
    <izvorni_sadrzaj>VIDEO TON d.o.o., OIB 87954333990, Matije Gupca 9, 10310 Ivanić-Grad</izvorni_sadrzaj>
    <derivirana_varijabla naziv="DomainObject.Predmet.ProtustrankaWithAdressOIB_1">VIDEO TON d.o.o., OIB 87954333990, Matije Gupca 9, 10310 Ivanić-Grad</derivirana_varijabla>
  </DomainObject.Predmet.ProtustrankaWithAdressOIB>
  <DomainObject.Predmet.ProtustrankaNazivFormated>
    <izvorni_sadrzaj>VIDEO TON d.o.o.</izvorni_sadrzaj>
    <derivirana_varijabla naziv="DomainObject.Predmet.ProtustrankaNazivFormated_1">VIDEO TON d.o.o.</derivirana_varijabla>
  </DomainObject.Predmet.ProtustrankaNazivFormated>
  <DomainObject.Predmet.ProtustrankaNazivFormatedOIB>
    <izvorni_sadrzaj>VIDEO TON d.o.o., OIB 87954333990</izvorni_sadrzaj>
    <derivirana_varijabla naziv="DomainObject.Predmet.ProtustrankaNazivFormatedOIB_1">VIDEO TON d.o.o., OIB 87954333990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VIDEO TON d.o.o.</item>
    </izvorni_sadrzaj>
    <derivirana_varijabla naziv="DomainObject.Predmet.ProtuStrankaListFormated_1">
      <item>VIDEO TON d.o.o.</item>
    </derivirana_varijabla>
  </DomainObject.Predmet.ProtuStrankaListFormated>
  <DomainObject.Predmet.ProtuStrankaListFormatedOIB>
    <izvorni_sadrzaj>
      <item>VIDEO TON d.o.o., OIB 87954333990</item>
    </izvorni_sadrzaj>
    <derivirana_varijabla naziv="DomainObject.Predmet.ProtuStrankaListFormatedOIB_1">
      <item>VIDEO TON d.o.o., OIB 87954333990</item>
    </derivirana_varijabla>
  </DomainObject.Predmet.ProtuStrankaListFormatedOIB>
  <DomainObject.Predmet.ProtuStrankaListFormatedWithAdress>
    <izvorni_sadrzaj>
      <item>VIDEO TON d.o.o., Matije Gupca 9, 10310 Ivanić-Grad</item>
    </izvorni_sadrzaj>
    <derivirana_varijabla naziv="DomainObject.Predmet.ProtuStrankaListFormatedWithAdress_1">
      <item>VIDEO TON d.o.o., Matije Gupca 9, 10310 Ivanić-Grad</item>
    </derivirana_varijabla>
  </DomainObject.Predmet.ProtuStrankaListFormatedWithAdress>
  <DomainObject.Predmet.ProtuStrankaListFormatedWithAdressOIB>
    <izvorni_sadrzaj>
      <item>VIDEO TON d.o.o., OIB 87954333990, Matije Gupca 9, 10310 Ivanić-Grad</item>
    </izvorni_sadrzaj>
    <derivirana_varijabla naziv="DomainObject.Predmet.ProtuStrankaListFormatedWithAdressOIB_1">
      <item>VIDEO TON d.o.o., OIB 87954333990, Matije Gupca 9, 10310 Ivanić-Grad</item>
    </derivirana_varijabla>
  </DomainObject.Predmet.ProtuStrankaListFormatedWithAdressOIB>
  <DomainObject.Predmet.ProtuStrankaListNazivFormated>
    <izvorni_sadrzaj>
      <item>VIDEO TON d.o.o.</item>
    </izvorni_sadrzaj>
    <derivirana_varijabla naziv="DomainObject.Predmet.ProtuStrankaListNazivFormated_1">
      <item>VIDEO TON d.o.o.</item>
    </derivirana_varijabla>
  </DomainObject.Predmet.ProtuStrankaListNazivFormated>
  <DomainObject.Predmet.ProtuStrankaListNazivFormatedOIB>
    <izvorni_sadrzaj>
      <item>VIDEO TON d.o.o., OIB 87954333990</item>
    </izvorni_sadrzaj>
    <derivirana_varijabla naziv="DomainObject.Predmet.ProtuStrankaListNazivFormatedOIB_1">
      <item>VIDEO TON d.o.o., OIB 87954333990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VIDEO TON d.o.o.</izvorni_sadrzaj>
    <derivirana_varijabla naziv="DomainObject.Predmet.ProtustrankaIDrugi_1">VIDEO 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VIDEO TON d.o.o., OIB 87954333990, Matije Gupca 9, 10310 Ivanić-Grad</izvorni_sadrzaj>
    <derivirana_varijabla naziv="DomainObject.Predmet.ProtustrankaIDrugiAdressOIB_1">VIDEO TON d.o.o., OIB 87954333990, Matije Gupca 9,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VIDEO TON d.o.o.</item>
    </izvorni_sadrzaj>
    <derivirana_varijabla naziv="DomainObject.Predmet.SudioniciListNaziv_1">
      <item>FINA Regionalni centar Zagreb</item>
      <item>VIDEO TON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VIDEO TON d.o.o., OIB 87954333990, Matije Gupca 9,10310 Ivanić-Grad</item>
    </izvorni_sadrzaj>
    <derivirana_varijabla naziv="DomainObject.Predmet.SudioniciListAdressOIB_1">
      <item>FINA Regionalni centar Zagreb, OIB 85821130368, Trg svibanjskih žrtava 1995. 1,10000 Zagreb</item>
      <item>VIDEO TON d.o.o., OIB 87954333990, Matije Gupca 9,10310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87954333990</item>
    </izvorni_sadrzaj>
    <derivirana_varijabla naziv="DomainObject.Predmet.SudioniciListNazivOIB_1">
      <item>, OIB 85821130368</item>
      <item>, OIB 87954333990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782</properties:Characters>
  <properties:Lines>44</properties:Lines>
  <properties:Paragraphs>21</properties:Paragraphs>
  <properties:TotalTime>617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2016-04-19T08:51:00Z</cp:lastPrinted>
  <dcterms:modified xmlns:xsi="http://www.w3.org/2001/XMLSchema-instance" xsi:type="dcterms:W3CDTF">2016-04-19T08:56:00Z</dcterms:modified>
  <cp:revision>152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