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2378A" w:rsidR="00BD0CC6" w:rsidRPr="002A37B5">
        <w:trPr>
          <w:gridAfter w:val="1"/>
          <w:wAfter w:type="dxa" w:w="284"/>
        </w:trPr>
        <w:tc>
          <w:tcPr>
            <w:tcW w:type="dxa" w:w="2943"/>
          </w:tcPr>
          <w:p w:rsidRDefault="00BD0CC6" w:rsidP="00E2378A" w:rsidR="00BD0CC6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2378A" w:rsidR="00BD0CC6" w:rsidRPr="002A37B5">
        <w:tc>
          <w:tcPr>
            <w:tcW w:type="dxa" w:w="3227"/>
            <w:gridSpan w:val="2"/>
          </w:tcPr>
          <w:p w:rsidRDefault="00BD0CC6" w:rsidP="00E2378A" w:rsidR="00BD0CC6" w:rsidRPr="002A37B5">
            <w:pPr>
              <w:jc w:val="center"/>
            </w:pPr>
            <w:r w:rsidRPr="002A37B5">
              <w:t>Republika Hrvatska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Trgovački sud u Zadru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efeb4d7" w14:paraId="efeb4d7" w:rsidRDefault="009D7230" w:rsidP="00F774EC" w:rsidR="009D7230">
      <w:pPr>
        <w:jc w:val="both"/>
        <w15:collapsed w:val="false"/>
      </w:pPr>
    </w:p>
    <w:p w:rsidRDefault="00F774EC" w:rsidP="00BD0CC6" w:rsidR="009D7230" w:rsidRPr="00BD0CC6">
      <w:pPr>
        <w:ind w:firstLine="708"/>
      </w:pPr>
      <w:r w:rsidRPr="00BD0CC6">
        <w:t xml:space="preserve">                           </w:t>
      </w:r>
      <w:r w:rsidR="00BD0CC6">
        <w:t xml:space="preserve">                            </w:t>
      </w:r>
    </w:p>
    <w:p w:rsidRDefault="00F774EC" w:rsidP="00F774EC" w:rsidR="00F774EC" w:rsidRPr="00BD0CC6">
      <w:pPr>
        <w:jc w:val="center"/>
      </w:pPr>
      <w:r w:rsidRPr="00BD0CC6">
        <w:t xml:space="preserve">R E P U B L I K A  H R V A T S K A </w:t>
      </w:r>
    </w:p>
    <w:p w:rsidRDefault="00F774EC" w:rsidP="00F774EC" w:rsidR="00F774EC" w:rsidRPr="00BD0CC6">
      <w:pPr>
        <w:jc w:val="both"/>
      </w:pPr>
    </w:p>
    <w:p w:rsidRDefault="00F774EC" w:rsidP="00F774EC" w:rsidR="00F774EC" w:rsidRPr="00BD0CC6">
      <w:pPr>
        <w:jc w:val="center"/>
      </w:pPr>
      <w:r w:rsidRPr="00BD0CC6">
        <w:t xml:space="preserve"> Z A K LJ U Č A K </w:t>
      </w:r>
    </w:p>
    <w:p w:rsidRDefault="00F774EC" w:rsidP="00F774EC" w:rsidR="00F774EC" w:rsidRPr="00BD0CC6">
      <w:pPr>
        <w:jc w:val="both"/>
      </w:pPr>
    </w:p>
    <w:p w:rsidRDefault="00AA0E0A" w:rsidP="00A85026" w:rsidR="006F17FA">
      <w:pPr>
        <w:ind w:firstLine="708"/>
        <w:jc w:val="both"/>
        <w:rPr>
          <w:bCs/>
        </w:rPr>
      </w:pPr>
      <w:r w:rsidRPr="00BD0CC6">
        <w:t xml:space="preserve">Trgovački sud u Zadru, po sutkinji Ani Markač, u stečajnom postupku nad stečajnim dužnikom </w:t>
      </w:r>
      <w:r w:rsidR="00276A53">
        <w:t>MARJUR NET d.o.o. u stečaju, Zadar, Ulica Ljudevita Posavskog 4, OIB:54508663448, kojeg zastupa stečajni upravitelj Milan Macura iz Šibenika, 10. siječnja 2019.</w:t>
      </w:r>
      <w:r w:rsidRPr="00BD0CC6">
        <w:t>,</w:t>
      </w:r>
    </w:p>
    <w:p w:rsidRDefault="00F774EC" w:rsidP="00F774EC" w:rsidR="00F774EC" w:rsidRPr="00BD0CC6">
      <w:pPr>
        <w:jc w:val="center"/>
        <w:rPr>
          <w:bCs/>
        </w:rPr>
      </w:pPr>
      <w:r w:rsidRPr="00BD0CC6">
        <w:rPr>
          <w:bCs/>
        </w:rPr>
        <w:t xml:space="preserve">z a k </w:t>
      </w:r>
      <w:proofErr w:type="spellStart"/>
      <w:r w:rsidRPr="00BD0CC6">
        <w:rPr>
          <w:bCs/>
        </w:rPr>
        <w:t>lj</w:t>
      </w:r>
      <w:proofErr w:type="spellEnd"/>
      <w:r w:rsidRPr="00BD0CC6">
        <w:rPr>
          <w:bCs/>
        </w:rPr>
        <w:t xml:space="preserve"> u č i o   j e</w:t>
      </w:r>
    </w:p>
    <w:p w:rsidRDefault="00F774EC" w:rsidP="00F774EC" w:rsidR="00F774EC" w:rsidRPr="00010784"/>
    <w:p w:rsidRDefault="006557D8" w:rsidP="00BD0CC6" w:rsidR="00F774EC" w:rsidRPr="00010784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</w:t>
      </w:r>
      <w:r w:rsidR="00276A53">
        <w:t xml:space="preserve">Milanu Macuri iz Šibenika, </w:t>
      </w:r>
      <w:r w:rsidR="00BD0CC6">
        <w:t>da u roku 8</w:t>
      </w:r>
      <w:r w:rsidR="009E4004">
        <w:t xml:space="preserve"> (</w:t>
      </w:r>
      <w:r w:rsidR="00BD0CC6">
        <w:t xml:space="preserve">osam) dana, </w:t>
      </w:r>
      <w:r w:rsidR="009E4004">
        <w:t xml:space="preserve">od dana zaprimanja prijepisa ovog zaključka u spis dostavi broj žiro računa stečajnog dužnika, a sve radi prijenosa novčanog iznosa koji je </w:t>
      </w:r>
      <w:r w:rsidR="00BD0CC6">
        <w:t xml:space="preserve">uplaćen na ime predujma </w:t>
      </w:r>
      <w:r w:rsidR="009E4004">
        <w:t xml:space="preserve">za namirenje troškova stečajnog postupka.  </w:t>
      </w: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276A53">
        <w:t>10. siječnja 2019.</w:t>
      </w:r>
    </w:p>
    <w:p w:rsidRDefault="00F774EC" w:rsidP="00F774EC" w:rsidR="00F774EC"/>
    <w:p w:rsidRDefault="00DF1A70" w:rsidP="00F774EC" w:rsidR="00DF1A70"/>
    <w:p w:rsidRDefault="001A35F2" w:rsidP="001A35F2" w:rsidR="00DF1A70">
      <w:pPr>
        <w:tabs>
          <w:tab w:pos="9072" w:val="right"/>
        </w:tabs>
      </w:pPr>
      <w:r>
        <w:t xml:space="preserve">Za točnost otpravka- ovlaštena službenica </w:t>
      </w:r>
      <w:r>
        <w:tab/>
      </w:r>
      <w:r w:rsidR="00DF1A70">
        <w:t xml:space="preserve">Sutkinja </w:t>
      </w:r>
    </w:p>
    <w:p w:rsidRDefault="00276A53" w:rsidP="001A35F2" w:rsidR="00D154D2">
      <w:pPr>
        <w:tabs>
          <w:tab w:pos="9072" w:val="right"/>
        </w:tabs>
      </w:pPr>
      <w:r>
        <w:t>Martina Kalmeta</w:t>
      </w:r>
      <w:r w:rsidR="001A35F2">
        <w:tab/>
        <w:t xml:space="preserve">  </w:t>
      </w:r>
      <w:r w:rsidR="00DF1A70">
        <w:t>Ana Markač</w:t>
      </w:r>
      <w:r w:rsidR="001A35F2">
        <w:t xml:space="preserve">, v. r. </w:t>
      </w:r>
    </w:p>
    <w:p w:rsidRDefault="005843A9" w:rsidP="005843A9" w:rsidR="005843A9"/>
    <w:p w:rsidRDefault="001A35F2" w:rsidP="005843A9" w:rsidR="001A35F2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BD0CC6" w:rsidP="005843A9" w:rsidR="00BD0CC6"/>
    <w:p w:rsidRDefault="00BD0CC6" w:rsidP="005843A9" w:rsidR="00BD0CC6">
      <w:r>
        <w:t>DNA:</w:t>
      </w:r>
    </w:p>
    <w:p w:rsidRDefault="00BD0CC6" w:rsidP="005843A9" w:rsidR="00BD0CC6">
      <w:r>
        <w:t>- stečajnom upravitelju putem e-mail</w:t>
      </w:r>
    </w:p>
    <w:p w:rsidRDefault="00BD0CC6" w:rsidP="005843A9" w:rsidR="00BD0CC6">
      <w:r>
        <w:t xml:space="preserve">- e-Oglasna ploča sudova </w:t>
      </w:r>
    </w:p>
    <w:p w:rsidRDefault="00BD0CC6" w:rsidP="005843A9" w:rsidR="00BD0CC6">
      <w:r>
        <w:t>- u spis</w:t>
      </w:r>
    </w:p>
    <w:p w:rsidRDefault="005843A9" w:rsidP="005843A9" w:rsidR="005843A9"/>
    <w:p w:rsidRDefault="005843A9" w:rsidP="00C34478" w:rsidR="005843A9"/>
    <w:p w:rsidRDefault="005843A9" w:rsidP="005766DA" w:rsidR="005843A9">
      <w:pPr>
        <w:jc w:val="right"/>
      </w:pPr>
    </w:p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276A53">
      <w:t>316/2018-26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276A53"/>
    <w:rsid w:val="00392A30"/>
    <w:rsid w:val="00473716"/>
    <w:rsid w:val="004C53AF"/>
    <w:rsid w:val="00546686"/>
    <w:rsid w:val="005766DA"/>
    <w:rsid w:val="005843A9"/>
    <w:rsid w:val="00586706"/>
    <w:rsid w:val="006557D8"/>
    <w:rsid w:val="00657DAD"/>
    <w:rsid w:val="006F17FA"/>
    <w:rsid w:val="00754D24"/>
    <w:rsid w:val="00761A3D"/>
    <w:rsid w:val="00903320"/>
    <w:rsid w:val="009303F4"/>
    <w:rsid w:val="0096185B"/>
    <w:rsid w:val="009C5187"/>
    <w:rsid w:val="009D7230"/>
    <w:rsid w:val="009E4004"/>
    <w:rsid w:val="00A85026"/>
    <w:rsid w:val="00AA0E0A"/>
    <w:rsid w:val="00BD0CC6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St-316/2018-19</izvorni_sadrzaj>
    <derivirana_varijabla naziv="DomainObject.PredzadnjaOdlukaIzPredmeta.Oznaka_1">St-316/2018-19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4EC47-F06F-449C-BA5A-313CF3654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802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2019-01-10T08:16:00Z</dcterms:created>
  <dc:creator>Tina Grgas</dc:creator>
  <cp:lastModifiedBy>Martina Kalmeta</cp:lastModifiedBy>
  <cp:lastPrinted>2018-12-27T13:26:00Z</cp:lastPrinted>
  <dcterms:modified xmlns:xsi="http://www.w3.org/2001/XMLSchema-instance" xsi:type="dcterms:W3CDTF">2019-01-10T10:34:00Z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St-316-18 dostava broja žiro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