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6bcd0" w14:paraId="866bcd0" w:rsidRDefault="00556AA5" w:rsidR="00556AA5">
      <w:pPr>
        <w15:collapsed w:val="false"/>
      </w:pPr>
      <w:bookmarkStart w:name="_GoBack" w:id="0"/>
      <w:bookmarkEnd w:id="0"/>
    </w:p>
    <w:p w:rsidRDefault="00CA40C1" w:rsidP="0096065C" w:rsidR="0096065C">
      <w:pPr>
        <w:jc w:val="right"/>
      </w:pPr>
      <w:r>
        <w:t>9St-846</w:t>
      </w:r>
      <w:r w:rsidR="00A74BE4">
        <w:t>/2016</w:t>
      </w:r>
    </w:p>
    <w:p w:rsidRDefault="0096065C" w:rsidR="0096065C"/>
    <w:p w:rsidRDefault="0096065C" w:rsidR="0096065C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REPBULIKA HRVATSKA</w:t>
      </w:r>
    </w:p>
    <w:p w:rsidRDefault="0096065C" w:rsidR="0096065C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96065C" w:rsidR="0096065C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ŠIBENIK</w:t>
      </w:r>
    </w:p>
    <w:p w:rsidRDefault="0096065C" w:rsidR="0096065C">
      <w:pPr>
        <w:rPr>
          <w:rFonts w:cs="Times New Roman" w:hAnsi="Times New Roman" w:ascii="Times New Roman"/>
          <w:sz w:val="24"/>
          <w:szCs w:val="24"/>
        </w:rPr>
      </w:pPr>
    </w:p>
    <w:p w:rsidRDefault="0096065C" w:rsidP="0096065C" w:rsidR="0096065C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E P U B L I K A  H R V A T S K A </w:t>
      </w:r>
    </w:p>
    <w:p w:rsidRDefault="0096065C" w:rsidP="0096065C" w:rsidR="0096065C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NJ E</w:t>
      </w:r>
    </w:p>
    <w:p w:rsidRDefault="0096065C" w:rsidP="0096065C" w:rsidR="0096065C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96065C" w:rsidP="0096065C" w:rsidR="0096065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Trgovački sud u Zadru, Stalna služba u Šibeniku, OIB: 39670464653, po stečajnom sucu Terezija Goreta, odlučujući o prijedlogu podnositelja Financijske agencije, Podružnice Šibenik, za provedbu skraćenog stečajnog postupka nad dužnikom</w:t>
      </w:r>
      <w:r w:rsidR="000C5EA3">
        <w:rPr>
          <w:rFonts w:cs="Times New Roman" w:hAnsi="Times New Roman" w:ascii="Times New Roman"/>
          <w:sz w:val="24"/>
          <w:szCs w:val="24"/>
        </w:rPr>
        <w:t xml:space="preserve"> </w:t>
      </w:r>
      <w:r w:rsidR="00CA40C1">
        <w:rPr>
          <w:rFonts w:cs="Times New Roman" w:hAnsi="Times New Roman" w:ascii="Times New Roman"/>
          <w:sz w:val="24"/>
          <w:szCs w:val="24"/>
        </w:rPr>
        <w:t xml:space="preserve">NCP- MARINE d.o.o. iz Šibenika, Velimira Škorpika 6, OIB: </w:t>
      </w:r>
      <w:r w:rsidR="00CA40C1" w:rsidRPr="00CA40C1">
        <w:rPr>
          <w:rFonts w:cs="Times New Roman" w:hAnsi="Times New Roman" w:ascii="Times New Roman"/>
          <w:sz w:val="24"/>
          <w:szCs w:val="24"/>
        </w:rPr>
        <w:t>54354273347</w:t>
      </w:r>
      <w:r>
        <w:rPr>
          <w:rFonts w:cs="Times New Roman" w:hAnsi="Times New Roman" w:ascii="Times New Roman"/>
          <w:sz w:val="24"/>
          <w:szCs w:val="24"/>
        </w:rPr>
        <w:t>,  dana 02. Veljače 2016. Godine</w:t>
      </w:r>
    </w:p>
    <w:p w:rsidRDefault="0096065C" w:rsidP="0096065C" w:rsidR="0096065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96065C" w:rsidP="0096065C" w:rsidR="0096065C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 j e </w:t>
      </w:r>
    </w:p>
    <w:p w:rsidRDefault="0096065C" w:rsidP="0096065C" w:rsidR="0096065C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96065C" w:rsidP="0096065C" w:rsidR="0096065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Odbacuje se zahtjev za provedbu skraćenog stečajnog postupka nad dužnikom</w:t>
      </w:r>
      <w:r w:rsidR="00CA40C1">
        <w:rPr>
          <w:rFonts w:cs="Times New Roman" w:hAnsi="Times New Roman" w:ascii="Times New Roman"/>
          <w:sz w:val="24"/>
          <w:szCs w:val="24"/>
        </w:rPr>
        <w:t xml:space="preserve"> NCP- MARINE d.o.o. iz Šibenika, Velimira Škorpika 6, OIB: </w:t>
      </w:r>
      <w:r w:rsidR="00CA40C1" w:rsidRPr="00CA40C1">
        <w:rPr>
          <w:rFonts w:cs="Times New Roman" w:hAnsi="Times New Roman" w:ascii="Times New Roman"/>
          <w:sz w:val="24"/>
          <w:szCs w:val="24"/>
        </w:rPr>
        <w:t>54354273347</w:t>
      </w:r>
      <w:r w:rsidR="00CA40C1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96065C" w:rsidP="0096065C" w:rsidR="0096065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96065C" w:rsidP="0096065C" w:rsidR="0096065C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96065C" w:rsidP="0096065C" w:rsidR="0096065C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96065C" w:rsidP="0096065C" w:rsidR="0096065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agencija, podružnica Šibenik, podnijela je ovom sudu dana </w:t>
      </w:r>
      <w:r w:rsidR="00CA40C1">
        <w:rPr>
          <w:rFonts w:cs="Times New Roman" w:hAnsi="Times New Roman" w:ascii="Times New Roman"/>
          <w:sz w:val="24"/>
          <w:szCs w:val="24"/>
        </w:rPr>
        <w:t>07. Prosinca 2015</w:t>
      </w:r>
      <w:r>
        <w:rPr>
          <w:rFonts w:cs="Times New Roman" w:hAnsi="Times New Roman" w:ascii="Times New Roman"/>
          <w:sz w:val="24"/>
          <w:szCs w:val="24"/>
        </w:rPr>
        <w:t xml:space="preserve">. Godine zahtjev za provedbu skraćenog stečajnog postupka nad dužnikom </w:t>
      </w:r>
      <w:r w:rsidR="00CA40C1">
        <w:rPr>
          <w:rFonts w:cs="Times New Roman" w:hAnsi="Times New Roman" w:ascii="Times New Roman"/>
          <w:sz w:val="24"/>
          <w:szCs w:val="24"/>
        </w:rPr>
        <w:t xml:space="preserve">NCP- MARINE d.o.o. iz Šibenika, Velimira Škorpika 6, OIB: </w:t>
      </w:r>
      <w:r w:rsidR="00CA40C1" w:rsidRPr="00CA40C1">
        <w:rPr>
          <w:rFonts w:cs="Times New Roman" w:hAnsi="Times New Roman" w:ascii="Times New Roman"/>
          <w:sz w:val="24"/>
          <w:szCs w:val="24"/>
        </w:rPr>
        <w:t>54354273347</w:t>
      </w:r>
      <w:r w:rsidR="00A74BE4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koji se vodi pod</w:t>
      </w:r>
      <w:r w:rsidR="00CA40C1">
        <w:rPr>
          <w:rFonts w:cs="Times New Roman" w:hAnsi="Times New Roman" w:ascii="Times New Roman"/>
          <w:sz w:val="24"/>
          <w:szCs w:val="24"/>
        </w:rPr>
        <w:t xml:space="preserve"> gornjim poslovnim brojem St-846/2015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CA40C1" w:rsidP="0096065C" w:rsidR="0096065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Uvidom u potvrdu FINA-e od 20</w:t>
      </w:r>
      <w:r w:rsidR="0096065C">
        <w:rPr>
          <w:rFonts w:cs="Times New Roman" w:hAnsi="Times New Roman" w:ascii="Times New Roman"/>
          <w:sz w:val="24"/>
          <w:szCs w:val="24"/>
        </w:rPr>
        <w:t>. Siječnja 2016.g. u</w:t>
      </w:r>
      <w:r w:rsidR="000C5EA3">
        <w:rPr>
          <w:rFonts w:cs="Times New Roman" w:hAnsi="Times New Roman" w:ascii="Times New Roman"/>
          <w:sz w:val="24"/>
          <w:szCs w:val="24"/>
        </w:rPr>
        <w:t xml:space="preserve">tvrđeno </w:t>
      </w:r>
      <w:r>
        <w:rPr>
          <w:rFonts w:cs="Times New Roman" w:hAnsi="Times New Roman" w:ascii="Times New Roman"/>
          <w:sz w:val="24"/>
          <w:szCs w:val="24"/>
        </w:rPr>
        <w:t>je da  dužnik na dan  20</w:t>
      </w:r>
      <w:r w:rsidR="0096065C">
        <w:rPr>
          <w:rFonts w:cs="Times New Roman" w:hAnsi="Times New Roman" w:ascii="Times New Roman"/>
          <w:sz w:val="24"/>
          <w:szCs w:val="24"/>
        </w:rPr>
        <w:t xml:space="preserve">. Siječnja 2016. Godine u Očevidniku redoslijeda osnova da nema evidentirane neizvršne </w:t>
      </w:r>
      <w:r w:rsidR="00EB2CE7">
        <w:rPr>
          <w:rFonts w:cs="Times New Roman" w:hAnsi="Times New Roman" w:ascii="Times New Roman"/>
          <w:sz w:val="24"/>
          <w:szCs w:val="24"/>
        </w:rPr>
        <w:t xml:space="preserve">osnove za plaćanje u neprekinutom razdoblju od </w:t>
      </w:r>
      <w:r>
        <w:rPr>
          <w:rFonts w:cs="Times New Roman" w:hAnsi="Times New Roman" w:ascii="Times New Roman"/>
          <w:sz w:val="24"/>
          <w:szCs w:val="24"/>
        </w:rPr>
        <w:t>179</w:t>
      </w:r>
      <w:r w:rsidR="00A74BE4">
        <w:rPr>
          <w:rFonts w:cs="Times New Roman" w:hAnsi="Times New Roman" w:ascii="Times New Roman"/>
          <w:sz w:val="24"/>
          <w:szCs w:val="24"/>
        </w:rPr>
        <w:t xml:space="preserve"> </w:t>
      </w:r>
      <w:r w:rsidR="00EB2CE7">
        <w:rPr>
          <w:rFonts w:cs="Times New Roman" w:hAnsi="Times New Roman" w:ascii="Times New Roman"/>
          <w:sz w:val="24"/>
          <w:szCs w:val="24"/>
        </w:rPr>
        <w:t>dana.</w:t>
      </w:r>
    </w:p>
    <w:p w:rsidRDefault="00EB2CE7" w:rsidP="0096065C" w:rsidR="00EB2CE7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  <w:t xml:space="preserve">Slijedom navedenog nisu ispunjeni uvjeti za vođenje skraćenog stečajnog postupka u smislu čl. 428. Stečajnog zakona (NN 71/15 dalje SZ-a), pa je temeljem članka 428. Točka 3., a u vezi s člankom 435. SZ-a, odlučeno kao u izreci rješenja. </w:t>
      </w:r>
    </w:p>
    <w:p w:rsidRDefault="00EB2CE7" w:rsidP="0096065C" w:rsidR="00EB2CE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B2CE7" w:rsidP="00EB2CE7" w:rsidR="00EB2CE7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02. Veljače 2016. Godine</w:t>
      </w:r>
    </w:p>
    <w:p w:rsidRDefault="00EB2CE7" w:rsidP="00EB2CE7" w:rsidR="00EB2CE7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EB2CE7" w:rsidP="00EB2CE7" w:rsidR="00EB2CE7">
      <w:pPr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EB2CE7" w:rsidP="00EB2CE7" w:rsidR="00EB2CE7">
      <w:pPr>
        <w:jc w:val="right"/>
        <w:rPr>
          <w:rFonts w:cs="Times New Roman" w:hAnsi="Times New Roman" w:ascii="Times New Roman"/>
          <w:sz w:val="24"/>
          <w:szCs w:val="24"/>
        </w:rPr>
      </w:pPr>
    </w:p>
    <w:p w:rsidRDefault="00EB2CE7" w:rsidP="00EB2CE7" w:rsidR="00EB2CE7">
      <w:pPr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Terezija Goreta </w:t>
      </w:r>
    </w:p>
    <w:p w:rsidRDefault="00EB2CE7" w:rsidP="00EB2CE7" w:rsidR="00EB2CE7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EB2CE7" w:rsidP="00EB2CE7" w:rsidR="00EB2CE7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Protiv ovog rješenja dopuštena je žalba Visokom trgovačkom sudu RH u Zagrebu. Žalba se podnosi ovom sudu u tri (3) istovjetna primjerka, u roku od osam (8) dana od dana primitka pisanog otpravka rješenja. </w:t>
      </w:r>
    </w:p>
    <w:p w:rsidRDefault="00EB2CE7" w:rsidP="00EB2CE7" w:rsidR="00EB2CE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B2CE7" w:rsidP="00EB2CE7" w:rsidR="00EB2CE7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EB2CE7" w:rsidP="00EB2CE7" w:rsidR="00EB2CE7">
      <w:pPr>
        <w:pStyle w:val="Odlomakpopis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Predlagatelju FINA</w:t>
      </w:r>
    </w:p>
    <w:p w:rsidRDefault="00EB2CE7" w:rsidP="00EB2CE7" w:rsidR="00EB2CE7">
      <w:pPr>
        <w:pStyle w:val="Odlomakpopis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Dužniku</w:t>
      </w:r>
    </w:p>
    <w:p w:rsidRDefault="00EB2CE7" w:rsidP="00EB2CE7" w:rsidR="00EB2CE7" w:rsidRPr="00EB2CE7">
      <w:pPr>
        <w:pStyle w:val="Odlomakpopis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</w:t>
      </w:r>
    </w:p>
    <w:p w:rsidRDefault="0096065C" w:rsidP="0096065C" w:rsidR="0096065C" w:rsidRPr="0096065C">
      <w:pPr>
        <w:jc w:val="center"/>
        <w:rPr>
          <w:rFonts w:cs="Times New Roman" w:hAnsi="Times New Roman" w:ascii="Times New Roman"/>
          <w:sz w:val="24"/>
          <w:szCs w:val="24"/>
        </w:rPr>
      </w:pPr>
    </w:p>
    <w:sectPr w:rsidR="0096065C" w:rsidRPr="0096065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73B93"/>
    <w:multiLevelType w:val="hybridMultilevel"/>
    <w:tmpl w:val="1F0C97E2"/>
    <w:lvl w:tplc="9C8A0A3C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576C7"/>
    <w:rsid w:val="000C5EA3"/>
    <w:rsid w:val="001C1F22"/>
    <w:rsid w:val="003576C7"/>
    <w:rsid w:val="004E0B65"/>
    <w:rsid w:val="00556AA5"/>
    <w:rsid w:val="0096065C"/>
    <w:rsid w:val="00A74BE4"/>
    <w:rsid w:val="00CA40C1"/>
    <w:rsid w:val="00EB2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B2CE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E0B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0B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0B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0B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0B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B2CE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E0B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0B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0B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0B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0B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846</izvorni_sadrzaj>
    <derivirana_varijabla naziv="DomainObject.Predmet.Broj_1">846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St-846/2015</izvorni_sadrzaj>
    <derivirana_varijabla naziv="DomainObject.Predmet.OznakaBroj_1">St-846/2015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NCP-MARINE d.o.o. za usluge i putnička agencija</izvorni_sadrzaj>
    <derivirana_varijabla naziv="DomainObject.Predmet.ProtustrankaFormated_1">  NCP-MARINE d.o.o. za usluge i putnička agencija</derivirana_varijabla>
  </DomainObject.Predmet.ProtustrankaFormated>
  <DomainObject.Predmet.ProtustrankaFormatedOIB>
    <izvorni_sadrzaj>  NCP-MARINE d.o.o. za usluge i putnička agencija, OIB 54354273347</izvorni_sadrzaj>
    <derivirana_varijabla naziv="DomainObject.Predmet.ProtustrankaFormatedOIB_1">  NCP-MARINE d.o.o. za usluge i putnička agencija, OIB 54354273347</derivirana_varijabla>
  </DomainObject.Predmet.ProtustrankaFormatedOIB>
  <DomainObject.Predmet.ProtustrankaFormatedWithAdress>
    <izvorni_sadrzaj> NCP-MARINE d.o.o. za usluge i putnička agencija, Velimira Škorpika 6 , 22000 Šibenik</izvorni_sadrzaj>
    <derivirana_varijabla naziv="DomainObject.Predmet.ProtustrankaFormatedWithAdress_1"> NCP-MARINE d.o.o. za usluge i putnička agencija, Velimira Škorpika 6 , 22000 Šibenik</derivirana_varijabla>
  </DomainObject.Predmet.ProtustrankaFormatedWithAdress>
  <DomainObject.Predmet.ProtustrankaFormatedWithAdressOIB>
    <izvorni_sadrzaj> NCP-MARINE d.o.o. za usluge i putnička agencija, OIB 54354273347, Velimira Škorpika 6 , 22000 Šibenik</izvorni_sadrzaj>
    <derivirana_varijabla naziv="DomainObject.Predmet.ProtustrankaFormatedWithAdressOIB_1"> NCP-MARINE d.o.o. za usluge i putnička agencija, OIB 54354273347, Velimira Škorpika 6 , 22000 Šibenik</derivirana_varijabla>
  </DomainObject.Predmet.ProtustrankaFormatedWithAdressOIB>
  <DomainObject.Predmet.ProtustrankaWithAdress>
    <izvorni_sadrzaj>NCP-MARINE d.o.o. za usluge i putnička agencija Velimira Škorpika 6 , 22000 Šibenik</izvorni_sadrzaj>
    <derivirana_varijabla naziv="DomainObject.Predmet.ProtustrankaWithAdress_1">NCP-MARINE d.o.o. za usluge i putnička agencija Velimira Škorpika 6 , 22000 Šibenik</derivirana_varijabla>
  </DomainObject.Predmet.ProtustrankaWithAdress>
  <DomainObject.Predmet.ProtustrankaWithAdressOIB>
    <izvorni_sadrzaj>NCP-MARINE d.o.o. za usluge i putnička agencija, OIB 54354273347, Velimira Škorpika 6 , 22000 Šibenik</izvorni_sadrzaj>
    <derivirana_varijabla naziv="DomainObject.Predmet.ProtustrankaWithAdressOIB_1">NCP-MARINE d.o.o. za usluge i putnička agencija, OIB 54354273347, Velimira Škorpika 6 , 22000 Šibenik</derivirana_varijabla>
  </DomainObject.Predmet.ProtustrankaWithAdressOIB>
  <DomainObject.Predmet.ProtustrankaNazivFormated>
    <izvorni_sadrzaj>NCP-MARINE d.o.o. za usluge i putnička agencija</izvorni_sadrzaj>
    <derivirana_varijabla naziv="DomainObject.Predmet.ProtustrankaNazivFormated_1">NCP-MARINE d.o.o. za usluge i putnička agencija</derivirana_varijabla>
  </DomainObject.Predmet.ProtustrankaNazivFormated>
  <DomainObject.Predmet.ProtustrankaNazivFormatedOIB>
    <izvorni_sadrzaj>NCP-MARINE d.o.o. za usluge i putnička agencija, OIB 54354273347</izvorni_sadrzaj>
    <derivirana_varijabla naziv="DomainObject.Predmet.ProtustrankaNazivFormatedOIB_1">NCP-MARINE d.o.o. za usluge i putnička agencija, OIB 54354273347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NCP-MARINE d.o.o. za usluge i putnička agencija</item>
    </izvorni_sadrzaj>
    <derivirana_varijabla naziv="DomainObject.Predmet.ProtuStrankaListFormated_1">
      <item>NCP-MARINE d.o.o. za usluge i putnička agencija</item>
    </derivirana_varijabla>
  </DomainObject.Predmet.ProtuStrankaListFormated>
  <DomainObject.Predmet.ProtuStrankaListFormatedOIB>
    <izvorni_sadrzaj>
      <item>NCP-MARINE d.o.o. za usluge i putnička agencija, OIB 54354273347</item>
    </izvorni_sadrzaj>
    <derivirana_varijabla naziv="DomainObject.Predmet.ProtuStrankaListFormatedOIB_1">
      <item>NCP-MARINE d.o.o. za usluge i putnička agencija, OIB 54354273347</item>
    </derivirana_varijabla>
  </DomainObject.Predmet.ProtuStrankaListFormatedOIB>
  <DomainObject.Predmet.ProtuStrankaListFormatedWithAdress>
    <izvorni_sadrzaj>
      <item>NCP-MARINE d.o.o. za usluge i putnička agencija, Velimira Škorpika 6 , 22000 Šibenik</item>
    </izvorni_sadrzaj>
    <derivirana_varijabla naziv="DomainObject.Predmet.ProtuStrankaListFormatedWithAdress_1">
      <item>NCP-MARINE d.o.o. za usluge i putnička agencija, Velimira Škorpika 6 , 22000 Šibenik</item>
    </derivirana_varijabla>
  </DomainObject.Predmet.ProtuStrankaListFormatedWithAdress>
  <DomainObject.Predmet.ProtuStrankaListFormatedWithAdressOIB>
    <izvorni_sadrzaj>
      <item>NCP-MARINE d.o.o. za usluge i putnička agencija, OIB 54354273347, Velimira Škorpika 6 , 22000 Šibenik</item>
    </izvorni_sadrzaj>
    <derivirana_varijabla naziv="DomainObject.Predmet.ProtuStrankaListFormatedWithAdressOIB_1">
      <item>NCP-MARINE d.o.o. za usluge i putnička agencija, OIB 54354273347, Velimira Škorpika 6 , 22000 Šibenik</item>
    </derivirana_varijabla>
  </DomainObject.Predmet.ProtuStrankaListFormatedWithAdressOIB>
  <DomainObject.Predmet.ProtuStrankaListNazivFormated>
    <izvorni_sadrzaj>
      <item>NCP-MARINE d.o.o. za usluge i putnička agencija</item>
    </izvorni_sadrzaj>
    <derivirana_varijabla naziv="DomainObject.Predmet.ProtuStrankaListNazivFormated_1">
      <item>NCP-MARINE d.o.o. za usluge i putnička agencija</item>
    </derivirana_varijabla>
  </DomainObject.Predmet.ProtuStrankaListNazivFormated>
  <DomainObject.Predmet.ProtuStrankaListNazivFormatedOIB>
    <izvorni_sadrzaj>
      <item>NCP-MARINE d.o.o. za usluge i putnička agencija, OIB 54354273347</item>
    </izvorni_sadrzaj>
    <derivirana_varijabla naziv="DomainObject.Predmet.ProtuStrankaListNazivFormatedOIB_1">
      <item>NCP-MARINE d.o.o. za usluge i putnička agencija, OIB 54354273347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NCP-MARINE d.o.o. za usluge i putnička agencija</izvorni_sadrzaj>
    <derivirana_varijabla naziv="DomainObject.Predmet.ProtustrankaIDrugi_1">NCP-MARINE d.o.o. za usluge i putnička agencija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NCP-MARINE d.o.o. za usluge i putnička agencija, OIB 54354273347, Velimira Škorpika 6 , 22000 Šibenik</izvorni_sadrzaj>
    <derivirana_varijabla naziv="DomainObject.Predmet.ProtustrankaIDrugiAdressOIB_1">NCP-MARINE d.o.o. za usluge i putnička agencija, OIB 54354273347, Velimira Škorpika 6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NCP-MARINE d.o.o. za usluge i putnička agencija</item>
    </izvorni_sadrzaj>
    <derivirana_varijabla naziv="DomainObject.Predmet.SudioniciListNaziv_1">
      <item>FINA - Podružnica Šibenik</item>
      <item>NCP-MARINE d.o.o. za usluge i putnička agencija</item>
    </derivirana_varijabla>
  </DomainObject.Predmet.SudioniciListNaziv>
  <DomainObject.Predmet.SudioniciListAdressOIB>
    <izvorni_sadrzaj>
      <item>FINA - Podružnica Šibenik, OIB 85821130368, Perivoj L. Marune 1,22000 Šibenik</item>
      <item>NCP-MARINE d.o.o. za usluge i putnička agencija, OIB 54354273347, Velimira Škorpika 6 ,22000 Šibenik</item>
    </izvorni_sadrzaj>
    <derivirana_varijabla naziv="DomainObject.Predmet.SudioniciListAdressOIB_1">
      <item>FINA - Podružnica Šibenik, OIB 85821130368, Perivoj L. Marune 1,22000 Šibenik</item>
      <item>NCP-MARINE d.o.o. za usluge i putnička agencija, OIB 54354273347, Velimira Škorpika 6 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54354273347</item>
    </izvorni_sadrzaj>
    <derivirana_varijabla naziv="DomainObject.Predmet.SudioniciListNazivOIB_1">
      <item>, OIB 85821130368</item>
      <item>, OIB 54354273347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74500E-DA5B-4552-BF81-69254B7B1E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280</properties:Words>
  <properties:Characters>1454</properties:Characters>
  <properties:Lines>47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2016-02-02T09:54:00Z</dcterms:created>
  <dc:creator>Marina Gulin</dc:creator>
  <cp:lastModifiedBy>Marina Gulin</cp:lastModifiedBy>
  <cp:lastPrinted>2016-02-02T09:53:00Z</cp:lastPrinted>
  <dcterms:modified xmlns:xsi="http://www.w3.org/2001/XMLSchema-instance" xsi:type="dcterms:W3CDTF">2016-02-02T09:54:00Z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