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82a5" w14:paraId="ce782a5" w:rsidRDefault="0097019C" w:rsidP="0097019C" w:rsidR="0097019C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97019C" w:rsidP="0097019C" w:rsidR="0097019C">
      <w:pPr>
        <w:pStyle w:val="Zaglavlje"/>
        <w:tabs>
          <w:tab w:pos="4536" w:val="clear"/>
          <w:tab w:pos="567" w:val="center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97019C" w:rsidP="0097019C" w:rsidR="0097019C">
      <w:pPr>
        <w:pStyle w:val="Zaglavlje"/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97019C" w:rsidP="0097019C" w:rsidR="0097019C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97019C" w:rsidP="0097019C" w:rsidR="0097019C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St-3063/2015</w:t>
      </w:r>
    </w:p>
    <w:p w:rsidRDefault="0097019C" w:rsidP="0097019C" w:rsidR="0097019C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97019C" w:rsidP="0097019C" w:rsidR="0097019C">
      <w:pPr>
        <w:jc w:val="center"/>
        <w:rPr>
          <w:rFonts w:hAnsi="Times New Roman" w:ascii="Times New Roman"/>
          <w:szCs w:val="24"/>
          <w:lang w:val="hr-HR"/>
        </w:rPr>
      </w:pPr>
    </w:p>
    <w:p w:rsidRDefault="0097019C" w:rsidP="0097019C" w:rsidR="0097019C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7019C" w:rsidP="0097019C" w:rsidR="0097019C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7019C" w:rsidP="0097019C" w:rsidR="0097019C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97019C" w:rsidP="0097019C" w:rsidR="0097019C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7019C" w:rsidP="0097019C" w:rsidR="0097019C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>HUMANITARNA UDRUGA ECO-GRUPA, OIB: 95864242802, Zagreb</w:t>
      </w:r>
      <w:r w:rsidRPr="001F7DF5">
        <w:rPr>
          <w:rFonts w:hAnsi="Times New Roman" w:ascii="Times New Roman"/>
          <w:szCs w:val="24"/>
        </w:rPr>
        <w:t>,</w:t>
      </w:r>
      <w:r w:rsidRPr="001F7DF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Vlaška 2,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17. svibnja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7019C" w:rsidP="0097019C" w:rsidR="0097019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97019C" w:rsidP="0097019C" w:rsidR="0097019C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97019C" w:rsidP="0097019C" w:rsidR="0097019C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7019C" w:rsidP="0097019C" w:rsidR="0097019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HUMANITARNA UDRUGA ECO-GRUPA, OIB: 95864242802, Zagreb</w:t>
      </w:r>
      <w:r w:rsidRPr="001F7DF5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Vlaška 2. </w:t>
      </w:r>
    </w:p>
    <w:p w:rsidRDefault="0097019C" w:rsidP="0097019C" w:rsidR="0097019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7019C" w:rsidP="0097019C" w:rsidR="0097019C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>
        <w:rPr>
          <w:rFonts w:hAnsi="Times New Roman" w:ascii="Times New Roman"/>
          <w:szCs w:val="24"/>
        </w:rPr>
        <w:t xml:space="preserve"> 17. svibnja 2016. godine u 14 sati i 55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97019C" w:rsidP="0097019C" w:rsidR="0097019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97019C" w:rsidP="0097019C" w:rsidR="0097019C" w:rsidRPr="00B93F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Hrvoje </w:t>
      </w:r>
      <w:proofErr w:type="spellStart"/>
      <w:r>
        <w:rPr>
          <w:rFonts w:hAnsi="Times New Roman" w:ascii="Times New Roman"/>
          <w:szCs w:val="24"/>
        </w:rPr>
        <w:t>Kraljičković</w:t>
      </w:r>
      <w:proofErr w:type="spellEnd"/>
      <w:r>
        <w:rPr>
          <w:rFonts w:hAnsi="Times New Roman" w:ascii="Times New Roman"/>
          <w:szCs w:val="24"/>
        </w:rPr>
        <w:t xml:space="preserve"> , OIB: 63875916042, Zagreb, Trg hrvatskih velikana 4.</w:t>
      </w:r>
    </w:p>
    <w:p w:rsidRDefault="0097019C" w:rsidP="0097019C" w:rsidR="0097019C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97019C" w:rsidP="0097019C" w:rsidR="0097019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HUMANITARNA UDRUGA ECO-GRUPA, OIB: 95864242802, Zagreb</w:t>
      </w:r>
      <w:r w:rsidRPr="001F7DF5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Vlaška 2.</w:t>
      </w:r>
    </w:p>
    <w:p w:rsidRDefault="0097019C" w:rsidP="0097019C" w:rsidR="0097019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7019C" w:rsidP="0097019C" w:rsidR="0097019C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97019C" w:rsidP="0097019C" w:rsidR="0097019C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97019C" w:rsidP="0097019C" w:rsidR="0097019C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97019C" w:rsidP="0097019C" w:rsidR="0097019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97019C" w:rsidP="0097019C" w:rsidR="0097019C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97019C" w:rsidP="0097019C" w:rsidR="0097019C">
      <w:pPr>
        <w:jc w:val="both"/>
        <w:rPr>
          <w:rFonts w:hAnsi="Times New Roman" w:ascii="Times New Roman"/>
          <w:lang w:val="hr-HR"/>
        </w:rPr>
      </w:pPr>
    </w:p>
    <w:p w:rsidRDefault="0097019C" w:rsidP="0097019C" w:rsidR="0097019C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23. veljače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97019C" w:rsidP="0097019C" w:rsidR="0097019C">
      <w:pPr>
        <w:jc w:val="both"/>
        <w:rPr>
          <w:rFonts w:hAnsi="Times New Roman" w:ascii="Times New Roman"/>
        </w:rPr>
      </w:pPr>
    </w:p>
    <w:p w:rsidRDefault="0097019C" w:rsidP="0097019C" w:rsidR="0097019C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97019C" w:rsidP="0097019C" w:rsidR="0097019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7019C" w:rsidP="0097019C" w:rsidR="0097019C">
      <w:pPr>
        <w:jc w:val="both"/>
        <w:rPr>
          <w:rFonts w:hAnsi="Times New Roman" w:ascii="Times New Roman"/>
          <w:lang w:val="hr-HR"/>
        </w:rPr>
      </w:pPr>
    </w:p>
    <w:p w:rsidRDefault="0097019C" w:rsidP="0097019C" w:rsidR="0097019C">
      <w:pPr>
        <w:jc w:val="both"/>
        <w:rPr>
          <w:rFonts w:hAnsi="Times New Roman" w:ascii="Times New Roman"/>
          <w:lang w:val="hr-HR"/>
        </w:rPr>
      </w:pPr>
    </w:p>
    <w:p w:rsidRDefault="0097019C" w:rsidP="0097019C" w:rsidR="0097019C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17. svibnja 2016. godine</w:t>
      </w:r>
    </w:p>
    <w:p w:rsidRDefault="0097019C" w:rsidP="0097019C" w:rsidR="0097019C">
      <w:pPr>
        <w:jc w:val="center"/>
        <w:rPr>
          <w:rFonts w:hAnsi="Times New Roman" w:ascii="Times New Roman"/>
          <w:lang w:val="hr-HR"/>
        </w:rPr>
      </w:pPr>
    </w:p>
    <w:p w:rsidRDefault="0097019C" w:rsidP="0097019C" w:rsidR="0097019C">
      <w:pPr>
        <w:jc w:val="center"/>
        <w:rPr>
          <w:rFonts w:hAnsi="Times New Roman" w:ascii="Times New Roman"/>
          <w:lang w:val="hr-HR"/>
        </w:rPr>
      </w:pPr>
    </w:p>
    <w:p w:rsidRDefault="0097019C" w:rsidP="0097019C" w:rsidR="0097019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7019C" w:rsidP="0097019C" w:rsidR="0097019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97019C" w:rsidP="0097019C" w:rsidR="0097019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7019C" w:rsidP="0097019C" w:rsidR="0097019C">
      <w:pPr>
        <w:jc w:val="both"/>
        <w:rPr>
          <w:rFonts w:hAnsi="Times New Roman" w:ascii="Times New Roman"/>
          <w:szCs w:val="24"/>
          <w:lang w:val="hr-HR"/>
        </w:rPr>
      </w:pPr>
    </w:p>
    <w:p w:rsidRDefault="0097019C" w:rsidP="0097019C" w:rsidR="0097019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7019C" w:rsidP="0097019C" w:rsidR="0097019C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7019C" w:rsidP="0097019C" w:rsidR="0097019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7019C" w:rsidP="0097019C" w:rsidR="0097019C">
      <w:pPr>
        <w:jc w:val="both"/>
        <w:rPr>
          <w:rFonts w:hAnsi="Times New Roman" w:ascii="Times New Roman"/>
        </w:rPr>
      </w:pPr>
    </w:p>
    <w:p w:rsidRDefault="0097019C" w:rsidP="0097019C" w:rsidR="0097019C">
      <w:pPr>
        <w:jc w:val="both"/>
        <w:rPr>
          <w:rFonts w:hAnsi="Times New Roman" w:ascii="Times New Roman"/>
        </w:rPr>
      </w:pPr>
    </w:p>
    <w:p w:rsidRDefault="0097019C" w:rsidP="0097019C" w:rsidR="0097019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7019C" w:rsidP="0097019C" w:rsidR="0097019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97019C" w:rsidP="0097019C" w:rsidR="0097019C" w:rsidRPr="00D44D4F">
      <w:pPr>
        <w:jc w:val="right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97019C" w:rsidP="0097019C" w:rsidR="0097019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7019C" w:rsidP="0097019C" w:rsidR="0097019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7019C" w:rsidP="0097019C" w:rsidR="0097019C" w:rsidRPr="00D44D4F">
      <w:pPr>
        <w:jc w:val="center"/>
        <w:rPr>
          <w:sz w:val="32"/>
          <w:u w:val="single"/>
          <w:lang w:val="hr-HR"/>
        </w:rPr>
      </w:pPr>
    </w:p>
    <w:p w:rsidRDefault="0097019C" w:rsidP="0097019C" w:rsidR="0097019C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5F3" w:rsidR="00000000">
      <w:r>
        <w:separator/>
      </w:r>
    </w:p>
  </w:endnote>
  <w:endnote w:id="0" w:type="continuationSeparator">
    <w:p w:rsidRDefault="001355F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5F3" w:rsidR="00000000">
      <w:r>
        <w:separator/>
      </w:r>
    </w:p>
  </w:footnote>
  <w:footnote w:id="0" w:type="continuationSeparator">
    <w:p w:rsidRDefault="001355F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97019C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St-3063/2015</w:t>
        </w:r>
      </w:p>
    </w:sdtContent>
  </w:sdt>
  <w:p w:rsidRDefault="0097019C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19C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1355F3" w:rsidP="00840E3D" w:rsidR="00840E3D">
    <w:pPr>
      <w:pStyle w:val="Zaglavlje"/>
      <w:rPr>
        <w:lang w:val="hr-HR"/>
      </w:rPr>
    </w:pPr>
  </w:p>
  <w:p w:rsidRDefault="0097019C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97019C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4D82"/>
    <w:rsid w:val="00135025"/>
    <w:rsid w:val="001355F3"/>
    <w:rsid w:val="00181F4E"/>
    <w:rsid w:val="00954D82"/>
    <w:rsid w:val="0097019C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9C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701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7019C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97019C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01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9C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355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5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5F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5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5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9C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701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7019C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97019C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01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9C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355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5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5F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5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5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3063</izvorni_sadrzaj>
    <derivirana_varijabla naziv="DomainObject.Predmet.Broj_1">3063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St-3063/2015</izvorni_sadrzaj>
    <derivirana_varijabla naziv="DomainObject.Predmet.OznakaBroj_1">St-3063/2015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udruga Eco-grupa zastupanog po punomoćniku Zdenko Juras</izvorni_sadrzaj>
    <derivirana_varijabla naziv="DomainObject.Predmet.ProtustrankaFormated_1">  Humanitarna udruga Eco-grupa zastupanog po punomoćniku Zdenko Juras</derivirana_varijabla>
  </DomainObject.Predmet.ProtustrankaFormated>
  <DomainObject.Predmet.ProtustrankaFormatedOIB>
    <izvorni_sadrzaj>  Humanitarna udruga Eco-grupa, OIB 95864242802 zastupanog po punomoćniku Zdenko Juras</izvorni_sadrzaj>
    <derivirana_varijabla naziv="DomainObject.Predmet.ProtustrankaFormatedOIB_1">  Humanitarna udruga Eco-grupa, OIB 95864242802 zastupanog po punomoćniku Zdenko Juras</derivirana_varijabla>
  </DomainObject.Predmet.ProtustrankaFormatedOIB>
  <DomainObject.Predmet.ProtustrankaFormatedWithAdress>
    <izvorni_sadrzaj> Humanitarna udruga Eco-grupa, Vlaška 77, 10000 Zagreb zastupanog po punomoćniku Zdenko Juras</izvorni_sadrzaj>
    <derivirana_varijabla naziv="DomainObject.Predmet.ProtustrankaFormatedWithAdress_1"> Humanitarna udruga Eco-grupa, Vlaška 77, 10000 Zagreb zastupanog po punomoćniku Zdenko Juras</derivirana_varijabla>
  </DomainObject.Predmet.ProtustrankaFormatedWithAdress>
  <DomainObject.Predmet.ProtustrankaFormatedWithAdressOIB>
    <izvorni_sadrzaj> Humanitarna udruga Eco-grupa, OIB 95864242802, Vlaška 77, 10000 Zagreb zastupanog po punomoćniku Zdenko Juras</izvorni_sadrzaj>
    <derivirana_varijabla naziv="DomainObject.Predmet.ProtustrankaFormatedWithAdressOIB_1"> Humanitarna udruga Eco-grupa, OIB 95864242802, Vlaška 77, 10000 Zagreb zastupanog po punomoćniku Zdenko Juras</derivirana_varijabla>
  </DomainObject.Predmet.ProtustrankaFormatedWithAdressOIB>
  <DomainObject.Predmet.ProtustrankaWithAdress>
    <izvorni_sadrzaj>Humanitarna udruga Eco-grupa Vlaška 77, 10000 Zagreb</izvorni_sadrzaj>
    <derivirana_varijabla naziv="DomainObject.Predmet.ProtustrankaWithAdress_1">Humanitarna udruga Eco-grupa Vlaška 77, 10000 Zagreb</derivirana_varijabla>
  </DomainObject.Predmet.ProtustrankaWithAdress>
  <DomainObject.Predmet.ProtustrankaWithAdressOIB>
    <izvorni_sadrzaj>Humanitarna udruga Eco-grupa, OIB 95864242802, Vlaška 77, 10000 Zagreb</izvorni_sadrzaj>
    <derivirana_varijabla naziv="DomainObject.Predmet.ProtustrankaWithAdressOIB_1">Humanitarna udruga Eco-grupa, OIB 95864242802, Vlaška 77, 10000 Zagreb</derivirana_varijabla>
  </DomainObject.Predmet.ProtustrankaWithAdressOIB>
  <DomainObject.Predmet.ProtustrankaNazivFormated>
    <izvorni_sadrzaj>Humanitarna udruga Eco-grupa</izvorni_sadrzaj>
    <derivirana_varijabla naziv="DomainObject.Predmet.ProtustrankaNazivFormated_1">Humanitarna udruga Eco-grupa</derivirana_varijabla>
  </DomainObject.Predmet.ProtustrankaNazivFormated>
  <DomainObject.Predmet.ProtustrankaNazivFormatedOIB>
    <izvorni_sadrzaj>Humanitarna udruga Eco-grupa, OIB 95864242802</izvorni_sadrzaj>
    <derivirana_varijabla naziv="DomainObject.Predmet.ProtustrankaNazivFormatedOIB_1">Humanitarna udruga Eco-grupa, OIB 95864242802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Humanitarna udruga Eco-grupa zastupanog po punomoćniku Zdenko Juras</item>
    </izvorni_sadrzaj>
    <derivirana_varijabla naziv="DomainObject.Predmet.ProtuStrankaListFormated_1">
      <item>Humanitarna udruga Eco-grupa zastupanog po punomoćniku Zdenko Juras</item>
    </derivirana_varijabla>
  </DomainObject.Predmet.ProtuStrankaListFormated>
  <DomainObject.Predmet.ProtuStrankaListFormatedOIB>
    <izvorni_sadrzaj>
      <item>Humanitarna udruga Eco-grupa, OIB 95864242802 zastupanog po punomoćniku Zdenko Juras</item>
    </izvorni_sadrzaj>
    <derivirana_varijabla naziv="DomainObject.Predmet.ProtuStrankaListFormatedOIB_1">
      <item>Humanitarna udruga Eco-grupa, OIB 95864242802 zastupanog po punomoćniku Zdenko Juras</item>
    </derivirana_varijabla>
  </DomainObject.Predmet.ProtuStrankaListFormatedOIB>
  <DomainObject.Predmet.ProtuStrankaListFormatedWithAdress>
    <izvorni_sadrzaj>
      <item>Humanitarna udruga Eco-grupa, Vlaška 77, 10000 Zagreb zastupanog po punomoćniku Zdenko Juras</item>
    </izvorni_sadrzaj>
    <derivirana_varijabla naziv="DomainObject.Predmet.ProtuStrankaListFormatedWithAdress_1">
      <item>Humanitarna udruga Eco-grupa, Vlaška 77, 10000 Zagreb zastupanog po punomoćniku Zdenko Juras</item>
    </derivirana_varijabla>
  </DomainObject.Predmet.ProtuStrankaListFormatedWithAdress>
  <DomainObject.Predmet.ProtuStrankaListFormatedWithAdressOIB>
    <izvorni_sadrzaj>
      <item>Humanitarna udruga Eco-grupa, OIB 95864242802, Vlaška 77, 10000 Zagreb zastupanog po punomoćniku Zdenko Juras</item>
    </izvorni_sadrzaj>
    <derivirana_varijabla naziv="DomainObject.Predmet.ProtuStrankaListFormatedWithAdressOIB_1">
      <item>Humanitarna udruga Eco-grupa, OIB 95864242802, Vlaška 77, 10000 Zagreb zastupanog po punomoćniku Zdenko Juras</item>
    </derivirana_varijabla>
  </DomainObject.Predmet.ProtuStrankaListFormatedWithAdressOIB>
  <DomainObject.Predmet.ProtuStrankaListNazivFormated>
    <izvorni_sadrzaj>
      <item>Humanitarna udruga Eco-grupa</item>
    </izvorni_sadrzaj>
    <derivirana_varijabla naziv="DomainObject.Predmet.ProtuStrankaListNazivFormated_1">
      <item>Humanitarna udruga Eco-grupa</item>
    </derivirana_varijabla>
  </DomainObject.Predmet.ProtuStrankaListNazivFormated>
  <DomainObject.Predmet.ProtuStrankaListNazivFormatedOIB>
    <izvorni_sadrzaj>
      <item>Humanitarna udruga Eco-grupa, OIB 95864242802</item>
    </izvorni_sadrzaj>
    <derivirana_varijabla naziv="DomainObject.Predmet.ProtuStrankaListNazivFormatedOIB_1">
      <item>Humanitarna udruga Eco-grupa, OIB 95864242802</item>
    </derivirana_varijabla>
  </DomainObject.Predmet.ProtuStrankaListNazivFormatedOIB>
  <DomainObject.Predmet.OstaliListFormated>
    <izvorni_sadrzaj>
      <item>Zdenko Juras punomoćnik sudionika u postupku Humanitarna udruga Eco-grupa</item>
    </izvorni_sadrzaj>
    <derivirana_varijabla naziv="DomainObject.Predmet.OstaliListFormated_1">
      <item>Zdenko Juras punomoćnik sudionika u postupku Humanitarna udruga Eco-grupa</item>
    </derivirana_varijabla>
  </DomainObject.Predmet.OstaliListFormated>
  <DomainObject.Predmet.OstaliListFormatedOIB>
    <izvorni_sadrzaj>
      <item>Zdenko Juras punomoćnik sudionika u postupku Humanitarna udruga Eco-grupa</item>
    </izvorni_sadrzaj>
    <derivirana_varijabla naziv="DomainObject.Predmet.OstaliListFormatedOIB_1">
      <item>Zdenko Juras punomoćnik sudionika u postupku Humanitarna udruga Eco-grupa</item>
    </derivirana_varijabla>
  </DomainObject.Predmet.OstaliListFormatedOIB>
  <DomainObject.Predmet.OstaliListFormatedWithAdress>
    <izvorni_sadrzaj>
      <item>Zdenko Juras, Vlaška 77, 10000 Zagreb punomoćnik sudionika u postupku Humanitarna udruga Eco-grupa</item>
    </izvorni_sadrzaj>
    <derivirana_varijabla naziv="DomainObject.Predmet.OstaliListFormatedWithAdress_1">
      <item>Zdenko Juras, Vlaška 77, 10000 Zagreb punomoćnik sudionika u postupku Humanitarna udruga Eco-grupa</item>
    </derivirana_varijabla>
  </DomainObject.Predmet.OstaliListFormatedWithAdress>
  <DomainObject.Predmet.OstaliListFormatedWithAdressOIB>
    <izvorni_sadrzaj>
      <item>Zdenko Juras, Vlaška 77, 10000 Zagreb punomoćnik sudionika u postupku Humanitarna udruga Eco-grupa</item>
    </izvorni_sadrzaj>
    <derivirana_varijabla naziv="DomainObject.Predmet.OstaliListFormatedWithAdressOIB_1">
      <item>Zdenko Juras, Vlaška 77, 10000 Zagreb punomoćnik sudionika u postupku Humanitarna udruga Eco-grupa</item>
    </derivirana_varijabla>
  </DomainObject.Predmet.OstaliListFormatedWithAdressOIB>
  <DomainObject.Predmet.OstaliListNazivFormated>
    <izvorni_sadrzaj>
      <item>Zdenko Juras</item>
    </izvorni_sadrzaj>
    <derivirana_varijabla naziv="DomainObject.Predmet.OstaliListNazivFormated_1">
      <item>Zdenko Juras</item>
    </derivirana_varijabla>
  </DomainObject.Predmet.OstaliListNazivFormated>
  <DomainObject.Predmet.OstaliListNazivFormatedOIB>
    <izvorni_sadrzaj>
      <item>Zdenko Juras</item>
    </izvorni_sadrzaj>
    <derivirana_varijabla naziv="DomainObject.Predmet.OstaliListNazivFormatedOIB_1">
      <item>Zdenko Juras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Humanitarna udruga Eco-grupa</izvorni_sadrzaj>
    <derivirana_varijabla naziv="DomainObject.Predmet.ProtustrankaIDrugi_1">Humanitarna udruga Eco-grupa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Humanitarna udruga Eco-grupa, OIB 95864242802, Vlaška 77, 10000 Zagreb</izvorni_sadrzaj>
    <derivirana_varijabla naziv="DomainObject.Predmet.ProtustrankaIDrugiAdressOIB_1">Humanitarna udruga Eco-grupa, OIB 95864242802, Vlaška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Humanitarna udruga Eco-grupa</item>
      <item>Zdenko Juras</item>
    </izvorni_sadrzaj>
    <derivirana_varijabla naziv="DomainObject.Predmet.SudioniciListNaziv_1">
      <item>FINA Regionalni centar Zagreb</item>
      <item>Humanitarna udruga Eco-grupa</item>
      <item>Zdenko Juras</item>
    </derivirana_varijabla>
  </DomainObject.Predmet.SudioniciListNaziv>
  <DomainObject.Predmet.SudioniciListAdressOIB>
    <izvorni_sadrzaj>
      <item>FINA Regionalni centar Zagreb, OIB 85821130368, Trg svibanjskih žrtava 1995. 1,10000 Zagreb</item>
      <item>Humanitarna udruga Eco-grupa, OIB 95864242802, Vlaška 77,10000 Zagreb</item>
      <item>Zdenko Juras, Vlaška 77,10000 Zagreb</item>
    </izvorni_sadrzaj>
    <derivirana_varijabla naziv="DomainObject.Predmet.SudioniciListAdressOIB_1">
      <item>FINA Regionalni centar Zagreb, OIB 85821130368, Trg svibanjskih žrtava 1995. 1,10000 Zagreb</item>
      <item>Humanitarna udruga Eco-grupa, OIB 95864242802, Vlaška 77,10000 Zagreb</item>
      <item>Zdenko Juras, Vlaška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95864242802</item>
      <item>, OIB null</item>
    </izvorni_sadrzaj>
    <derivirana_varijabla naziv="DomainObject.Predmet.SudioniciListNazivOIB_1">
      <item>, OIB 85821130368</item>
      <item>, OIB 95864242802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1898</properties:Characters>
  <properties:Lines>71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2016-05-17T12:21:00Z</dcterms:created>
  <dc:creator>Marija Lukić</dc:creator>
  <dc:description/>
  <cp:keywords/>
  <cp:lastModifiedBy>Marija Lukić</cp:lastModifiedBy>
  <cp:lastPrinted>2016-05-17T12:22:00Z</cp:lastPrinted>
  <dcterms:modified xmlns:xsi="http://www.w3.org/2001/XMLSchema-instance" xsi:type="dcterms:W3CDTF">2016-05-17T12:23:00Z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