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22f0" w14:paraId="a3422f0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571DC5">
        <w:t>14</w:t>
      </w:r>
      <w:r w:rsidR="00035C80">
        <w:t xml:space="preserve">. </w:t>
      </w:r>
      <w:r w:rsidR="00064266">
        <w:t>rujna</w:t>
      </w:r>
      <w:r w:rsidR="00A979A1">
        <w:t xml:space="preserve"> 2018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064266">
        <w:rPr>
          <w:b/>
        </w:rPr>
        <w:t>petnaesto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254C29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16. listopada</w:t>
      </w:r>
      <w:r w:rsidR="005618F9">
        <w:rPr>
          <w:b/>
          <w:u w:val="single"/>
        </w:rPr>
        <w:t xml:space="preserve"> 2018</w:t>
      </w:r>
      <w:r w:rsidR="00A23501" w:rsidRPr="002F7C35">
        <w:rPr>
          <w:b/>
          <w:u w:val="single"/>
        </w:rPr>
        <w:t xml:space="preserve">. godine u </w:t>
      </w:r>
      <w:r w:rsidR="00035C80">
        <w:rPr>
          <w:b/>
          <w:u w:val="single"/>
        </w:rPr>
        <w:t>09,30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92760C">
        <w:rPr>
          <w:b/>
          <w:u w:val="single"/>
        </w:rPr>
        <w:t>35</w:t>
      </w:r>
      <w:r w:rsidR="00A979A1">
        <w:rPr>
          <w:b/>
          <w:u w:val="single"/>
        </w:rPr>
        <w:t xml:space="preserve">0.000,00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 xml:space="preserve">10 % </w:t>
      </w:r>
      <w:r w:rsidR="00B92473">
        <w:rPr>
          <w:b/>
          <w:u w:val="single"/>
        </w:rPr>
        <w:t xml:space="preserve">prodajne cijene </w:t>
      </w:r>
      <w:r w:rsidRPr="002048C5">
        <w:t xml:space="preserve">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571DC5">
        <w:t>14</w:t>
      </w:r>
      <w:r w:rsidR="00793A15">
        <w:t xml:space="preserve">. </w:t>
      </w:r>
      <w:r w:rsidR="0092760C">
        <w:t>rujna</w:t>
      </w:r>
      <w:r w:rsidR="00B92473">
        <w:t xml:space="preserve"> </w:t>
      </w:r>
      <w:r w:rsidR="00A979A1">
        <w:t xml:space="preserve"> 2018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BE0DDD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BE0DDD" w:rsidP="00BE0DDD" w:rsidR="00BE0DDD">
      <w:pPr>
        <w:pStyle w:val="Odlomakpopisa"/>
        <w:ind w:left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BE0DDD" w:rsidP="00BE0DDD" w:rsidR="00BE0DDD" w:rsidRPr="002048C5">
      <w:pPr>
        <w:pStyle w:val="Odlomakpopisa"/>
        <w:ind w:left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287FF9" w:rsidR="00BE0DDD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DD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571DC5">
      <w:t>457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571DC5">
      <w:t>457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35C80"/>
    <w:rsid w:val="00064266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2726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54C29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18F9"/>
    <w:rsid w:val="00563720"/>
    <w:rsid w:val="00571DC5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3A1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2760C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9A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92473"/>
    <w:rsid w:val="00BA1900"/>
    <w:rsid w:val="00BA698F"/>
    <w:rsid w:val="00BA6DB0"/>
    <w:rsid w:val="00BA70C8"/>
    <w:rsid w:val="00BD1339"/>
    <w:rsid w:val="00BE0DDD"/>
    <w:rsid w:val="00BE2B05"/>
    <w:rsid w:val="00BE3191"/>
    <w:rsid w:val="00BF53FB"/>
    <w:rsid w:val="00C14DEC"/>
    <w:rsid w:val="00C31D53"/>
    <w:rsid w:val="00C34893"/>
    <w:rsid w:val="00C37DAC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B087E"/>
    <w:rsid w:val="00CB452B"/>
    <w:rsid w:val="00CC13F8"/>
    <w:rsid w:val="00CC1A08"/>
    <w:rsid w:val="00CD3580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45F4D"/>
    <w:rsid w:val="00F51587"/>
    <w:rsid w:val="00F57473"/>
    <w:rsid w:val="00F62238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E0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D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D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D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D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E0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D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D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D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D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957</properties:Words>
  <properties:Characters>5129</properties:Characters>
  <properties:Lines>145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2018-09-13T07:50:00Z</dcterms:created>
  <dc:creator>BISERKA CALIC</dc:creator>
  <cp:lastModifiedBy>Vinka Mihalinčić</cp:lastModifiedBy>
  <cp:lastPrinted>2018-09-14T10:03:00Z</cp:lastPrinted>
  <dcterms:modified xmlns:xsi="http://www.w3.org/2001/XMLSchema-instance" xsi:type="dcterms:W3CDTF">2018-09-14T10:03:00Z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(15.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