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8501" w14:paraId="5ba850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C495A">
        <w:t>1</w:t>
      </w:r>
      <w:r w:rsidR="005C6317">
        <w:t>345</w:t>
      </w:r>
      <w:r w:rsidR="00EF017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</w:t>
      </w:r>
      <w:r w:rsidR="00224AB3">
        <w:t>3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5C6317" w:rsidR="005C6317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C6317">
        <w:rPr>
          <w:szCs w:val="20"/>
        </w:rPr>
        <w:t xml:space="preserve">MT-TRGOVINA d.o.o., Zagreb, Gorenci 65, MBS: 080106401, OIB: </w:t>
      </w:r>
    </w:p>
    <w:p w:rsidRDefault="005C6317" w:rsidP="005C6317" w:rsidR="00CC7555">
      <w:pPr>
        <w:ind w:firstLine="708"/>
        <w:jc w:val="both"/>
        <w:rPr>
          <w:szCs w:val="20"/>
        </w:rPr>
      </w:pPr>
      <w:r>
        <w:rPr>
          <w:szCs w:val="20"/>
        </w:rPr>
        <w:t xml:space="preserve">  66816425109</w:t>
      </w:r>
    </w:p>
    <w:p w:rsidRDefault="005C6317" w:rsidP="005C6317" w:rsidR="005C6317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5C6317">
        <w:t>16.476,46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5C6317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0521F4"/>
    <w:rsid w:val="00105849"/>
    <w:rsid w:val="001136A5"/>
    <w:rsid w:val="00114EAD"/>
    <w:rsid w:val="00147C91"/>
    <w:rsid w:val="001540B4"/>
    <w:rsid w:val="00166C60"/>
    <w:rsid w:val="00185571"/>
    <w:rsid w:val="001B2ED3"/>
    <w:rsid w:val="001C495A"/>
    <w:rsid w:val="001D29BB"/>
    <w:rsid w:val="001E50FB"/>
    <w:rsid w:val="001F6933"/>
    <w:rsid w:val="00205F0A"/>
    <w:rsid w:val="00211ADA"/>
    <w:rsid w:val="00216545"/>
    <w:rsid w:val="00224AB3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C21AA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391C"/>
    <w:rsid w:val="00413F4C"/>
    <w:rsid w:val="0041536A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C6317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44AE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C7555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EF0176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9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9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9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9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9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9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9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9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St-1345/2016</izvorni_sadrzaj>
    <derivirana_varijabla naziv="DomainObject.Predmet.OznakaBroj_1">St-1345/2016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MT-TRGOVINA d.o.o. zastupanog po punomoćniku Mario Švarbić</izvorni_sadrzaj>
    <derivirana_varijabla naziv="DomainObject.Predmet.ProtustrankaFormated_1">  MT-TRGOVINA d.o.o. zastupanog po punomoćniku Mario Švarbić</derivirana_varijabla>
  </DomainObject.Predmet.ProtustrankaFormated>
  <DomainObject.Predmet.ProtustrankaFormatedOIB>
    <izvorni_sadrzaj>  MT-TRGOVINA d.o.o., OIB 66816425109 zastupanog po punomoćniku Mario Švarbić</izvorni_sadrzaj>
    <derivirana_varijabla naziv="DomainObject.Predmet.ProtustrankaFormatedOIB_1">  MT-TRGOVINA d.o.o., OIB 66816425109 zastupanog po punomoćniku Mario Švarbić</derivirana_varijabla>
  </DomainObject.Predmet.ProtustrankaFormatedOIB>
  <DomainObject.Predmet.ProtustrankaFormatedWithAdress>
    <izvorni_sadrzaj> MT-TRGOVINA d.o.o., Gorenci 65, 10000 Zagreb zastupanog po punomoćniku Mario Švarbić</izvorni_sadrzaj>
    <derivirana_varijabla naziv="DomainObject.Predmet.ProtustrankaFormatedWithAdress_1"> MT-TRGOVINA d.o.o., Gorenci 65, 10000 Zagreb zastupanog po punomoćniku Mario Švarbić</derivirana_varijabla>
  </DomainObject.Predmet.ProtustrankaFormatedWithAdress>
  <DomainObject.Predmet.ProtustrankaFormatedWithAdressOIB>
    <izvorni_sadrzaj> MT-TRGOVINA d.o.o., OIB 66816425109, Gorenci 65, 10000 Zagreb zastupanog po punomoćniku Mario Švarbić</izvorni_sadrzaj>
    <derivirana_varijabla naziv="DomainObject.Predmet.ProtustrankaFormatedWithAdressOIB_1"> MT-TRGOVINA d.o.o., OIB 66816425109, Gorenci 65, 10000 Zagreb zastupanog po punomoćniku Mario Švarbić</derivirana_varijabla>
  </DomainObject.Predmet.ProtustrankaFormatedWithAdressOIB>
  <DomainObject.Predmet.ProtustrankaWithAdress>
    <izvorni_sadrzaj>MT-TRGOVINA d.o.o. Gorenci 65, 10000 Zagreb</izvorni_sadrzaj>
    <derivirana_varijabla naziv="DomainObject.Predmet.ProtustrankaWithAdress_1">MT-TRGOVINA d.o.o. Gorenci 65, 10000 Zagreb</derivirana_varijabla>
  </DomainObject.Predmet.ProtustrankaWithAdress>
  <DomainObject.Predmet.ProtustrankaWithAdressOIB>
    <izvorni_sadrzaj>MT-TRGOVINA d.o.o., OIB 66816425109, Gorenci 65, 10000 Zagreb</izvorni_sadrzaj>
    <derivirana_varijabla naziv="DomainObject.Predmet.ProtustrankaWithAdressOIB_1">MT-TRGOVINA d.o.o., OIB 66816425109, Gorenci 65, 10000 Zagreb</derivirana_varijabla>
  </DomainObject.Predmet.ProtustrankaWithAdressOIB>
  <DomainObject.Predmet.ProtustrankaNazivFormated>
    <izvorni_sadrzaj>MT-TRGOVINA d.o.o.</izvorni_sadrzaj>
    <derivirana_varijabla naziv="DomainObject.Predmet.ProtustrankaNazivFormated_1">MT-TRGOVINA d.o.o.</derivirana_varijabla>
  </DomainObject.Predmet.ProtustrankaNazivFormated>
  <DomainObject.Predmet.ProtustrankaNazivFormatedOIB>
    <izvorni_sadrzaj>MT-TRGOVINA d.o.o., OIB 66816425109</izvorni_sadrzaj>
    <derivirana_varijabla naziv="DomainObject.Predmet.ProtustrankaNazivFormatedOIB_1">MT-TRGOVINA d.o.o., OIB 66816425109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MT-TRGOVINA d.o.o. zastupanog po punomoćniku Mario Švarbić</item>
    </izvorni_sadrzaj>
    <derivirana_varijabla naziv="DomainObject.Predmet.ProtuStrankaListFormated_1">
      <item>MT-TRGOVINA d.o.o. zastupanog po punomoćniku Mario Švarbić</item>
    </derivirana_varijabla>
  </DomainObject.Predmet.ProtuStrankaListFormated>
  <DomainObject.Predmet.ProtuStrankaListFormatedOIB>
    <izvorni_sadrzaj>
      <item>MT-TRGOVINA d.o.o., OIB 66816425109 zastupanog po punomoćniku Mario Švarbić</item>
    </izvorni_sadrzaj>
    <derivirana_varijabla naziv="DomainObject.Predmet.ProtuStrankaListFormatedOIB_1">
      <item>MT-TRGOVINA d.o.o., OIB 66816425109 zastupanog po punomoćniku Mario Švarbić</item>
    </derivirana_varijabla>
  </DomainObject.Predmet.ProtuStrankaListFormatedOIB>
  <DomainObject.Predmet.ProtuStrankaListFormatedWithAdress>
    <izvorni_sadrzaj>
      <item>MT-TRGOVINA d.o.o., Gorenci 65, 10000 Zagreb zastupanog po punomoćniku Mario Švarbić</item>
    </izvorni_sadrzaj>
    <derivirana_varijabla naziv="DomainObject.Predmet.ProtuStrankaListFormatedWithAdress_1">
      <item>MT-TRGOVINA d.o.o., Gorenci 65, 10000 Zagreb zastupanog po punomoćniku Mario Švarbić</item>
    </derivirana_varijabla>
  </DomainObject.Predmet.ProtuStrankaListFormatedWithAdress>
  <DomainObject.Predmet.ProtuStrankaListFormatedWithAdressOIB>
    <izvorni_sadrzaj>
      <item>MT-TRGOVINA d.o.o., OIB 66816425109, Gorenci 65, 10000 Zagreb zastupanog po punomoćniku Mario Švarbić</item>
    </izvorni_sadrzaj>
    <derivirana_varijabla naziv="DomainObject.Predmet.ProtuStrankaListFormatedWithAdressOIB_1">
      <item>MT-TRGOVINA d.o.o., OIB 66816425109, Gorenci 65, 10000 Zagreb zastupanog po punomoćniku Mario Švarbić</item>
    </derivirana_varijabla>
  </DomainObject.Predmet.ProtuStrankaListFormatedWithAdressOIB>
  <DomainObject.Predmet.ProtuStrankaListNazivFormated>
    <izvorni_sadrzaj>
      <item>MT-TRGOVINA d.o.o.</item>
    </izvorni_sadrzaj>
    <derivirana_varijabla naziv="DomainObject.Predmet.ProtuStrankaListNazivFormated_1">
      <item>MT-TRGOVINA d.o.o.</item>
    </derivirana_varijabla>
  </DomainObject.Predmet.ProtuStrankaListNazivFormated>
  <DomainObject.Predmet.ProtuStrankaListNazivFormatedOIB>
    <izvorni_sadrzaj>
      <item>MT-TRGOVINA d.o.o., OIB 66816425109</item>
    </izvorni_sadrzaj>
    <derivirana_varijabla naziv="DomainObject.Predmet.ProtuStrankaListNazivFormatedOIB_1">
      <item>MT-TRGOVINA d.o.o., OIB 66816425109</item>
    </derivirana_varijabla>
  </DomainObject.Predmet.ProtuStrankaListNazivFormatedOIB>
  <DomainObject.Predmet.OstaliListFormated>
    <izvorni_sadrzaj>
      <item>Mario Švarbić punomoćnik sudionika u postupku MT-TRGOVINA d.o.o.</item>
    </izvorni_sadrzaj>
    <derivirana_varijabla naziv="DomainObject.Predmet.OstaliListFormated_1">
      <item>Mario Švarbić punomoćnik sudionika u postupku MT-TRGOVINA d.o.o.</item>
    </derivirana_varijabla>
  </DomainObject.Predmet.OstaliListFormated>
  <DomainObject.Predmet.OstaliListFormatedOIB>
    <izvorni_sadrzaj>
      <item>Mario Švarbić, OIB 17989879903 punomoćnik sudionika u postupku MT-TRGOVINA d.o.o.</item>
    </izvorni_sadrzaj>
    <derivirana_varijabla naziv="DomainObject.Predmet.OstaliListFormatedOIB_1">
      <item>Mario Švarbić, OIB 17989879903 punomoćnik sudionika u postupku MT-TRGOVINA d.o.o.</item>
    </derivirana_varijabla>
  </DomainObject.Predmet.OstaliListFormatedOIB>
  <DomainObject.Predmet.OstaliListFormatedWithAdress>
    <izvorni_sadrzaj>
      <item>Mario Švarbić, Gorenci 65, 10000 Zagreb punomoćnik sudionika u postupku MT-TRGOVINA d.o.o.</item>
    </izvorni_sadrzaj>
    <derivirana_varijabla naziv="DomainObject.Predmet.OstaliListFormatedWithAdress_1">
      <item>Mario Švarbić, Gorenci 65, 10000 Zagreb punomoćnik sudionika u postupku MT-TRGOVINA d.o.o.</item>
    </derivirana_varijabla>
  </DomainObject.Predmet.OstaliListFormatedWithAdress>
  <DomainObject.Predmet.OstaliListFormatedWithAdressOIB>
    <izvorni_sadrzaj>
      <item>Mario Švarbić, OIB 17989879903, Gorenci 65, 10000 Zagreb punomoćnik sudionika u postupku MT-TRGOVINA d.o.o.</item>
    </izvorni_sadrzaj>
    <derivirana_varijabla naziv="DomainObject.Predmet.OstaliListFormatedWithAdressOIB_1">
      <item>Mario Švarbić, OIB 17989879903, Gorenci 65, 10000 Zagreb punomoćnik sudionika u postupku MT-TRGOVINA d.o.o.</item>
    </derivirana_varijabla>
  </DomainObject.Predmet.OstaliListFormatedWithAdressOIB>
  <DomainObject.Predmet.OstaliListNazivFormated>
    <izvorni_sadrzaj>
      <item>Mario Švarbić</item>
    </izvorni_sadrzaj>
    <derivirana_varijabla naziv="DomainObject.Predmet.OstaliListNazivFormated_1">
      <item>Mario Švarbić</item>
    </derivirana_varijabla>
  </DomainObject.Predmet.OstaliListNazivFormated>
  <DomainObject.Predmet.OstaliListNazivFormatedOIB>
    <izvorni_sadrzaj>
      <item>Mario Švarbić, OIB 17989879903</item>
    </izvorni_sadrzaj>
    <derivirana_varijabla naziv="DomainObject.Predmet.OstaliListNazivFormatedOIB_1">
      <item>Mario Švarbić, OIB 17989879903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MT-TRGOVINA d.o.o.</izvorni_sadrzaj>
    <derivirana_varijabla naziv="DomainObject.Predmet.ProtustrankaIDrugi_1">MT-TRGOVINA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MT-TRGOVINA d.o.o., OIB 66816425109, Gorenci 65, 10000 Zagreb</izvorni_sadrzaj>
    <derivirana_varijabla naziv="DomainObject.Predmet.ProtustrankaIDrugiAdressOIB_1">MT-TRGOVINA d.o.o., OIB 66816425109, Gorenci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MT-TRGOVINA d.o.o.</item>
      <item>Mario Švarbić</item>
    </izvorni_sadrzaj>
    <derivirana_varijabla naziv="DomainObject.Predmet.SudioniciListNaziv_1">
      <item>FINA Regionalni centar Zagreb</item>
      <item>MT-TRGOVINA d.o.o.</item>
      <item>Mario Švarbić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MT-TRGOVINA d.o.o., OIB 66816425109, Gorenci 65,10000 Zagreb</item>
      <item>Mario Švarbić, OIB 17989879903, Gorenci 65,10000 Zagreb</item>
    </izvorni_sadrzaj>
    <derivirana_varijabla naziv="DomainObject.Predmet.SudioniciListAdressOIB_1">
      <item>FINA Regionalni centar Zagreb, OIB 85821130368, Trg svibanjskih žrtava 1995. br. 1,10000 Zagreb</item>
      <item>MT-TRGOVINA d.o.o., OIB 66816425109, Gorenci 65,10000 Zagreb</item>
      <item>Mario Švarbić, OIB 17989879903, Gorenci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66816425109</item>
      <item>, OIB 17989879903</item>
    </izvorni_sadrzaj>
    <derivirana_varijabla naziv="DomainObject.Predmet.SudioniciListNazivOIB_1">
      <item>, OIB 85821130368</item>
      <item>, OIB 66816425109</item>
      <item>, OIB 17989879903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1297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2016-02-22T15:02:00Z</dcterms:created>
  <dc:creator>ilukac</dc:creator>
  <cp:lastModifiedBy>Ksenija Nol</cp:lastModifiedBy>
  <cp:lastPrinted>2016-02-22T14:59:00Z</cp:lastPrinted>
  <dcterms:modified xmlns:xsi="http://www.w3.org/2001/XMLSchema-instance" xsi:type="dcterms:W3CDTF">2016-02-23T06:27:00Z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