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43bd" w14:paraId="d2f43bd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3B3347">
        <w:t xml:space="preserve">   St-1700</w:t>
      </w:r>
      <w:r w:rsidR="00642240" w:rsidRPr="00642240">
        <w:t>/15</w:t>
      </w:r>
      <w:r w:rsidR="00642240">
        <w:t>-4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266E31" w:rsidP="00642240" w:rsidR="00266E31">
      <w:pPr>
        <w:rPr>
          <w:szCs w:val="24"/>
        </w:rPr>
      </w:pP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 xml:space="preserve">po sucu toga suda Nikoli Ribariću, na prijedlog sudskog savjetnika Bojana </w:t>
      </w:r>
      <w:proofErr w:type="spellStart"/>
      <w:r w:rsidR="00642240" w:rsidRPr="00642240">
        <w:rPr>
          <w:szCs w:val="24"/>
        </w:rPr>
        <w:t>Petraša</w:t>
      </w:r>
      <w:proofErr w:type="spellEnd"/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3B3347" w:rsidRPr="003B3347">
        <w:t>EQUITATUS d.o.o., Zagreb, Virska 3, OIB: 33325458156</w:t>
      </w:r>
      <w:r>
        <w:t xml:space="preserve">, </w:t>
      </w:r>
      <w:r w:rsidR="00642240">
        <w:t>9. svib</w:t>
      </w:r>
      <w:r>
        <w:t>nja 2016.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3B3347" w:rsidRPr="003B3347">
        <w:t>EQUITATUS d.o.o., Zagreb, Virska 3, OIB: 33325458156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266E31" w:rsidP="00266E31" w:rsidR="00266E31">
      <w:pPr>
        <w:jc w:val="both"/>
      </w:pPr>
      <w:r>
        <w:tab/>
        <w:t xml:space="preserve">Podneskom od 30. listopada 2015. Financijska agencija podnijela je zahtjev za provedbu skraćenog stečajnog postupka nad dužnikom </w:t>
      </w:r>
      <w:r w:rsidR="003B3347" w:rsidRPr="003B3347">
        <w:t>EQUITATUS d.o.o., Zagreb, Virska 3, OIB: 33325458156</w:t>
      </w:r>
      <w:r>
        <w:t xml:space="preserve">, sukladno odredbi čl. 444. st. 1. Stečajnog zakona </w:t>
      </w:r>
      <w:r w:rsidR="00642240" w:rsidRPr="00642240">
        <w:t>(»Narodne novine« broj 71/15; u daljnjem tekstu: SZ)</w:t>
      </w:r>
      <w:r w:rsidR="00642240">
        <w:t>,</w:t>
      </w:r>
      <w:r>
        <w:t xml:space="preserve">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3B3347">
      <w:pPr>
        <w:jc w:val="both"/>
      </w:pPr>
      <w:r>
        <w:tab/>
        <w:t>Uvidom u sudski registar ovog suda utvrđeno je da je nad dužnikom, rješenjem ovog suda</w:t>
      </w:r>
      <w:r w:rsidR="00642240">
        <w:t>,</w:t>
      </w:r>
      <w:r>
        <w:t xml:space="preserve"> poslovni broj </w:t>
      </w:r>
      <w:r w:rsidR="003B3347">
        <w:t xml:space="preserve">St-1114/2014 od 11. siječnja </w:t>
      </w:r>
      <w:r w:rsidR="003B3347" w:rsidRPr="003B3347">
        <w:t>2016</w:t>
      </w:r>
      <w:r>
        <w:t>., otvoren</w:t>
      </w:r>
      <w:r w:rsidR="003B3347">
        <w:t xml:space="preserve"> </w:t>
      </w:r>
      <w:r w:rsidR="003B3347" w:rsidRPr="003B3347">
        <w:t>i</w:t>
      </w:r>
      <w:r w:rsidR="003B3347">
        <w:t xml:space="preserve"> istovremeno zaključen </w:t>
      </w:r>
      <w:r>
        <w:t>stečajni postupak.</w:t>
      </w:r>
    </w:p>
    <w:p w:rsidRDefault="003B3347" w:rsidP="003B3347" w:rsidR="003B3347">
      <w:pPr>
        <w:jc w:val="both"/>
      </w:pPr>
    </w:p>
    <w:p w:rsidRDefault="00642240" w:rsidP="003B3347" w:rsidR="00266E31">
      <w:pPr>
        <w:ind w:firstLine="708"/>
        <w:jc w:val="both"/>
      </w:pPr>
      <w:r>
        <w:t>Budući</w:t>
      </w:r>
      <w:r w:rsidR="00266E31">
        <w:t xml:space="preserve"> da je jedan od uvjeta za provođenje skraćenog stečajnog postupka </w:t>
      </w:r>
      <w:r w:rsidR="003B3347">
        <w:t xml:space="preserve">taj </w:t>
      </w:r>
      <w:r w:rsidR="00266E31">
        <w:t xml:space="preserve">da nisu ispunjene pretpostavke za pokretanje drugog postupka radi brisanja iz sudskog registra, što u </w:t>
      </w:r>
      <w:r w:rsidR="00266E31">
        <w:lastRenderedPageBreak/>
        <w:t>konk</w:t>
      </w:r>
      <w:r>
        <w:t>retnom predmetu nije slučaj, s obzirom da</w:t>
      </w:r>
      <w:r w:rsidR="00266E31">
        <w:t xml:space="preserve">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497358" w:rsidRPr="00497358">
        <w:t>9. svibnja 2016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 NIKOLA RIBARIĆ, v.r.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</w:t>
      </w:r>
      <w:r w:rsidRPr="00642240">
        <w:rPr>
          <w:rFonts w:eastAsia="Times New Roman"/>
          <w:szCs w:val="24"/>
        </w:rPr>
        <w:t>Nacrt odluke izradio:</w:t>
      </w:r>
    </w:p>
    <w:p w:rsidRDefault="00642240" w:rsidP="00642240" w:rsidR="00266E31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PETRAŠ, v.r.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FB34BE" w:rsidP="00642240" w:rsidR="00642240" w:rsidRPr="00642240">
      <w:pPr>
        <w:ind w:left="4956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 w:rsidR="00642240"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otpravka</w:t>
      </w:r>
      <w:proofErr w:type="spellEnd"/>
      <w:r w:rsidR="00642240"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ovl</w:t>
      </w:r>
      <w:proofErr w:type="spellEnd"/>
      <w:r w:rsidR="00642240" w:rsidRPr="00642240">
        <w:rPr>
          <w:rFonts w:eastAsia="Times New Roman"/>
          <w:szCs w:val="24"/>
          <w:lang w:eastAsia="hr-HR"/>
        </w:rPr>
        <w:t>. službenik:</w:t>
      </w:r>
    </w:p>
    <w:p w:rsidRDefault="00642240" w:rsidP="00642240" w:rsidR="00266E31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  <w:lang w:eastAsia="hr-HR"/>
        </w:rPr>
        <w:t xml:space="preserve">        </w:t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  <w:t xml:space="preserve">      DARINKA ČUSAK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>94.    St-1700</w:t>
        </w:r>
        <w:r w:rsidRPr="00642240">
          <w:t>/15-4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706B3"/>
    <w:rsid w:val="001032F4"/>
    <w:rsid w:val="00131E95"/>
    <w:rsid w:val="0019711A"/>
    <w:rsid w:val="001A1D04"/>
    <w:rsid w:val="00266E31"/>
    <w:rsid w:val="003040C2"/>
    <w:rsid w:val="00384BC2"/>
    <w:rsid w:val="003B3347"/>
    <w:rsid w:val="00457EF8"/>
    <w:rsid w:val="00497358"/>
    <w:rsid w:val="00642240"/>
    <w:rsid w:val="007A1913"/>
    <w:rsid w:val="00950F54"/>
    <w:rsid w:val="00A53DC3"/>
    <w:rsid w:val="00B4105F"/>
    <w:rsid w:val="00BF580F"/>
    <w:rsid w:val="00CA63C1"/>
    <w:rsid w:val="00D05353"/>
    <w:rsid w:val="00D90085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St-1700/2015</izvorni_sadrzaj>
    <derivirana_varijabla naziv="DomainObject.Predmet.OznakaBroj_1">St-1700/2015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EQUITATUS d.o.o.</izvorni_sadrzaj>
    <derivirana_varijabla naziv="DomainObject.Predmet.ProtustrankaFormated_1">  EQUITATUS d.o.o.</derivirana_varijabla>
  </DomainObject.Predmet.ProtustrankaFormated>
  <DomainObject.Predmet.ProtustrankaFormatedOIB>
    <izvorni_sadrzaj>  EQUITATUS d.o.o., OIB 33325458156</izvorni_sadrzaj>
    <derivirana_varijabla naziv="DomainObject.Predmet.ProtustrankaFormatedOIB_1">  EQUITATUS d.o.o., OIB 33325458156</derivirana_varijabla>
  </DomainObject.Predmet.ProtustrankaFormatedOIB>
  <DomainObject.Predmet.ProtustrankaFormatedWithAdress>
    <izvorni_sadrzaj> EQUITATUS d.o.o., Virska 3, 10000 Zagreb</izvorni_sadrzaj>
    <derivirana_varijabla naziv="DomainObject.Predmet.ProtustrankaFormatedWithAdress_1"> EQUITATUS d.o.o., Virska 3, 10000 Zagreb</derivirana_varijabla>
  </DomainObject.Predmet.ProtustrankaFormatedWithAdress>
  <DomainObject.Predmet.ProtustrankaFormatedWithAdressOIB>
    <izvorni_sadrzaj> EQUITATUS d.o.o., OIB 33325458156, Virska 3, 10000 Zagreb</izvorni_sadrzaj>
    <derivirana_varijabla naziv="DomainObject.Predmet.ProtustrankaFormatedWithAdressOIB_1"> EQUITATUS d.o.o., OIB 33325458156, Virska 3, 10000 Zagreb</derivirana_varijabla>
  </DomainObject.Predmet.ProtustrankaFormatedWithAdressOIB>
  <DomainObject.Predmet.ProtustrankaWithAdress>
    <izvorni_sadrzaj>EQUITATUS d.o.o. Virska 3, 10000 Zagreb</izvorni_sadrzaj>
    <derivirana_varijabla naziv="DomainObject.Predmet.ProtustrankaWithAdress_1">EQUITATUS d.o.o. Virska 3, 10000 Zagreb</derivirana_varijabla>
  </DomainObject.Predmet.ProtustrankaWithAdress>
  <DomainObject.Predmet.ProtustrankaWithAdressOIB>
    <izvorni_sadrzaj>EQUITATUS d.o.o., OIB 33325458156, Virska 3, 10000 Zagreb</izvorni_sadrzaj>
    <derivirana_varijabla naziv="DomainObject.Predmet.ProtustrankaWithAdressOIB_1">EQUITATUS d.o.o., OIB 33325458156, Virska 3, 10000 Zagreb</derivirana_varijabla>
  </DomainObject.Predmet.ProtustrankaWithAdressOIB>
  <DomainObject.Predmet.ProtustrankaNazivFormated>
    <izvorni_sadrzaj>EQUITATUS d.o.o.</izvorni_sadrzaj>
    <derivirana_varijabla naziv="DomainObject.Predmet.ProtustrankaNazivFormated_1">EQUITATUS d.o.o.</derivirana_varijabla>
  </DomainObject.Predmet.ProtustrankaNazivFormated>
  <DomainObject.Predmet.ProtustrankaNazivFormatedOIB>
    <izvorni_sadrzaj>EQUITATUS d.o.o., OIB 33325458156</izvorni_sadrzaj>
    <derivirana_varijabla naziv="DomainObject.Predmet.ProtustrankaNazivFormatedOIB_1">EQUITATUS d.o.o., OIB 33325458156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EQUITATUS d.o.o.</item>
    </izvorni_sadrzaj>
    <derivirana_varijabla naziv="DomainObject.Predmet.ProtuStrankaListFormated_1">
      <item>EQUITATUS d.o.o.</item>
    </derivirana_varijabla>
  </DomainObject.Predmet.ProtuStrankaListFormated>
  <DomainObject.Predmet.ProtuStrankaListFormatedOIB>
    <izvorni_sadrzaj>
      <item>EQUITATUS d.o.o., OIB 33325458156</item>
    </izvorni_sadrzaj>
    <derivirana_varijabla naziv="DomainObject.Predmet.ProtuStrankaListFormatedOIB_1">
      <item>EQUITATUS d.o.o., OIB 33325458156</item>
    </derivirana_varijabla>
  </DomainObject.Predmet.ProtuStrankaListFormatedOIB>
  <DomainObject.Predmet.ProtuStrankaListFormatedWithAdress>
    <izvorni_sadrzaj>
      <item>EQUITATUS d.o.o., Virska 3, 10000 Zagreb</item>
    </izvorni_sadrzaj>
    <derivirana_varijabla naziv="DomainObject.Predmet.ProtuStrankaListFormatedWithAdress_1">
      <item>EQUITATUS d.o.o., Virska 3, 10000 Zagreb</item>
    </derivirana_varijabla>
  </DomainObject.Predmet.ProtuStrankaListFormatedWithAdress>
  <DomainObject.Predmet.ProtuStrankaListFormatedWithAdressOIB>
    <izvorni_sadrzaj>
      <item>EQUITATUS d.o.o., OIB 33325458156, Virska 3, 10000 Zagreb</item>
    </izvorni_sadrzaj>
    <derivirana_varijabla naziv="DomainObject.Predmet.ProtuStrankaListFormatedWithAdressOIB_1">
      <item>EQUITATUS d.o.o., OIB 33325458156, Virska 3, 10000 Zagreb</item>
    </derivirana_varijabla>
  </DomainObject.Predmet.ProtuStrankaListFormatedWithAdressOIB>
  <DomainObject.Predmet.ProtuStrankaListNazivFormated>
    <izvorni_sadrzaj>
      <item>EQUITATUS d.o.o.</item>
    </izvorni_sadrzaj>
    <derivirana_varijabla naziv="DomainObject.Predmet.ProtuStrankaListNazivFormated_1">
      <item>EQUITATUS d.o.o.</item>
    </derivirana_varijabla>
  </DomainObject.Predmet.ProtuStrankaListNazivFormated>
  <DomainObject.Predmet.ProtuStrankaListNazivFormatedOIB>
    <izvorni_sadrzaj>
      <item>EQUITATUS d.o.o., OIB 33325458156</item>
    </izvorni_sadrzaj>
    <derivirana_varijabla naziv="DomainObject.Predmet.ProtuStrankaListNazivFormatedOIB_1">
      <item>EQUITATUS d.o.o., OIB 33325458156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EQUITATUS d.o.o.</izvorni_sadrzaj>
    <derivirana_varijabla naziv="DomainObject.Predmet.ProtustrankaIDrugi_1">EQUITATUS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EQUITATUS d.o.o., OIB 33325458156, Virska 3, 10000 Zagreb</izvorni_sadrzaj>
    <derivirana_varijabla naziv="DomainObject.Predmet.ProtustrankaIDrugiAdressOIB_1">EQUITATUS d.o.o., OIB 33325458156, Virska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EQUITATUS d.o.o.</item>
      <item>HRVATSKI ZAVOD ZA MIROVINSKO OSIGURANJE</item>
    </izvorni_sadrzaj>
    <derivirana_varijabla naziv="DomainObject.Predmet.SudioniciListNaziv_1">
      <item>FINA Regionalni centar Zagreb</item>
      <item>EQUITATUS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EQUITATUS d.o.o., OIB 33325458156, Virska 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EQUITATUS d.o.o., OIB 33325458156, Virska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33325458156</item>
      <item>, OIB 84397956623</item>
    </izvorni_sadrzaj>
    <derivirana_varijabla naziv="DomainObject.Predmet.SudioniciListNazivOIB_1">
      <item>, OIB 85821130368</item>
      <item>, OIB 33325458156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1955</properties:Characters>
  <properties:Lines>73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2016-05-10T13:31:00Z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