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ae420" w14:paraId="c9ae420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</w:t>
      </w:r>
      <w:r w:rsidR="00705F9E">
        <w:t>                               30</w:t>
      </w:r>
      <w:r>
        <w:t>. St-</w:t>
      </w:r>
      <w:r w:rsidR="003F73E6">
        <w:t>6816</w:t>
      </w:r>
      <w:r w:rsidR="00705F9E">
        <w:t>/2016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3F73E6">
        <w:t>” broj 71/15, dalje: SZ), dana 8</w:t>
      </w:r>
      <w:r w:rsidR="001704F3">
        <w:t>. ožujka</w:t>
      </w:r>
      <w:r>
        <w:t xml:space="preserve"> 201</w:t>
      </w:r>
      <w:r w:rsidR="001704F3">
        <w:t>7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1704F3" w:rsidP="003F73E6" w:rsidR="00CA1C2A">
      <w:pPr>
        <w:ind w:hanging="705" w:left="705"/>
        <w:jc w:val="both"/>
      </w:pPr>
      <w:r>
        <w:t>I        </w:t>
      </w:r>
      <w:r>
        <w:tab/>
      </w:r>
      <w:r w:rsidR="00361F1A">
        <w:t>Za dužnika</w:t>
      </w:r>
      <w:r w:rsidR="00910748">
        <w:t xml:space="preserve"> </w:t>
      </w:r>
      <w:r w:rsidR="003F73E6" w:rsidRPr="003F73E6">
        <w:t xml:space="preserve">MALKIĆ GRAĐENJE d.o.o., Zagreb, </w:t>
      </w:r>
      <w:proofErr w:type="spellStart"/>
      <w:r w:rsidR="003F73E6" w:rsidRPr="003F73E6">
        <w:t>Horvaćanska</w:t>
      </w:r>
      <w:proofErr w:type="spellEnd"/>
      <w:r w:rsidR="003F73E6" w:rsidRPr="003F73E6">
        <w:t xml:space="preserve"> cesta 23 A, OIB: 42732188958</w:t>
      </w:r>
    </w:p>
    <w:p w:rsidRDefault="003F73E6" w:rsidP="00CB0FFC" w:rsidR="003F73E6">
      <w:pPr>
        <w:jc w:val="both"/>
      </w:pPr>
    </w:p>
    <w:p w:rsidRDefault="00361F1A" w:rsidP="00361F1A" w:rsidR="00361F1A">
      <w:r>
        <w:t xml:space="preserve">II         Iznos duga evidentiran na temelju neizvršenih osnova za plaćanje je </w:t>
      </w:r>
      <w:r w:rsidR="003F73E6">
        <w:t>2.444.033,98</w:t>
      </w:r>
      <w:r w:rsidR="00C72883">
        <w:t xml:space="preserve"> kn</w:t>
      </w:r>
      <w:r>
        <w:t>.</w:t>
      </w:r>
    </w:p>
    <w:p w:rsidRDefault="00361F1A" w:rsidP="00361F1A" w:rsidR="00361F1A">
      <w:pPr>
        <w:ind w:left="360"/>
      </w:pPr>
    </w:p>
    <w:p w:rsidRDefault="001704F3" w:rsidP="00361F1A" w:rsidR="00361F1A">
      <w:pPr>
        <w:jc w:val="both"/>
      </w:pPr>
      <w:r>
        <w:t>III</w:t>
      </w:r>
      <w:r>
        <w:tab/>
      </w:r>
      <w:r w:rsidR="00361F1A"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361F1A" w:rsidP="00980C45" w:rsidR="00361F1A">
      <w:pPr>
        <w:jc w:val="both"/>
      </w:pPr>
    </w:p>
    <w:p w:rsidRDefault="00910748" w:rsidP="00361F1A" w:rsidR="00361F1A">
      <w:pPr>
        <w:jc w:val="both"/>
      </w:pPr>
      <w:r>
        <w:t>IV</w:t>
      </w:r>
      <w:r>
        <w:tab/>
      </w:r>
      <w:r w:rsidR="00361F1A"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361F1A" w:rsidP="00361F1A" w:rsidR="00361F1A">
      <w:pPr>
        <w:pStyle w:val="Odlomakpopisa"/>
      </w:pPr>
    </w:p>
    <w:p w:rsidRDefault="004C7950" w:rsidP="004C7950" w:rsidR="00361F1A">
      <w:r>
        <w:t>V</w:t>
      </w:r>
      <w:r>
        <w:tab/>
      </w:r>
      <w:r w:rsidR="00361F1A">
        <w:t>UPOZORENJE:</w:t>
      </w:r>
    </w:p>
    <w:p w:rsidRDefault="004C7950" w:rsidP="00361F1A" w:rsidR="004C7950">
      <w:pPr>
        <w:jc w:val="both"/>
      </w:pP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361F1A" w:rsidP="00361F1A" w:rsidR="00361F1A">
      <w:pPr>
        <w:jc w:val="center"/>
      </w:pPr>
      <w:r>
        <w:t xml:space="preserve">Zagreb, </w:t>
      </w:r>
      <w:r w:rsidR="003F73E6">
        <w:t>8</w:t>
      </w:r>
      <w:r w:rsidR="004C7950">
        <w:t>. ožujka 2017</w:t>
      </w:r>
      <w:r>
        <w:t>.</w:t>
      </w:r>
      <w:r w:rsidR="004C7950">
        <w:t xml:space="preserve"> godine</w:t>
      </w:r>
    </w:p>
    <w:p w:rsidRDefault="00A16D86" w:rsidP="004C7950" w:rsidR="00C72883" w:rsidRPr="003D78D9">
      <w:pPr>
        <w:ind w:left="4956"/>
        <w:jc w:val="center"/>
      </w:pPr>
      <w:r>
        <w:t xml:space="preserve">                                                                                        </w:t>
      </w:r>
      <w:r w:rsidR="006135A5">
        <w:t xml:space="preserve">                                                                                        </w:t>
      </w:r>
      <w:r w:rsidR="006C7BAA">
        <w:t xml:space="preserve">                                                                                        </w:t>
      </w:r>
      <w:r w:rsidR="00701A10">
        <w:t xml:space="preserve">                                                                                        </w:t>
      </w:r>
      <w:r w:rsidR="008470A0">
        <w:t xml:space="preserve">                                                                                        </w:t>
      </w:r>
      <w:r w:rsidR="00C72883">
        <w:t xml:space="preserve">                                                                                        </w:t>
      </w:r>
    </w:p>
    <w:p w:rsidRDefault="00C72883" w:rsidP="00B95577" w:rsidR="00C72883" w:rsidRPr="003D78D9"/>
    <w:p w:rsidRDefault="004C7950" w:rsidP="004C7950" w:rsidR="008470A0">
      <w:pPr>
        <w:jc w:val="right"/>
      </w:pPr>
      <w:r>
        <w:t>SUDSKI SAVJETNIK:</w:t>
      </w:r>
    </w:p>
    <w:p w:rsidRDefault="004C7950" w:rsidP="004C7950" w:rsidR="004C7950">
      <w:pPr>
        <w:jc w:val="right"/>
      </w:pPr>
      <w:r>
        <w:t>Ivan Bešlić</w:t>
      </w:r>
    </w:p>
    <w:p w:rsidRDefault="006E7515" w:rsidP="00793771" w:rsidR="006E7515"/>
    <w:sectPr w:rsidSect="001D2443" w:rsidR="006E751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1DE8" w:rsidR="00D71DE8">
      <w:r>
        <w:separator/>
      </w:r>
    </w:p>
  </w:endnote>
  <w:endnote w:id="0" w:type="continuationSeparator">
    <w:p w:rsidRDefault="00D71DE8" w:rsidR="00D71D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1DE8" w:rsidR="00D71DE8">
      <w:r>
        <w:separator/>
      </w:r>
    </w:p>
  </w:footnote>
  <w:footnote w:id="0" w:type="continuationSeparator">
    <w:p w:rsidRDefault="00D71DE8" w:rsidR="00D71D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7288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  <w:t xml:space="preserve">                                               </w:t>
    </w:r>
    <w:r>
      <w:tab/>
    </w:r>
    <w:r w:rsidR="006B337A">
      <w:t xml:space="preserve">99. </w:t>
    </w:r>
    <w:proofErr w:type="spellStart"/>
    <w:r w:rsidR="007429E3">
      <w:t>P</w:t>
    </w:r>
    <w:r w:rsidR="00B76A42">
      <w:t>ovrv</w:t>
    </w:r>
    <w:proofErr w:type="spellEnd"/>
    <w:r w:rsidR="007429E3">
      <w:t>-</w:t>
    </w:r>
    <w:r w:rsidR="00B76A42">
      <w:t>3846</w:t>
    </w:r>
    <w:r w:rsidR="00951852">
      <w:t>/1</w:t>
    </w:r>
    <w:r w:rsidR="00B76A42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6E2C"/>
    <w:rsid w:val="00007717"/>
    <w:rsid w:val="000159BD"/>
    <w:rsid w:val="0002156E"/>
    <w:rsid w:val="00024785"/>
    <w:rsid w:val="00033FCA"/>
    <w:rsid w:val="00034B12"/>
    <w:rsid w:val="000370B8"/>
    <w:rsid w:val="0004219E"/>
    <w:rsid w:val="000460B4"/>
    <w:rsid w:val="00052561"/>
    <w:rsid w:val="00055347"/>
    <w:rsid w:val="00076CEA"/>
    <w:rsid w:val="000771E7"/>
    <w:rsid w:val="00086650"/>
    <w:rsid w:val="00087C90"/>
    <w:rsid w:val="00096B4E"/>
    <w:rsid w:val="000A2B7F"/>
    <w:rsid w:val="000A71F9"/>
    <w:rsid w:val="000A759B"/>
    <w:rsid w:val="000C3DA1"/>
    <w:rsid w:val="000D6E67"/>
    <w:rsid w:val="000E2A08"/>
    <w:rsid w:val="000E3FC7"/>
    <w:rsid w:val="000F3AA1"/>
    <w:rsid w:val="000F6BA9"/>
    <w:rsid w:val="00113FB2"/>
    <w:rsid w:val="001154E0"/>
    <w:rsid w:val="00121C3F"/>
    <w:rsid w:val="00131C65"/>
    <w:rsid w:val="001360D7"/>
    <w:rsid w:val="001374E6"/>
    <w:rsid w:val="00140E3E"/>
    <w:rsid w:val="00140EE7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04F3"/>
    <w:rsid w:val="0017575A"/>
    <w:rsid w:val="00184B02"/>
    <w:rsid w:val="001A616B"/>
    <w:rsid w:val="001A7795"/>
    <w:rsid w:val="001B20B3"/>
    <w:rsid w:val="001B6F3C"/>
    <w:rsid w:val="001C21A8"/>
    <w:rsid w:val="001C4522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E0389"/>
    <w:rsid w:val="00300E97"/>
    <w:rsid w:val="00300EBC"/>
    <w:rsid w:val="0030121C"/>
    <w:rsid w:val="003022D4"/>
    <w:rsid w:val="003123B5"/>
    <w:rsid w:val="003134BC"/>
    <w:rsid w:val="003151F4"/>
    <w:rsid w:val="003162CC"/>
    <w:rsid w:val="00316A81"/>
    <w:rsid w:val="00317F97"/>
    <w:rsid w:val="00324E98"/>
    <w:rsid w:val="00325023"/>
    <w:rsid w:val="00325C88"/>
    <w:rsid w:val="00327774"/>
    <w:rsid w:val="003319DB"/>
    <w:rsid w:val="00333D60"/>
    <w:rsid w:val="00335B21"/>
    <w:rsid w:val="00355DEB"/>
    <w:rsid w:val="00361F1A"/>
    <w:rsid w:val="003662D7"/>
    <w:rsid w:val="003674B4"/>
    <w:rsid w:val="00372586"/>
    <w:rsid w:val="00391575"/>
    <w:rsid w:val="00393AE4"/>
    <w:rsid w:val="00395506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C7C6A"/>
    <w:rsid w:val="003D396F"/>
    <w:rsid w:val="003D504D"/>
    <w:rsid w:val="003E0EB9"/>
    <w:rsid w:val="003E60CD"/>
    <w:rsid w:val="003E679E"/>
    <w:rsid w:val="003E7652"/>
    <w:rsid w:val="003F0D9B"/>
    <w:rsid w:val="003F2115"/>
    <w:rsid w:val="003F42A2"/>
    <w:rsid w:val="003F4830"/>
    <w:rsid w:val="003F5E2E"/>
    <w:rsid w:val="003F73E6"/>
    <w:rsid w:val="00402727"/>
    <w:rsid w:val="00405A52"/>
    <w:rsid w:val="00410C13"/>
    <w:rsid w:val="00412E39"/>
    <w:rsid w:val="00423CD9"/>
    <w:rsid w:val="004248A2"/>
    <w:rsid w:val="00431CAD"/>
    <w:rsid w:val="004333EF"/>
    <w:rsid w:val="00433C73"/>
    <w:rsid w:val="004503D9"/>
    <w:rsid w:val="00455532"/>
    <w:rsid w:val="00460B0B"/>
    <w:rsid w:val="0046505F"/>
    <w:rsid w:val="00473E07"/>
    <w:rsid w:val="00491AB1"/>
    <w:rsid w:val="004A0F64"/>
    <w:rsid w:val="004B33CC"/>
    <w:rsid w:val="004B406D"/>
    <w:rsid w:val="004C2F1D"/>
    <w:rsid w:val="004C7950"/>
    <w:rsid w:val="004E5FC3"/>
    <w:rsid w:val="004F6E12"/>
    <w:rsid w:val="00500346"/>
    <w:rsid w:val="005038A5"/>
    <w:rsid w:val="005131F9"/>
    <w:rsid w:val="00517577"/>
    <w:rsid w:val="005209EA"/>
    <w:rsid w:val="00520D93"/>
    <w:rsid w:val="0052382B"/>
    <w:rsid w:val="0052662C"/>
    <w:rsid w:val="005334D9"/>
    <w:rsid w:val="00537BA6"/>
    <w:rsid w:val="005408FF"/>
    <w:rsid w:val="00542CDC"/>
    <w:rsid w:val="00545517"/>
    <w:rsid w:val="005608D4"/>
    <w:rsid w:val="00561268"/>
    <w:rsid w:val="00563F43"/>
    <w:rsid w:val="00566805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A5412"/>
    <w:rsid w:val="005B4B8A"/>
    <w:rsid w:val="005C4768"/>
    <w:rsid w:val="005D09B4"/>
    <w:rsid w:val="005D20A8"/>
    <w:rsid w:val="005D4A0E"/>
    <w:rsid w:val="005D6152"/>
    <w:rsid w:val="005E00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776F8"/>
    <w:rsid w:val="00683FB9"/>
    <w:rsid w:val="00687ABB"/>
    <w:rsid w:val="00693D1C"/>
    <w:rsid w:val="0069472B"/>
    <w:rsid w:val="006958C6"/>
    <w:rsid w:val="006A17E1"/>
    <w:rsid w:val="006A193E"/>
    <w:rsid w:val="006A1FC5"/>
    <w:rsid w:val="006A4BD6"/>
    <w:rsid w:val="006B037E"/>
    <w:rsid w:val="006B2B1D"/>
    <w:rsid w:val="006B337A"/>
    <w:rsid w:val="006C0093"/>
    <w:rsid w:val="006C116B"/>
    <w:rsid w:val="006C7BAA"/>
    <w:rsid w:val="006D32DE"/>
    <w:rsid w:val="006E5536"/>
    <w:rsid w:val="006E7515"/>
    <w:rsid w:val="00701A10"/>
    <w:rsid w:val="00705F9E"/>
    <w:rsid w:val="0070616F"/>
    <w:rsid w:val="00712029"/>
    <w:rsid w:val="0071416B"/>
    <w:rsid w:val="00715C0A"/>
    <w:rsid w:val="0072164D"/>
    <w:rsid w:val="0072602F"/>
    <w:rsid w:val="0072766A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83B71"/>
    <w:rsid w:val="007844CF"/>
    <w:rsid w:val="007851A9"/>
    <w:rsid w:val="00787E90"/>
    <w:rsid w:val="007976A6"/>
    <w:rsid w:val="007A245F"/>
    <w:rsid w:val="007B1FDC"/>
    <w:rsid w:val="007B4092"/>
    <w:rsid w:val="007C1EA6"/>
    <w:rsid w:val="007C2363"/>
    <w:rsid w:val="007C53CD"/>
    <w:rsid w:val="007C6B24"/>
    <w:rsid w:val="007D63FA"/>
    <w:rsid w:val="007E2111"/>
    <w:rsid w:val="007E7F13"/>
    <w:rsid w:val="007F667D"/>
    <w:rsid w:val="00800D23"/>
    <w:rsid w:val="008014BE"/>
    <w:rsid w:val="008033E8"/>
    <w:rsid w:val="008109D0"/>
    <w:rsid w:val="008120DF"/>
    <w:rsid w:val="008144A5"/>
    <w:rsid w:val="0082011D"/>
    <w:rsid w:val="00826AF9"/>
    <w:rsid w:val="00833419"/>
    <w:rsid w:val="00837717"/>
    <w:rsid w:val="00840614"/>
    <w:rsid w:val="008470A0"/>
    <w:rsid w:val="00850B3E"/>
    <w:rsid w:val="0085449C"/>
    <w:rsid w:val="00857AED"/>
    <w:rsid w:val="00874F2C"/>
    <w:rsid w:val="00880396"/>
    <w:rsid w:val="00881D1D"/>
    <w:rsid w:val="00890522"/>
    <w:rsid w:val="008917E8"/>
    <w:rsid w:val="008A2F8D"/>
    <w:rsid w:val="008B0731"/>
    <w:rsid w:val="008B4638"/>
    <w:rsid w:val="008B5821"/>
    <w:rsid w:val="008B678C"/>
    <w:rsid w:val="008C1BDC"/>
    <w:rsid w:val="008C3020"/>
    <w:rsid w:val="008C47FB"/>
    <w:rsid w:val="008C7AAC"/>
    <w:rsid w:val="008D1969"/>
    <w:rsid w:val="008D1B5E"/>
    <w:rsid w:val="008D5DD7"/>
    <w:rsid w:val="008D6682"/>
    <w:rsid w:val="008F4C66"/>
    <w:rsid w:val="00901900"/>
    <w:rsid w:val="00901B73"/>
    <w:rsid w:val="00902842"/>
    <w:rsid w:val="00905C79"/>
    <w:rsid w:val="00906A6C"/>
    <w:rsid w:val="00906E5A"/>
    <w:rsid w:val="009072CE"/>
    <w:rsid w:val="00907896"/>
    <w:rsid w:val="00910748"/>
    <w:rsid w:val="00913D85"/>
    <w:rsid w:val="00913E5F"/>
    <w:rsid w:val="009228FC"/>
    <w:rsid w:val="00923126"/>
    <w:rsid w:val="00926858"/>
    <w:rsid w:val="00926B2C"/>
    <w:rsid w:val="00930916"/>
    <w:rsid w:val="009343D4"/>
    <w:rsid w:val="00937EE4"/>
    <w:rsid w:val="0094178A"/>
    <w:rsid w:val="009439CA"/>
    <w:rsid w:val="009446AA"/>
    <w:rsid w:val="00951852"/>
    <w:rsid w:val="00980C45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5E2E"/>
    <w:rsid w:val="009E11C2"/>
    <w:rsid w:val="009F4CD3"/>
    <w:rsid w:val="00A04436"/>
    <w:rsid w:val="00A05680"/>
    <w:rsid w:val="00A122AC"/>
    <w:rsid w:val="00A16D86"/>
    <w:rsid w:val="00A16E68"/>
    <w:rsid w:val="00A21501"/>
    <w:rsid w:val="00A4106F"/>
    <w:rsid w:val="00A44E9E"/>
    <w:rsid w:val="00A50763"/>
    <w:rsid w:val="00A65131"/>
    <w:rsid w:val="00A652A7"/>
    <w:rsid w:val="00A71764"/>
    <w:rsid w:val="00A808D7"/>
    <w:rsid w:val="00A9007C"/>
    <w:rsid w:val="00A9013A"/>
    <w:rsid w:val="00AA086E"/>
    <w:rsid w:val="00AA0DC9"/>
    <w:rsid w:val="00AB2F39"/>
    <w:rsid w:val="00AB395A"/>
    <w:rsid w:val="00AB4B19"/>
    <w:rsid w:val="00AB6423"/>
    <w:rsid w:val="00AC0A6E"/>
    <w:rsid w:val="00AC2EFA"/>
    <w:rsid w:val="00AC3F36"/>
    <w:rsid w:val="00AC6467"/>
    <w:rsid w:val="00AD260B"/>
    <w:rsid w:val="00AD5D70"/>
    <w:rsid w:val="00AD7D43"/>
    <w:rsid w:val="00AF3B57"/>
    <w:rsid w:val="00AF57F1"/>
    <w:rsid w:val="00B009F8"/>
    <w:rsid w:val="00B00A10"/>
    <w:rsid w:val="00B04FE7"/>
    <w:rsid w:val="00B07A8F"/>
    <w:rsid w:val="00B2354D"/>
    <w:rsid w:val="00B24A5F"/>
    <w:rsid w:val="00B2747E"/>
    <w:rsid w:val="00B27ED0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22123"/>
    <w:rsid w:val="00C3189A"/>
    <w:rsid w:val="00C35162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7414"/>
    <w:rsid w:val="00CC189C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3079A"/>
    <w:rsid w:val="00D325E5"/>
    <w:rsid w:val="00D4326A"/>
    <w:rsid w:val="00D44456"/>
    <w:rsid w:val="00D54350"/>
    <w:rsid w:val="00D55987"/>
    <w:rsid w:val="00D57AC9"/>
    <w:rsid w:val="00D71DE8"/>
    <w:rsid w:val="00D8098B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C03"/>
    <w:rsid w:val="00DC1669"/>
    <w:rsid w:val="00DC459B"/>
    <w:rsid w:val="00DD5D5D"/>
    <w:rsid w:val="00DD7BB0"/>
    <w:rsid w:val="00DE069E"/>
    <w:rsid w:val="00DE0762"/>
    <w:rsid w:val="00DE709F"/>
    <w:rsid w:val="00DE719C"/>
    <w:rsid w:val="00DF0333"/>
    <w:rsid w:val="00DF0DD6"/>
    <w:rsid w:val="00E00585"/>
    <w:rsid w:val="00E04F68"/>
    <w:rsid w:val="00E075B6"/>
    <w:rsid w:val="00E10169"/>
    <w:rsid w:val="00E12C47"/>
    <w:rsid w:val="00E15D8D"/>
    <w:rsid w:val="00E2104F"/>
    <w:rsid w:val="00E25F85"/>
    <w:rsid w:val="00E314B3"/>
    <w:rsid w:val="00E32F8B"/>
    <w:rsid w:val="00E63731"/>
    <w:rsid w:val="00E672F6"/>
    <w:rsid w:val="00E749A5"/>
    <w:rsid w:val="00E86A79"/>
    <w:rsid w:val="00E87751"/>
    <w:rsid w:val="00E878CD"/>
    <w:rsid w:val="00E91F99"/>
    <w:rsid w:val="00EA1A2B"/>
    <w:rsid w:val="00EA433E"/>
    <w:rsid w:val="00EA6846"/>
    <w:rsid w:val="00EB0A04"/>
    <w:rsid w:val="00EC4799"/>
    <w:rsid w:val="00ED6B92"/>
    <w:rsid w:val="00ED742A"/>
    <w:rsid w:val="00EE3BE3"/>
    <w:rsid w:val="00EE5B40"/>
    <w:rsid w:val="00EE64D7"/>
    <w:rsid w:val="00F015F5"/>
    <w:rsid w:val="00F075FA"/>
    <w:rsid w:val="00F07B89"/>
    <w:rsid w:val="00F07FC9"/>
    <w:rsid w:val="00F10C44"/>
    <w:rsid w:val="00F12B23"/>
    <w:rsid w:val="00F340FF"/>
    <w:rsid w:val="00F35EB7"/>
    <w:rsid w:val="00F37875"/>
    <w:rsid w:val="00F37B78"/>
    <w:rsid w:val="00F4085D"/>
    <w:rsid w:val="00F47207"/>
    <w:rsid w:val="00F52BA3"/>
    <w:rsid w:val="00F53960"/>
    <w:rsid w:val="00F54865"/>
    <w:rsid w:val="00F565F6"/>
    <w:rsid w:val="00F65830"/>
    <w:rsid w:val="00F75D82"/>
    <w:rsid w:val="00F76E39"/>
    <w:rsid w:val="00F772D5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0E2A08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0E2A08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0E2A08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0E2A08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6816</izvorni_sadrzaj>
    <derivirana_varijabla naziv="DomainObject.Predmet.Broj_1">6816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2016.</izvorni_sadrzaj>
    <derivirana_varijabla naziv="DomainObject.Predmet.DatumOsnivanja_1">29.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St-6816/2016</izvorni_sadrzaj>
    <derivirana_varijabla naziv="DomainObject.Predmet.OznakaBroj_1">St-6816/2016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MALKIĆ GRAĐENJE d.o.o. zastupanog po punomoćniku NINO MALKIĆ</izvorni_sadrzaj>
    <derivirana_varijabla naziv="DomainObject.Predmet.ProtustrankaFormated_1">  MALKIĆ GRAĐENJE d.o.o. zastupanog po punomoćniku NINO MALKIĆ</derivirana_varijabla>
  </DomainObject.Predmet.ProtustrankaFormated>
  <DomainObject.Predmet.ProtustrankaFormatedOIB>
    <izvorni_sadrzaj>  MALKIĆ GRAĐENJE d.o.o., OIB 42732188958 zastupanog po punomoćniku NINO MALKIĆ</izvorni_sadrzaj>
    <derivirana_varijabla naziv="DomainObject.Predmet.ProtustrankaFormatedOIB_1">  MALKIĆ GRAĐENJE d.o.o., OIB 42732188958 zastupanog po punomoćniku NINO MALKIĆ</derivirana_varijabla>
  </DomainObject.Predmet.ProtustrankaFormatedOIB>
  <DomainObject.Predmet.ProtustrankaFormatedWithAdress>
    <izvorni_sadrzaj> MALKIĆ GRAĐENJE d.o.o., Horvaćanska cesta 23 A, 10000 Zagreb zastupanog po punomoćniku NINO MALKIĆ</izvorni_sadrzaj>
    <derivirana_varijabla naziv="DomainObject.Predmet.ProtustrankaFormatedWithAdress_1"> MALKIĆ GRAĐENJE d.o.o., Horvaćanska cesta 23 A, 10000 Zagreb zastupanog po punomoćniku NINO MALKIĆ</derivirana_varijabla>
  </DomainObject.Predmet.ProtustrankaFormatedWithAdress>
  <DomainObject.Predmet.ProtustrankaFormatedWithAdressOIB>
    <izvorni_sadrzaj> MALKIĆ GRAĐENJE d.o.o., OIB 42732188958, Horvaćanska cesta 23 A, 10000 Zagreb zastupanog po punomoćniku NINO MALKIĆ</izvorni_sadrzaj>
    <derivirana_varijabla naziv="DomainObject.Predmet.ProtustrankaFormatedWithAdressOIB_1"> MALKIĆ GRAĐENJE d.o.o., OIB 42732188958, Horvaćanska cesta 23 A, 10000 Zagreb zastupanog po punomoćniku NINO MALKIĆ</derivirana_varijabla>
  </DomainObject.Predmet.ProtustrankaFormatedWithAdressOIB>
  <DomainObject.Predmet.ProtustrankaWithAdress>
    <izvorni_sadrzaj>MALKIĆ GRAĐENJE d.o.o. Horvaćanska cesta 23 A, 10000 Zagreb</izvorni_sadrzaj>
    <derivirana_varijabla naziv="DomainObject.Predmet.ProtustrankaWithAdress_1">MALKIĆ GRAĐENJE d.o.o. Horvaćanska cesta 23 A, 10000 Zagreb</derivirana_varijabla>
  </DomainObject.Predmet.ProtustrankaWithAdress>
  <DomainObject.Predmet.ProtustrankaWithAdressOIB>
    <izvorni_sadrzaj>MALKIĆ GRAĐENJE d.o.o., OIB 42732188958, Horvaćanska cesta 23 A, 10000 Zagreb</izvorni_sadrzaj>
    <derivirana_varijabla naziv="DomainObject.Predmet.ProtustrankaWithAdressOIB_1">MALKIĆ GRAĐENJE d.o.o., OIB 42732188958, Horvaćanska cesta 23 A, 10000 Zagreb</derivirana_varijabla>
  </DomainObject.Predmet.ProtustrankaWithAdressOIB>
  <DomainObject.Predmet.ProtustrankaNazivFormated>
    <izvorni_sadrzaj>MALKIĆ GRAĐENJE d.o.o.</izvorni_sadrzaj>
    <derivirana_varijabla naziv="DomainObject.Predmet.ProtustrankaNazivFormated_1">MALKIĆ GRAĐENJE d.o.o.</derivirana_varijabla>
  </DomainObject.Predmet.ProtustrankaNazivFormated>
  <DomainObject.Predmet.ProtustrankaNazivFormatedOIB>
    <izvorni_sadrzaj>MALKIĆ GRAĐENJE d.o.o., OIB 42732188958</izvorni_sadrzaj>
    <derivirana_varijabla naziv="DomainObject.Predmet.ProtustrankaNazivFormatedOIB_1">MALKIĆ GRAĐENJE d.o.o., OIB 42732188958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MALKIĆ GRAĐENJE d.o.o. zastupanog po punomoćniku NINO MALKIĆ</item>
    </izvorni_sadrzaj>
    <derivirana_varijabla naziv="DomainObject.Predmet.ProtuStrankaListFormated_1">
      <item>MALKIĆ GRAĐENJE d.o.o. zastupanog po punomoćniku NINO MALKIĆ</item>
    </derivirana_varijabla>
  </DomainObject.Predmet.ProtuStrankaListFormated>
  <DomainObject.Predmet.ProtuStrankaListFormatedOIB>
    <izvorni_sadrzaj>
      <item>MALKIĆ GRAĐENJE d.o.o., OIB 42732188958 zastupanog po punomoćniku NINO MALKIĆ</item>
    </izvorni_sadrzaj>
    <derivirana_varijabla naziv="DomainObject.Predmet.ProtuStrankaListFormatedOIB_1">
      <item>MALKIĆ GRAĐENJE d.o.o., OIB 42732188958 zastupanog po punomoćniku NINO MALKIĆ</item>
    </derivirana_varijabla>
  </DomainObject.Predmet.ProtuStrankaListFormatedOIB>
  <DomainObject.Predmet.ProtuStrankaListFormatedWithAdress>
    <izvorni_sadrzaj>
      <item>MALKIĆ GRAĐENJE d.o.o., Horvaćanska cesta 23 A, 10000 Zagreb zastupanog po punomoćniku NINO MALKIĆ</item>
    </izvorni_sadrzaj>
    <derivirana_varijabla naziv="DomainObject.Predmet.ProtuStrankaListFormatedWithAdress_1">
      <item>MALKIĆ GRAĐENJE d.o.o., Horvaćanska cesta 23 A, 10000 Zagreb zastupanog po punomoćniku NINO MALKIĆ</item>
    </derivirana_varijabla>
  </DomainObject.Predmet.ProtuStrankaListFormatedWithAdress>
  <DomainObject.Predmet.ProtuStrankaListFormatedWithAdressOIB>
    <izvorni_sadrzaj>
      <item>MALKIĆ GRAĐENJE d.o.o., OIB 42732188958, Horvaćanska cesta 23 A, 10000 Zagreb zastupanog po punomoćniku NINO MALKIĆ</item>
    </izvorni_sadrzaj>
    <derivirana_varijabla naziv="DomainObject.Predmet.ProtuStrankaListFormatedWithAdressOIB_1">
      <item>MALKIĆ GRAĐENJE d.o.o., OIB 42732188958, Horvaćanska cesta 23 A, 10000 Zagreb zastupanog po punomoćniku NINO MALKIĆ</item>
    </derivirana_varijabla>
  </DomainObject.Predmet.ProtuStrankaListFormatedWithAdressOIB>
  <DomainObject.Predmet.ProtuStrankaListNazivFormated>
    <izvorni_sadrzaj>
      <item>MALKIĆ GRAĐENJE d.o.o.</item>
    </izvorni_sadrzaj>
    <derivirana_varijabla naziv="DomainObject.Predmet.ProtuStrankaListNazivFormated_1">
      <item>MALKIĆ GRAĐENJE d.o.o.</item>
    </derivirana_varijabla>
  </DomainObject.Predmet.ProtuStrankaListNazivFormated>
  <DomainObject.Predmet.ProtuStrankaListNazivFormatedOIB>
    <izvorni_sadrzaj>
      <item>MALKIĆ GRAĐENJE d.o.o., OIB 42732188958</item>
    </izvorni_sadrzaj>
    <derivirana_varijabla naziv="DomainObject.Predmet.ProtuStrankaListNazivFormatedOIB_1">
      <item>MALKIĆ GRAĐENJE d.o.o., OIB 42732188958</item>
    </derivirana_varijabla>
  </DomainObject.Predmet.ProtuStrankaListNazivFormatedOIB>
  <DomainObject.Predmet.OstaliListFormated>
    <izvorni_sadrzaj>
      <item>NINO MALKIĆ punomoćnik sudionika u postupku MALKIĆ GRAĐENJE d.o.o.</item>
    </izvorni_sadrzaj>
    <derivirana_varijabla naziv="DomainObject.Predmet.OstaliListFormated_1">
      <item>NINO MALKIĆ punomoćnik sudionika u postupku MALKIĆ GRAĐENJE d.o.o.</item>
    </derivirana_varijabla>
  </DomainObject.Predmet.OstaliListFormated>
  <DomainObject.Predmet.OstaliListFormatedOIB>
    <izvorni_sadrzaj>
      <item>NINO MALKIĆ, OIB 46264994272 punomoćnik sudionika u postupku MALKIĆ GRAĐENJE d.o.o.</item>
    </izvorni_sadrzaj>
    <derivirana_varijabla naziv="DomainObject.Predmet.OstaliListFormatedOIB_1">
      <item>NINO MALKIĆ, OIB 46264994272 punomoćnik sudionika u postupku MALKIĆ GRAĐENJE d.o.o.</item>
    </derivirana_varijabla>
  </DomainObject.Predmet.OstaliListFormatedOIB>
  <DomainObject.Predmet.OstaliListFormatedWithAdress>
    <izvorni_sadrzaj>
      <item>NINO MALKIĆ, SVETICE 33, 10000 Zagreb punomoćnik sudionika u postupku MALKIĆ GRAĐENJE d.o.o.</item>
    </izvorni_sadrzaj>
    <derivirana_varijabla naziv="DomainObject.Predmet.OstaliListFormatedWithAdress_1">
      <item>NINO MALKIĆ, SVETICE 33, 10000 Zagreb punomoćnik sudionika u postupku MALKIĆ GRAĐENJE d.o.o.</item>
    </derivirana_varijabla>
  </DomainObject.Predmet.OstaliListFormatedWithAdress>
  <DomainObject.Predmet.OstaliListFormatedWithAdressOIB>
    <izvorni_sadrzaj>
      <item>NINO MALKIĆ, OIB 46264994272, SVETICE 33, 10000 Zagreb punomoćnik sudionika u postupku MALKIĆ GRAĐENJE d.o.o.</item>
    </izvorni_sadrzaj>
    <derivirana_varijabla naziv="DomainObject.Predmet.OstaliListFormatedWithAdressOIB_1">
      <item>NINO MALKIĆ, OIB 46264994272, SVETICE 33, 10000 Zagreb punomoćnik sudionika u postupku MALKIĆ GRAĐENJE d.o.o.</item>
    </derivirana_varijabla>
  </DomainObject.Predmet.OstaliListFormatedWithAdressOIB>
  <DomainObject.Predmet.OstaliListNazivFormated>
    <izvorni_sadrzaj>
      <item>NINO MALKIĆ</item>
    </izvorni_sadrzaj>
    <derivirana_varijabla naziv="DomainObject.Predmet.OstaliListNazivFormated_1">
      <item>NINO MALKIĆ</item>
    </derivirana_varijabla>
  </DomainObject.Predmet.OstaliListNazivFormated>
  <DomainObject.Predmet.OstaliListNazivFormatedOIB>
    <izvorni_sadrzaj>
      <item>NINO MALKIĆ, OIB 46264994272</item>
    </izvorni_sadrzaj>
    <derivirana_varijabla naziv="DomainObject.Predmet.OstaliListNazivFormatedOIB_1">
      <item>NINO MALKIĆ, OIB 46264994272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MALKIĆ GRAĐENJE d.o.o.</izvorni_sadrzaj>
    <derivirana_varijabla naziv="DomainObject.Predmet.ProtustrankaIDrugi_1">MALKIĆ GRAĐENJE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MALKIĆ GRAĐENJE d.o.o., OIB 42732188958, Horvaćanska cesta 23 A, 10000 Zagreb</izvorni_sadrzaj>
    <derivirana_varijabla naziv="DomainObject.Predmet.ProtustrankaIDrugiAdressOIB_1">MALKIĆ GRAĐENJE d.o.o., OIB 42732188958, Horvaćanska cesta 23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MALKIĆ GRAĐENJE d.o.o.</item>
      <item>NINO MALKIĆ</item>
    </izvorni_sadrzaj>
    <derivirana_varijabla naziv="DomainObject.Predmet.SudioniciListNaziv_1">
      <item>FINA Regionalni centar Zagreb</item>
      <item>MALKIĆ GRAĐENJE d.o.o.</item>
      <item>NINO MALKIĆ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MALKIĆ GRAĐENJE d.o.o., OIB 42732188958, Horvaćanska cesta 23 A,10000 Zagreb</item>
      <item>NINO MALKIĆ, OIB 46264994272, SVETICE 33,10000 Zagreb</item>
    </izvorni_sadrzaj>
    <derivirana_varijabla naziv="DomainObject.Predmet.SudioniciListAdressOIB_1">
      <item>FINA Regionalni centar Zagreb, OIB 85821130368, Trg svibanjskih žrtava 1995. 1,10000 Zagreb</item>
      <item>MALKIĆ GRAĐENJE d.o.o., OIB 42732188958, Horvaćanska cesta 23 A,10000 Zagreb</item>
      <item>NINO MALKIĆ, OIB 46264994272, SVETICE 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42732188958</item>
      <item>, OIB 46264994272</item>
    </izvorni_sadrzaj>
    <derivirana_varijabla naziv="DomainObject.Predmet.SudioniciListNazivOIB_1">
      <item>, OIB 85821130368</item>
      <item>, OIB 42732188958</item>
      <item>, OIB 46264994272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DFBD29-438F-4A54-8AA1-757E425BE1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235</properties:Words>
  <properties:Characters>1288</properties:Characters>
  <properties:Lines>42</properties:Lines>
  <properties:Paragraphs>16</properties:Paragraphs>
  <properties:TotalTime>112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Melanija Krilčić</cp:lastModifiedBy>
  <cp:lastPrinted>2017-03-09T12:55:00Z</cp:lastPrinted>
  <dcterms:modified xmlns:xsi="http://www.w3.org/2001/XMLSchema-instance" xsi:type="dcterms:W3CDTF">2017-03-09T12:55:00Z</dcterms:modified>
  <cp:revision>28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