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725d7" w14:paraId="66725d7" w:rsidRDefault="00053367" w:rsidP="0037168F" w:rsidR="0037168F">
      <w:pPr>
        <w:jc w:val="right"/>
        <w15:collapsed w:val="false"/>
      </w:pPr>
      <w:bookmarkStart w:name="_GoBack" w:id="0"/>
      <w:bookmarkEnd w:id="0"/>
      <w:r>
        <w:t xml:space="preserve">    </w:t>
      </w:r>
      <w:r w:rsidR="0037168F">
        <w:t>Broj: 6 St-</w:t>
      </w:r>
      <w:r w:rsidR="00B62884">
        <w:t>469/16-</w:t>
      </w:r>
      <w:r w:rsidR="0037168F">
        <w:t>8</w:t>
      </w:r>
    </w:p>
    <w:p w:rsidRDefault="0037168F" w:rsidP="0037168F" w:rsidR="0037168F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168F" w:rsidP="0037168F" w:rsidR="0037168F" w:rsidRPr="00D21A2C"/>
    <w:p w:rsidRDefault="0037168F" w:rsidP="0037168F" w:rsidR="0037168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7168F" w:rsidP="0037168F" w:rsidR="0037168F" w:rsidRPr="0070024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7168F" w:rsidP="0037168F" w:rsidR="0037168F">
      <w:pPr>
        <w:jc w:val="center"/>
      </w:pPr>
    </w:p>
    <w:p w:rsidRDefault="0037168F" w:rsidP="0037168F" w:rsidR="0037168F">
      <w:pPr>
        <w:jc w:val="center"/>
      </w:pPr>
      <w:r>
        <w:t>U IME REPUBLIKE HRVATSKE</w:t>
      </w:r>
    </w:p>
    <w:p w:rsidRDefault="0037168F" w:rsidP="0037168F" w:rsidR="0037168F">
      <w:pPr>
        <w:jc w:val="center"/>
      </w:pPr>
    </w:p>
    <w:p w:rsidRDefault="0037168F" w:rsidP="0037168F" w:rsidR="0037168F" w:rsidRPr="00D14516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37168F" w:rsidP="0037168F" w:rsidR="0037168F"/>
    <w:p w:rsidRDefault="0037168F" w:rsidP="0037168F" w:rsidR="0037168F" w:rsidRPr="00D14516"/>
    <w:p w:rsidRDefault="0037168F" w:rsidP="0037168F" w:rsidR="0037168F" w:rsidRPr="00D14516">
      <w:pPr>
        <w:ind w:firstLine="708"/>
        <w:jc w:val="both"/>
      </w:pPr>
      <w:r w:rsidRPr="00D14516">
        <w:t xml:space="preserve">Trgovački sud u Osijeku, po </w:t>
      </w:r>
      <w:r>
        <w:t xml:space="preserve">stečajnoj sutkinji Nadi Roso, u stečajnom postupku predlagatelja </w:t>
      </w:r>
      <w:r w:rsidR="00B62884" w:rsidRPr="00B62884">
        <w:t xml:space="preserve">FINA RC Osijek Podružnica Osijek za otvaranje stečajnog postupka nad dužnikom </w:t>
      </w:r>
      <w:r w:rsidR="00B62884" w:rsidRPr="00B62884">
        <w:rPr>
          <w:b/>
        </w:rPr>
        <w:t>BULAT d.o.o., Bana Josipa Jelačića 145, Martin, MBS: 030119374, OIB: 00884085501</w:t>
      </w:r>
      <w:r w:rsidRPr="00D14516">
        <w:t>,</w:t>
      </w:r>
      <w:r>
        <w:t xml:space="preserve"> dana </w:t>
      </w:r>
      <w:r w:rsidR="00B62884">
        <w:t>27. rujna</w:t>
      </w:r>
      <w:r>
        <w:t xml:space="preserve"> 2016. g.,</w:t>
      </w:r>
    </w:p>
    <w:p w:rsidRDefault="00DD49B7" w:rsidP="0037168F" w:rsidR="00DD49B7">
      <w:pPr>
        <w:jc w:val="right"/>
      </w:pPr>
    </w:p>
    <w:p w:rsidRDefault="0037168F" w:rsidP="0037168F" w:rsidR="0037168F" w:rsidRPr="00D14516">
      <w:pPr>
        <w:jc w:val="right"/>
      </w:pPr>
    </w:p>
    <w:p w:rsidRDefault="007E6D1A" w:rsidP="007E6D1A" w:rsidR="007E6D1A">
      <w:pPr>
        <w:jc w:val="center"/>
      </w:pPr>
      <w:r>
        <w:t>r i j e š i o  j e</w:t>
      </w:r>
    </w:p>
    <w:p w:rsidRDefault="007E6D1A" w:rsidP="007E6D1A" w:rsidR="007E6D1A">
      <w:pPr>
        <w:jc w:val="both"/>
      </w:pPr>
    </w:p>
    <w:p w:rsidRDefault="0037168F" w:rsidP="007E6D1A" w:rsidR="0037168F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B62884">
        <w:t>u</w:t>
      </w:r>
      <w:r>
        <w:t xml:space="preserve"> </w:t>
      </w:r>
      <w:r w:rsidR="00053367">
        <w:t>dužnika</w:t>
      </w:r>
      <w:r w:rsidR="00E12BC0" w:rsidRPr="00E12BC0">
        <w:t xml:space="preserve"> </w:t>
      </w:r>
      <w:r w:rsidR="00B62884" w:rsidRPr="00B62884">
        <w:t>Marina Bulat, OIB: 86578682178, Martin, Bana Josipa Jelačića 145</w:t>
      </w:r>
      <w:r w:rsidR="00B62884">
        <w:t xml:space="preserve"> </w:t>
      </w:r>
      <w:r>
        <w:t xml:space="preserve">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 w:rsidRPr="0037168F">
      <w:pPr>
        <w:pStyle w:val="Tijeloteksta"/>
        <w:numPr>
          <w:ilvl w:val="0"/>
          <w:numId w:val="10"/>
        </w:numPr>
        <w:rPr>
          <w:b/>
        </w:rPr>
      </w:pPr>
      <w:r>
        <w:t xml:space="preserve">predujam od </w:t>
      </w:r>
      <w:r w:rsidR="0037168F" w:rsidRPr="0037168F">
        <w:rPr>
          <w:b/>
        </w:rPr>
        <w:t>1</w:t>
      </w:r>
      <w:r w:rsidR="00C06AA6" w:rsidRPr="0037168F">
        <w:rPr>
          <w:b/>
        </w:rPr>
        <w:t>.000,00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B62884">
        <w:rPr>
          <w:b/>
        </w:rPr>
        <w:t>469</w:t>
      </w:r>
      <w:r w:rsidR="0037168F" w:rsidRPr="0037168F">
        <w:rPr>
          <w:b/>
        </w:rPr>
        <w:t>-16.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dužnika, </w:t>
      </w:r>
      <w:r w:rsidR="00B62884" w:rsidRPr="00B62884">
        <w:t>Marina Bulat, OIB: 86578682178, Martin, Bana Josipa Jelačića 145</w:t>
      </w:r>
      <w:r>
        <w:t>, 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37168F" w:rsidRPr="0037168F">
        <w:rPr>
          <w:b/>
        </w:rPr>
        <w:t>1</w:t>
      </w:r>
      <w:r w:rsidRPr="0037168F">
        <w:rPr>
          <w:b/>
        </w:rPr>
        <w:t>.000,00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B62884">
        <w:rPr>
          <w:b/>
        </w:rPr>
        <w:t>469</w:t>
      </w:r>
      <w:r w:rsidR="001F430D" w:rsidRPr="0037168F">
        <w:rPr>
          <w:b/>
        </w:rPr>
        <w:t>-16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B62884" w:rsidRPr="00B62884">
        <w:t>Marina Bulat, OIB: 86578682178, Martin, Bana Josipa Jelačića 145</w:t>
      </w:r>
      <w:r w:rsidR="00742CE9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dužnika </w:t>
      </w:r>
      <w:r w:rsidR="00B62884" w:rsidRPr="00B62884">
        <w:t>Marina Bulat, OIB: 86578682178, Martin, Bana Josipa Jelačića 145</w:t>
      </w:r>
      <w:r w:rsidR="004E52F8" w:rsidRPr="004E52F8">
        <w:t xml:space="preserve">,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t xml:space="preserve">            </w:t>
      </w:r>
    </w:p>
    <w:p w:rsidRDefault="00C06AA6" w:rsidP="007E6D1A" w:rsidR="00C06AA6">
      <w:pPr>
        <w:jc w:val="both"/>
      </w:pPr>
    </w:p>
    <w:p w:rsidRDefault="00EF2C43" w:rsidP="00B62884" w:rsidR="00B62884">
      <w:pPr>
        <w:jc w:val="right"/>
      </w:pPr>
      <w:r>
        <w:lastRenderedPageBreak/>
        <w:t xml:space="preserve">    </w:t>
      </w:r>
      <w:r w:rsidR="00B62884">
        <w:t>Broj: 6 St-469/16-8</w:t>
      </w:r>
    </w:p>
    <w:p w:rsidRDefault="00C06AA6" w:rsidP="0037168F" w:rsidR="00C06AA6">
      <w:pPr>
        <w:jc w:val="right"/>
      </w:pPr>
    </w:p>
    <w:p w:rsidRDefault="007E6D1A" w:rsidP="007E6D1A" w:rsidR="007E6D1A">
      <w:pPr>
        <w:jc w:val="center"/>
      </w:pPr>
      <w:r>
        <w:t>Obrazloženje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7E6D1A">
      <w:pPr>
        <w:pStyle w:val="Tijeloteksta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E12BC0" w:rsidRPr="00E12BC0">
        <w:t xml:space="preserve">FINA RC Osijek Podružnica Osijek </w:t>
      </w:r>
      <w:r w:rsidR="00742CE9">
        <w:rPr>
          <w:bCs/>
        </w:rPr>
        <w:t xml:space="preserve">je dana </w:t>
      </w:r>
      <w:r w:rsidR="00B62884">
        <w:rPr>
          <w:bCs/>
        </w:rPr>
        <w:t>2</w:t>
      </w:r>
      <w:r w:rsidR="0037168F">
        <w:rPr>
          <w:bCs/>
        </w:rPr>
        <w:t>. ožujka</w:t>
      </w:r>
      <w:r w:rsidR="00361A8E">
        <w:rPr>
          <w:bCs/>
        </w:rPr>
        <w:t xml:space="preserve"> 2016. g.</w:t>
      </w:r>
      <w:r w:rsidR="00742CE9">
        <w:rPr>
          <w:bCs/>
        </w:rPr>
        <w:t xml:space="preserve"> podnijela ovom sudu prijedlog za pokretanje stečajnog postupka nad dužnikom </w:t>
      </w:r>
      <w:r w:rsidR="00B62884" w:rsidRPr="00B62884">
        <w:rPr>
          <w:b/>
        </w:rPr>
        <w:t>BULAT d.o.o., Bana Josipa Jelačića 145, Martin, MBS: 030119374, OIB: 00884085501</w:t>
      </w:r>
      <w:r w:rsidR="00742CE9">
        <w:t>, temeljem odredbe članka 110. stav 1. Stečajnog zakona (Narodne novine 71/15).</w:t>
      </w:r>
      <w:r w:rsidR="00F52240">
        <w:t xml:space="preserve"> </w:t>
      </w:r>
    </w:p>
    <w:p w:rsidRDefault="00361A8E" w:rsidP="001F430D" w:rsidR="00361A8E">
      <w:pPr>
        <w:pStyle w:val="Tijeloteksta"/>
      </w:pPr>
    </w:p>
    <w:p w:rsidRDefault="00742CE9" w:rsidP="007E6D1A" w:rsidR="007E6D1A">
      <w:pPr>
        <w:jc w:val="both"/>
      </w:pPr>
      <w:r>
        <w:tab/>
        <w:t>Zaključkom St-</w:t>
      </w:r>
      <w:r w:rsidR="00B62884">
        <w:t>469</w:t>
      </w:r>
      <w:r w:rsidR="0037168F">
        <w:t>/</w:t>
      </w:r>
      <w:r w:rsidR="00EF2C43">
        <w:t>16</w:t>
      </w:r>
      <w:r w:rsidR="00F80E5F">
        <w:t xml:space="preserve"> od </w:t>
      </w:r>
      <w:r w:rsidR="00B62884">
        <w:t>17. svibnja</w:t>
      </w:r>
      <w:r w:rsidR="001F430D">
        <w:t xml:space="preserve"> 2016. g.</w:t>
      </w:r>
      <w:r w:rsidR="007E6D1A">
        <w:t xml:space="preserve"> pozvan</w:t>
      </w:r>
      <w:r w:rsidR="00F52240">
        <w:t>a</w:t>
      </w:r>
      <w:r w:rsidR="007E6D1A">
        <w:t xml:space="preserve"> </w:t>
      </w:r>
      <w:r w:rsidR="00F52240">
        <w:t>je</w:t>
      </w:r>
      <w:r w:rsidR="007E6D1A">
        <w:t xml:space="preserve"> osob</w:t>
      </w:r>
      <w:r w:rsidR="00F52240">
        <w:t>a</w:t>
      </w:r>
      <w:r w:rsidR="007E6D1A">
        <w:t xml:space="preserve"> za zastupanje duž</w:t>
      </w:r>
      <w:r w:rsidR="001A70D8">
        <w:t xml:space="preserve">nika </w:t>
      </w:r>
      <w:r w:rsidR="00B62884" w:rsidRPr="00B62884">
        <w:t>Marina Bulat, OIB: 86578682178, Martin, Bana Josipa Jelačića 145</w:t>
      </w:r>
      <w:r w:rsidR="007E6D1A">
        <w:t>, na uplatu predujma u iznosu od 1.000,00 kn u Fond za namirenje troškova stečajnog postupka, temeljem odredbi članka 113. i članka 114. Stečajnog zakona.  Istim zaključkom osoba ovlašten</w:t>
      </w:r>
      <w:r w:rsidR="00F52240">
        <w:t>a</w:t>
      </w:r>
      <w:r w:rsidR="00575D73">
        <w:t xml:space="preserve"> </w:t>
      </w:r>
      <w:r w:rsidR="007E6D1A">
        <w:t xml:space="preserve"> za zastupanje dužnika upozoren</w:t>
      </w:r>
      <w:r w:rsidR="00F52240">
        <w:t>a</w:t>
      </w:r>
      <w:r w:rsidR="00575D73">
        <w:t xml:space="preserve"> </w:t>
      </w:r>
      <w:r w:rsidR="00F52240">
        <w:t>je</w:t>
      </w:r>
      <w:r w:rsidR="007E6D1A">
        <w:t xml:space="preserve"> da ukoliko predujmove ne uplat</w:t>
      </w:r>
      <w:r w:rsidR="00F52240">
        <w:t>i</w:t>
      </w:r>
      <w:r w:rsidR="007E6D1A">
        <w:t xml:space="preserve"> u propisanom roku isti će biti naplaćeni primjenom pravila o prisilnoj naplati novčane kazne u parničnom postupku. </w:t>
      </w:r>
    </w:p>
    <w:p w:rsidRDefault="007E6D1A" w:rsidP="007E6D1A" w:rsidR="007E6D1A">
      <w:pPr>
        <w:jc w:val="both"/>
      </w:pPr>
    </w:p>
    <w:p w:rsidRDefault="00742CE9" w:rsidP="007E6D1A" w:rsidR="007E6D1A">
      <w:pPr>
        <w:jc w:val="both"/>
      </w:pPr>
      <w:r>
        <w:tab/>
        <w:t xml:space="preserve">Zaključak </w:t>
      </w:r>
      <w:r w:rsidR="00E75FA5">
        <w:t>St-</w:t>
      </w:r>
      <w:r w:rsidR="00B62884">
        <w:t>469</w:t>
      </w:r>
      <w:r w:rsidR="00575D73">
        <w:t xml:space="preserve">/16 od </w:t>
      </w:r>
      <w:r w:rsidR="00B62884">
        <w:t xml:space="preserve">17. svibnja </w:t>
      </w:r>
      <w:r w:rsidR="00575D73">
        <w:t>2016. g.</w:t>
      </w:r>
      <w:r w:rsidR="00E75FA5">
        <w:t xml:space="preserve"> </w:t>
      </w:r>
      <w:r w:rsidR="007E6D1A">
        <w:t>osob</w:t>
      </w:r>
      <w:r w:rsidR="000634F3">
        <w:t>a</w:t>
      </w:r>
      <w:r w:rsidR="007E6D1A">
        <w:t xml:space="preserve"> ovlašten</w:t>
      </w:r>
      <w:r w:rsidR="000634F3">
        <w:t>a</w:t>
      </w:r>
      <w:r w:rsidR="007E6D1A">
        <w:t xml:space="preserve"> za zastupanje dužnika </w:t>
      </w:r>
      <w:r w:rsidR="00B62884" w:rsidRPr="00B62884">
        <w:t>Marina Bulat, OIB: 86578682178, Martin, Bana Josipa Jelačića 145</w:t>
      </w:r>
      <w:r w:rsidR="00B62884">
        <w:t xml:space="preserve"> </w:t>
      </w:r>
      <w:r>
        <w:t>zaprimi</w:t>
      </w:r>
      <w:r w:rsidR="000634F3">
        <w:t xml:space="preserve">o je dana </w:t>
      </w:r>
      <w:r w:rsidR="00B62884">
        <w:t>14. rujna</w:t>
      </w:r>
      <w:r w:rsidR="000634F3">
        <w:t xml:space="preserve"> 2016. g. a što je utvrđeno uvidom u </w:t>
      </w:r>
      <w:r w:rsidR="0037168F">
        <w:t>povratnicu</w:t>
      </w:r>
      <w:r w:rsidR="000634F3">
        <w:t xml:space="preserve"> koja se nalazi u spisu te</w:t>
      </w:r>
      <w:r w:rsidR="007E6D1A">
        <w:t xml:space="preserve"> kako u ostavljenom roku ni</w:t>
      </w:r>
      <w:r w:rsidR="000634F3">
        <w:t>je</w:t>
      </w:r>
      <w:r w:rsidR="007E6D1A">
        <w:t xml:space="preserve"> postupi</w:t>
      </w:r>
      <w:r w:rsidR="000634F3">
        <w:t>o</w:t>
      </w:r>
      <w:r w:rsidR="007E6D1A">
        <w:t xml:space="preserve"> po pozivu suda, </w:t>
      </w:r>
      <w:r w:rsidR="000634F3">
        <w:t>niti</w:t>
      </w:r>
      <w:r w:rsidR="00575D73">
        <w:t xml:space="preserve"> uplati</w:t>
      </w:r>
      <w:r w:rsidR="000634F3">
        <w:t>o</w:t>
      </w:r>
      <w:r w:rsidR="007E6D1A">
        <w:t xml:space="preserve"> određene predujmove iz točke I istog zaključka, kao ni dostavi</w:t>
      </w:r>
      <w:r w:rsidR="000634F3">
        <w:t>o</w:t>
      </w:r>
      <w:r w:rsidR="007E6D1A">
        <w:t xml:space="preserve"> dokaz o izvršenim uplatama valjalo je sukladno članku 113. Stečajnog zakona riješiti kao u dispozitivu rješenja. </w:t>
      </w: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B62884">
        <w:t>27. rujna</w:t>
      </w:r>
      <w:r w:rsidR="00E75FA5">
        <w:t xml:space="preserve"> 2016. g.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E75FA5" w:rsidP="007E6D1A" w:rsidR="007E6D1A">
      <w:r>
        <w:t>Danijela Sekulić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7E6D1A" w:rsidR="007E6D1A">
      <w:pPr>
        <w:jc w:val="both"/>
      </w:pPr>
    </w:p>
    <w:p w:rsidRDefault="00C06AA6" w:rsidP="007E6D1A" w:rsidR="00C06AA6">
      <w:pPr>
        <w:jc w:val="both"/>
      </w:pP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7E6D1A" w:rsidR="0037168F">
      <w:pPr>
        <w:numPr>
          <w:ilvl w:val="0"/>
          <w:numId w:val="11"/>
        </w:numPr>
      </w:pPr>
      <w:r>
        <w:t>z.z. dužnika</w:t>
      </w:r>
      <w:r w:rsidRPr="00E12BC0">
        <w:t xml:space="preserve"> </w:t>
      </w:r>
      <w:r w:rsidR="00B62884" w:rsidRPr="00B62884">
        <w:t>Marina Bulat, Martin, Bana Josipa Jelačića 145</w:t>
      </w:r>
    </w:p>
    <w:p w:rsidRDefault="007E6D1A" w:rsidP="007E6D1A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e-ogl. pl.</w:t>
      </w:r>
    </w:p>
    <w:p w:rsidRDefault="00B62884" w:rsidP="007E6D1A" w:rsidR="007E6D1A">
      <w:pPr>
        <w:numPr>
          <w:ilvl w:val="0"/>
          <w:numId w:val="11"/>
        </w:numPr>
      </w:pPr>
      <w:r>
        <w:t>K-27.10.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E75FA5" w:rsidP="007E6D1A" w:rsidR="00E75FA5"/>
    <w:p w:rsidRDefault="007E6D1A" w:rsidP="007E6D1A" w:rsidR="007E6D1A">
      <w:pPr>
        <w:ind w:left="5580"/>
      </w:pPr>
    </w:p>
    <w:p w:rsidRDefault="00E75FA5" w:rsidP="00E75FA5" w:rsidR="00E75FA5" w:rsidRPr="00EF33B5">
      <w:pPr>
        <w:jc w:val="both"/>
      </w:pPr>
      <w:r>
        <w:t xml:space="preserve">                                                                                                          STEČAJNA SUTKINJA</w:t>
      </w:r>
    </w:p>
    <w:p w:rsidRDefault="00E75FA5" w:rsidP="00E75FA5" w:rsidR="00E75FA5" w:rsidRPr="00EF33B5">
      <w:pPr>
        <w:jc w:val="both"/>
      </w:pPr>
      <w:r>
        <w:t xml:space="preserve">                                                                                                                  </w:t>
      </w:r>
      <w:r w:rsidRPr="00EF33B5">
        <w:t xml:space="preserve">   Nada Roso</w:t>
      </w:r>
    </w:p>
    <w:p w:rsidRDefault="00B62884" w:rsidP="00B62884" w:rsidR="00E75FA5" w:rsidRPr="00EF33B5">
      <w:pPr>
        <w:tabs>
          <w:tab w:pos="1020" w:val="left"/>
        </w:tabs>
        <w:jc w:val="both"/>
      </w:pPr>
      <w:r>
        <w:tab/>
      </w:r>
    </w:p>
    <w:p w:rsidRDefault="00E75FA5" w:rsidP="00E75FA5" w:rsidR="00E75FA5" w:rsidRPr="00EF33B5">
      <w:pPr>
        <w:jc w:val="both"/>
      </w:pPr>
      <w:r w:rsidRPr="00EF33B5">
        <w:t>POUKA O PRAVNOM LIJEKU:</w:t>
      </w:r>
    </w:p>
    <w:p w:rsidRDefault="00E75FA5" w:rsidP="00E75FA5" w:rsidR="00E75FA5" w:rsidRPr="00EF33B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         </w:t>
      </w:r>
      <w:r>
        <w:t xml:space="preserve">                       </w:t>
      </w:r>
      <w:r w:rsidRPr="00EF33B5">
        <w:t xml:space="preserve"> Za točnost otpravka</w:t>
      </w:r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Ovlašteni službenik</w:t>
      </w:r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Danijela Sekulić</w:t>
      </w:r>
    </w:p>
    <w:p w:rsidRDefault="00E75FA5" w:rsidP="00E75FA5" w:rsidR="00E75FA5" w:rsidRPr="00EF33B5"/>
    <w:p w:rsidRDefault="00E75FA5" w:rsidP="007E6D1A" w:rsidR="00E75FA5">
      <w:pPr>
        <w:ind w:left="5580"/>
      </w:pPr>
    </w:p>
    <w:p w:rsidRDefault="007E6D1A" w:rsidP="007E6D1A" w:rsidR="007E6D1A"/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0079" w:rsidP="00C06AA6" w:rsidR="004F0079">
      <w:r>
        <w:separator/>
      </w:r>
    </w:p>
  </w:endnote>
  <w:endnote w:id="0" w:type="continuationSeparator">
    <w:p w:rsidRDefault="004F0079" w:rsidP="00C06AA6" w:rsidR="004F00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0079" w:rsidP="00C06AA6" w:rsidR="004F0079">
      <w:r>
        <w:separator/>
      </w:r>
    </w:p>
  </w:footnote>
  <w:footnote w:id="0" w:type="continuationSeparator">
    <w:p w:rsidRDefault="004F0079" w:rsidP="00C06AA6" w:rsidR="004F00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E10F9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53367"/>
    <w:rsid w:val="000535EA"/>
    <w:rsid w:val="000634F3"/>
    <w:rsid w:val="00077479"/>
    <w:rsid w:val="00077C9D"/>
    <w:rsid w:val="00083CE5"/>
    <w:rsid w:val="000879C5"/>
    <w:rsid w:val="00091B4B"/>
    <w:rsid w:val="000D2130"/>
    <w:rsid w:val="000D3099"/>
    <w:rsid w:val="000E762A"/>
    <w:rsid w:val="00102060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52153"/>
    <w:rsid w:val="00267D26"/>
    <w:rsid w:val="002A2AF5"/>
    <w:rsid w:val="002D2610"/>
    <w:rsid w:val="002F51D6"/>
    <w:rsid w:val="002F66FE"/>
    <w:rsid w:val="00342079"/>
    <w:rsid w:val="003612A7"/>
    <w:rsid w:val="00361A8E"/>
    <w:rsid w:val="0037168F"/>
    <w:rsid w:val="00375C7E"/>
    <w:rsid w:val="003924AF"/>
    <w:rsid w:val="003D02B1"/>
    <w:rsid w:val="003F2E92"/>
    <w:rsid w:val="0041638D"/>
    <w:rsid w:val="00421D71"/>
    <w:rsid w:val="00457175"/>
    <w:rsid w:val="004638F5"/>
    <w:rsid w:val="0046632E"/>
    <w:rsid w:val="004826B8"/>
    <w:rsid w:val="00482F57"/>
    <w:rsid w:val="0048747B"/>
    <w:rsid w:val="004C3969"/>
    <w:rsid w:val="004D5A26"/>
    <w:rsid w:val="004E466C"/>
    <w:rsid w:val="004E52F8"/>
    <w:rsid w:val="004F0079"/>
    <w:rsid w:val="004F5FE8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95AF6"/>
    <w:rsid w:val="005B59B6"/>
    <w:rsid w:val="005D7EC1"/>
    <w:rsid w:val="005E0CFB"/>
    <w:rsid w:val="005F3B49"/>
    <w:rsid w:val="00632865"/>
    <w:rsid w:val="00652724"/>
    <w:rsid w:val="0069656A"/>
    <w:rsid w:val="006E210F"/>
    <w:rsid w:val="006E66B3"/>
    <w:rsid w:val="00723D92"/>
    <w:rsid w:val="0073010A"/>
    <w:rsid w:val="00742CE9"/>
    <w:rsid w:val="00766D29"/>
    <w:rsid w:val="0077329E"/>
    <w:rsid w:val="0078009A"/>
    <w:rsid w:val="007809C2"/>
    <w:rsid w:val="00796AED"/>
    <w:rsid w:val="007A4540"/>
    <w:rsid w:val="007E6D1A"/>
    <w:rsid w:val="00814537"/>
    <w:rsid w:val="00817C66"/>
    <w:rsid w:val="00826384"/>
    <w:rsid w:val="008409A8"/>
    <w:rsid w:val="00860129"/>
    <w:rsid w:val="00875548"/>
    <w:rsid w:val="008A66B9"/>
    <w:rsid w:val="008D3E2B"/>
    <w:rsid w:val="00901EF5"/>
    <w:rsid w:val="00937840"/>
    <w:rsid w:val="00954F64"/>
    <w:rsid w:val="00956241"/>
    <w:rsid w:val="00980E4D"/>
    <w:rsid w:val="009A14C7"/>
    <w:rsid w:val="009A412B"/>
    <w:rsid w:val="009B40D7"/>
    <w:rsid w:val="009B46D8"/>
    <w:rsid w:val="009C670C"/>
    <w:rsid w:val="009F01BD"/>
    <w:rsid w:val="00A07CA2"/>
    <w:rsid w:val="00A10C19"/>
    <w:rsid w:val="00A46436"/>
    <w:rsid w:val="00A8029B"/>
    <w:rsid w:val="00AA6B6E"/>
    <w:rsid w:val="00AD05E2"/>
    <w:rsid w:val="00AE0E9A"/>
    <w:rsid w:val="00AE7F6B"/>
    <w:rsid w:val="00B24B41"/>
    <w:rsid w:val="00B62884"/>
    <w:rsid w:val="00B652CA"/>
    <w:rsid w:val="00B659E8"/>
    <w:rsid w:val="00B82540"/>
    <w:rsid w:val="00B91BAA"/>
    <w:rsid w:val="00B95B20"/>
    <w:rsid w:val="00B9732B"/>
    <w:rsid w:val="00BB086F"/>
    <w:rsid w:val="00BE2235"/>
    <w:rsid w:val="00BE33FF"/>
    <w:rsid w:val="00BE487B"/>
    <w:rsid w:val="00C06AA6"/>
    <w:rsid w:val="00C1370F"/>
    <w:rsid w:val="00C2016D"/>
    <w:rsid w:val="00C20355"/>
    <w:rsid w:val="00C35DB4"/>
    <w:rsid w:val="00C81C0A"/>
    <w:rsid w:val="00CA01EF"/>
    <w:rsid w:val="00D022CE"/>
    <w:rsid w:val="00D231AE"/>
    <w:rsid w:val="00D24D2F"/>
    <w:rsid w:val="00D97782"/>
    <w:rsid w:val="00DA4636"/>
    <w:rsid w:val="00DA6482"/>
    <w:rsid w:val="00DD49B7"/>
    <w:rsid w:val="00E12BC0"/>
    <w:rsid w:val="00E23AF8"/>
    <w:rsid w:val="00E60C19"/>
    <w:rsid w:val="00E75FA5"/>
    <w:rsid w:val="00E906E4"/>
    <w:rsid w:val="00E9379E"/>
    <w:rsid w:val="00E96356"/>
    <w:rsid w:val="00EA028A"/>
    <w:rsid w:val="00ED4C16"/>
    <w:rsid w:val="00EE10F9"/>
    <w:rsid w:val="00EF2C43"/>
    <w:rsid w:val="00F27082"/>
    <w:rsid w:val="00F439F3"/>
    <w:rsid w:val="00F46E60"/>
    <w:rsid w:val="00F52240"/>
    <w:rsid w:val="00F65B43"/>
    <w:rsid w:val="00F73514"/>
    <w:rsid w:val="00F80E5F"/>
    <w:rsid w:val="00F82537"/>
    <w:rsid w:val="00F83779"/>
    <w:rsid w:val="00F952B7"/>
    <w:rsid w:val="00FC153F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E10F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E10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10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10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10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E10F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E10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10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10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10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</izvorni_sadrzaj>
    <derivirana_varijabla naziv="DomainObject.Predmet.Broj_1">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St-469/2016</izvorni_sadrzaj>
    <derivirana_varijabla naziv="DomainObject.Predmet.OznakaBroj_1">St-469/2016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BULAT društvo s ograničenom odgovornošću za ugostiteljstvo i trgovinu</izvorni_sadrzaj>
    <derivirana_varijabla naziv="DomainObject.Predmet.ProtustrankaFormated_1">  BULAT društvo s ograničenom odgovornošću za ugostiteljstvo i trgovinu</derivirana_varijabla>
  </DomainObject.Predmet.ProtustrankaFormated>
  <DomainObject.Predmet.ProtustrankaFormatedOIB>
    <izvorni_sadrzaj>  BULAT društvo s ograničenom odgovornošću za ugostiteljstvo i trgovinu, OIB 00884085501</izvorni_sadrzaj>
    <derivirana_varijabla naziv="DomainObject.Predmet.ProtustrankaFormatedOIB_1">  BULAT društvo s ograničenom odgovornošću za ugostiteljstvo i trgovinu, OIB 00884085501</derivirana_varijabla>
  </DomainObject.Predmet.ProtustrankaFormatedOIB>
  <DomainObject.Predmet.ProtustrankaFormatedWithAdress>
    <izvorni_sadrzaj> BULAT društvo s ograničenom odgovornošću za ugostiteljstvo i trgovinu, Bana Josipa Jelačića 145, 31500 Martin</izvorni_sadrzaj>
    <derivirana_varijabla naziv="DomainObject.Predmet.ProtustrankaFormatedWithAdress_1"> BULAT društvo s ograničenom odgovornošću za ugostiteljstvo i trgovinu, Bana Josipa Jelačića 145, 31500 Martin</derivirana_varijabla>
  </DomainObject.Predmet.ProtustrankaFormatedWithAdress>
  <DomainObject.Predmet.ProtustrankaFormatedWithAdressOIB>
    <izvorni_sadrzaj> BULAT društvo s ograničenom odgovornošću za ugostiteljstvo i trgovinu, OIB 00884085501, Bana Josipa Jelačića 145, 31500 Martin</izvorni_sadrzaj>
    <derivirana_varijabla naziv="DomainObject.Predmet.ProtustrankaFormatedWithAdressOIB_1"> BULAT društvo s ograničenom odgovornošću za ugostiteljstvo i trgovinu, OIB 00884085501, Bana Josipa Jelačića 145, 31500 Martin</derivirana_varijabla>
  </DomainObject.Predmet.ProtustrankaFormatedWithAdressOIB>
  <DomainObject.Predmet.ProtustrankaWithAdress>
    <izvorni_sadrzaj>BULAT društvo s ograničenom odgovornošću za ugostiteljstvo i trgovinu Bana Josipa Jelačića 145, 31500 Martin</izvorni_sadrzaj>
    <derivirana_varijabla naziv="DomainObject.Predmet.ProtustrankaWithAdress_1">BULAT društvo s ograničenom odgovornošću za ugostiteljstvo i trgovinu Bana Josipa Jelačića 145, 31500 Martin</derivirana_varijabla>
  </DomainObject.Predmet.ProtustrankaWithAdress>
  <DomainObject.Predmet.ProtustrankaWithAdressOIB>
    <izvorni_sadrzaj>BULAT društvo s ograničenom odgovornošću za ugostiteljstvo i trgovinu, OIB 00884085501, Bana Josipa Jelačića 145, 31500 Martin</izvorni_sadrzaj>
    <derivirana_varijabla naziv="DomainObject.Predmet.ProtustrankaWithAdressOIB_1">BULAT društvo s ograničenom odgovornošću za ugostiteljstvo i trgovinu, OIB 00884085501, Bana Josipa Jelačića 145, 31500 Martin</derivirana_varijabla>
  </DomainObject.Predmet.ProtustrankaWithAdressOIB>
  <DomainObject.Predmet.ProtustrankaNazivFormated>
    <izvorni_sadrzaj>BULAT društvo s ograničenom odgovornošću za ugostiteljstvo i trgovinu</izvorni_sadrzaj>
    <derivirana_varijabla naziv="DomainObject.Predmet.ProtustrankaNazivFormated_1">BULAT društvo s ograničenom odgovornošću za ugostiteljstvo i trgovinu</derivirana_varijabla>
  </DomainObject.Predmet.ProtustrankaNazivFormated>
  <DomainObject.Predmet.ProtustrankaNazivFormatedOIB>
    <izvorni_sadrzaj>BULAT društvo s ograničenom odgovornošću za ugostiteljstvo i trgovinu, OIB 00884085501</izvorni_sadrzaj>
    <derivirana_varijabla naziv="DomainObject.Predmet.ProtustrankaNazivFormatedOIB_1">BULAT društvo s ograničenom odgovornošću za ugostiteljstvo i trgovinu, OIB 00884085501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BULAT društvo s ograničenom odgovornošću za ugostiteljstvo i trgovinu</item>
    </izvorni_sadrzaj>
    <derivirana_varijabla naziv="DomainObject.Predmet.ProtuStrankaListFormated_1">
      <item>BULAT društvo s ograničenom odgovornošću za ugostiteljstvo i trgovinu</item>
    </derivirana_varijabla>
  </DomainObject.Predmet.ProtuStrankaListFormated>
  <DomainObject.Predmet.ProtuStrankaListFormatedOIB>
    <izvorni_sadrzaj>
      <item>BULAT društvo s ograničenom odgovornošću za ugostiteljstvo i trgovinu, OIB 00884085501</item>
    </izvorni_sadrzaj>
    <derivirana_varijabla naziv="DomainObject.Predmet.ProtuStrankaListFormatedOIB_1">
      <item>BULAT društvo s ograničenom odgovornošću za ugostiteljstvo i trgovinu, OIB 00884085501</item>
    </derivirana_varijabla>
  </DomainObject.Predmet.ProtuStrankaListFormatedOIB>
  <DomainObject.Predmet.ProtuStrankaListFormatedWithAdress>
    <izvorni_sadrzaj>
      <item>BULAT društvo s ograničenom odgovornošću za ugostiteljstvo i trgovinu, Bana Josipa Jelačića 145, 31500 Martin</item>
    </izvorni_sadrzaj>
    <derivirana_varijabla naziv="DomainObject.Predmet.ProtuStrankaListFormatedWithAdress_1">
      <item>BULAT društvo s ograničenom odgovornošću za ugostiteljstvo i trgovinu, Bana Josipa Jelačića 145, 31500 Martin</item>
    </derivirana_varijabla>
  </DomainObject.Predmet.ProtuStrankaListFormatedWithAdress>
  <DomainObject.Predmet.ProtuStrankaListFormatedWithAdressOIB>
    <izvorni_sadrzaj>
      <item>BULAT društvo s ograničenom odgovornošću za ugostiteljstvo i trgovinu, OIB 00884085501, Bana Josipa Jelačića 145, 31500 Martin</item>
    </izvorni_sadrzaj>
    <derivirana_varijabla naziv="DomainObject.Predmet.ProtuStrankaListFormatedWithAdressOIB_1">
      <item>BULAT društvo s ograničenom odgovornošću za ugostiteljstvo i trgovinu, OIB 00884085501, Bana Josipa Jelačića 145, 31500 Martin</item>
    </derivirana_varijabla>
  </DomainObject.Predmet.ProtuStrankaListFormatedWithAdressOIB>
  <DomainObject.Predmet.ProtuStrankaListNazivFormated>
    <izvorni_sadrzaj>
      <item>BULAT društvo s ograničenom odgovornošću za ugostiteljstvo i trgovinu</item>
    </izvorni_sadrzaj>
    <derivirana_varijabla naziv="DomainObject.Predmet.ProtuStrankaListNazivFormated_1">
      <item>BULAT društvo s ograničenom odgovornošću za ugostiteljstvo i trgovinu</item>
    </derivirana_varijabla>
  </DomainObject.Predmet.ProtuStrankaListNazivFormated>
  <DomainObject.Predmet.ProtuStrankaListNazivFormatedOIB>
    <izvorni_sadrzaj>
      <item>BULAT društvo s ograničenom odgovornošću za ugostiteljstvo i trgovinu, OIB 00884085501</item>
    </izvorni_sadrzaj>
    <derivirana_varijabla naziv="DomainObject.Predmet.ProtuStrankaListNazivFormatedOIB_1">
      <item>BULAT društvo s ograničenom odgovornošću za ugostiteljstvo i trgovinu, OIB 00884085501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BULAT društvo s ograničenom odgovornošću za ugostiteljstvo i trgovinu</izvorni_sadrzaj>
    <derivirana_varijabla naziv="DomainObject.Predmet.ProtustrankaIDrugi_1">BULAT društvo s ograničenom odgovornošću za ugostiteljstvo i trgovinu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BULAT društvo s ograničenom odgovornošću za ugostiteljstvo i trgovinu, OIB 00884085501, Bana Josipa Jelačića 145, 31500 Martin</izvorni_sadrzaj>
    <derivirana_varijabla naziv="DomainObject.Predmet.ProtustrankaIDrugiAdressOIB_1">BULAT društvo s ograničenom odgovornošću za ugostiteljstvo i trgovinu, OIB 00884085501, Bana Josipa Jelačića 145, 31500 Martin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BULAT društvo s ograničenom odgovornošću za ugostiteljstvo i trgovinu</item>
    </izvorni_sadrzaj>
    <derivirana_varijabla naziv="DomainObject.Predmet.SudioniciListNaziv_1">
      <item>FINA RC OSIJEK</item>
      <item>BULAT društvo s ograničenom odgovornošću za ugostiteljstvo i trgovinu</item>
    </derivirana_varijabla>
  </DomainObject.Predmet.SudioniciListNaziv>
  <DomainObject.Predmet.SudioniciListAdressOIB>
    <izvorni_sadrzaj>
      <item>FINA RC OSIJEK, OIB 85821130368, L. Jegera 3,31000 Osijek</item>
      <item>BULAT društvo s ograničenom odgovornošću za ugostiteljstvo i trgovinu, OIB 00884085501, Bana Josipa Jelačića 145,31500 Martin</item>
    </izvorni_sadrzaj>
    <derivirana_varijabla naziv="DomainObject.Predmet.SudioniciListAdressOIB_1">
      <item>FINA RC OSIJEK, OIB 85821130368, L. Jegera 3,31000 Osijek</item>
      <item>BULAT društvo s ograničenom odgovornošću za ugostiteljstvo i trgovinu, OIB 00884085501, Bana Josipa Jelačića 145,31500 Martin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00884085501</item>
    </izvorni_sadrzaj>
    <derivirana_varijabla naziv="DomainObject.Predmet.SudioniciListNazivOIB_1">
      <item>, OIB 85821130368</item>
      <item>, OIB 00884085501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1F9E59-42C4-48DE-ACA0-1EBFE3934D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636</properties:Words>
  <properties:Characters>3390</properties:Characters>
  <properties:Lines>119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4381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2016-09-27T11:05:00Z</dcterms:created>
  <dc:creator>Korisnik</dc:creator>
  <cp:lastModifiedBy>Danijela Sekulić</cp:lastModifiedBy>
  <cp:lastPrinted>2016-09-27T11:05:00Z</cp:lastPrinted>
  <dcterms:modified xmlns:xsi="http://www.w3.org/2001/XMLSchema-instance" xsi:type="dcterms:W3CDTF">2016-09-27T11:06:00Z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