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744f" w14:paraId="b18744f" w:rsidRDefault="00AE649C" w:rsidP="00F6695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66952" w:rsidP="00F66952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6695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St-91/16-5</w:t>
      </w:r>
      <w:r w:rsidR="00EA1C6D">
        <w:tab/>
      </w:r>
    </w:p>
    <w:p w:rsidRDefault="00F66952" w:rsidP="00F66952" w:rsidR="00F6695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66952" w:rsidP="00F66952" w:rsidR="00F6695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66952" w:rsidP="00F66952" w:rsidR="00F6695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66952" w:rsidP="00F66952" w:rsidR="00F6695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66952" w:rsidP="00F66952" w:rsidR="00F66952">
      <w:pPr>
        <w:spacing w:after="0"/>
        <w:rPr>
          <w:lang w:eastAsia="hr-HR"/>
        </w:rPr>
      </w:pP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center"/>
      </w:pPr>
      <w:r>
        <w:t>U  I M E  R E P U B L I K E  H R V A T S K E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center"/>
      </w:pPr>
      <w:r>
        <w:t>R J E Š E NJ E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POVRĆE KOREN j.d.o.o. iz Novakovca, Vinogradska 14 C, OIB: 63318435060, dana 8. travnja 2016. </w:t>
      </w:r>
    </w:p>
    <w:p w:rsidRDefault="00F66952" w:rsidP="00F66952" w:rsidR="00F66952">
      <w:pPr>
        <w:spacing w:after="0"/>
        <w:jc w:val="both"/>
      </w:pPr>
    </w:p>
    <w:p w:rsidRDefault="00F66952" w:rsidP="00F66952" w:rsidR="00F66952">
      <w:pPr>
        <w:spacing w:after="0"/>
        <w:jc w:val="center"/>
      </w:pPr>
      <w:r>
        <w:t>r i j e š i o  j e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both"/>
      </w:pPr>
      <w:r>
        <w:tab/>
        <w:t>I Otvara se stečajni postupak nad stečajnim dužnikom POVRĆE KOREN j.d.o.o. iz Novakovca, Vinogradska 14 C, OIB: 63318435060, s danom 8. travnja 2016. u 12,00 sati.</w:t>
      </w:r>
    </w:p>
    <w:p w:rsidRDefault="00F66952" w:rsidP="00F66952" w:rsidR="00F66952">
      <w:pPr>
        <w:spacing w:after="0"/>
        <w:jc w:val="both"/>
      </w:pPr>
    </w:p>
    <w:p w:rsidRDefault="00F66952" w:rsidP="00F66952" w:rsidR="00F66952">
      <w:pPr>
        <w:spacing w:after="0"/>
        <w:jc w:val="both"/>
        <w:rPr>
          <w:szCs w:val="20"/>
        </w:rPr>
      </w:pPr>
      <w:r>
        <w:tab/>
        <w:t>II Zaključuje se stečajni postupak nad stečajnim dužnikom POVRĆE KOREN j.d.o.o. iz Novakovca, Vinogradska 14 C, OIB: 63318435060.</w:t>
      </w:r>
    </w:p>
    <w:p w:rsidRDefault="00F66952" w:rsidP="00F66952" w:rsidR="00F66952">
      <w:pPr>
        <w:spacing w:after="0"/>
        <w:jc w:val="both"/>
      </w:pPr>
    </w:p>
    <w:p w:rsidRDefault="00F66952" w:rsidP="00F66952" w:rsidR="00F66952">
      <w:pPr>
        <w:spacing w:after="0"/>
        <w:jc w:val="both"/>
      </w:pPr>
      <w:r>
        <w:tab/>
        <w:t>III Za stečajnog upravitelja imenuje se David Jakovljević, Kašinska 7, Sesvete, OIB: 63014812654.</w:t>
      </w:r>
    </w:p>
    <w:p w:rsidRDefault="00F66952" w:rsidP="00F66952" w:rsidR="00F66952">
      <w:pPr>
        <w:spacing w:after="0"/>
        <w:jc w:val="both"/>
        <w:rPr>
          <w:color w:val="FF0000"/>
        </w:rPr>
      </w:pPr>
    </w:p>
    <w:p w:rsidRDefault="00F66952" w:rsidP="00F66952" w:rsidR="00F66952">
      <w:pPr>
        <w:spacing w:after="0"/>
        <w:jc w:val="both"/>
      </w:pPr>
      <w:r>
        <w:tab/>
        <w:t>IV Ovo rješenje objavit će se na e-oglasnoj ploči suda.</w:t>
      </w:r>
    </w:p>
    <w:p w:rsidRDefault="00F66952" w:rsidP="00F66952" w:rsidR="00F66952">
      <w:pPr>
        <w:spacing w:after="0"/>
        <w:jc w:val="both"/>
      </w:pPr>
    </w:p>
    <w:p w:rsidRDefault="00F66952" w:rsidP="00F66952" w:rsidR="00F66952">
      <w:pPr>
        <w:spacing w:after="0"/>
        <w:jc w:val="both"/>
        <w:rPr>
          <w:szCs w:val="20"/>
        </w:rPr>
      </w:pPr>
      <w:r>
        <w:tab/>
        <w:t>V Po pravomoćnosti ovoga rješenja stečajni dužnik POVRĆE KOREN j.d.o.o. iz Novakovca, Vinogradska 14 C, OIB: 63318435060, bit će brisan iz sudskog registra.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center"/>
      </w:pPr>
      <w:r>
        <w:t>Obrazloženje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both"/>
      </w:pPr>
      <w:r>
        <w:tab/>
        <w:t>Predlagatelj je dana 19.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66952" w:rsidP="00F66952" w:rsidR="00F66952">
      <w:pPr>
        <w:spacing w:after="0"/>
        <w:jc w:val="center"/>
      </w:pPr>
    </w:p>
    <w:p w:rsidRDefault="00F66952" w:rsidP="00F66952" w:rsidR="00F66952">
      <w:pPr>
        <w:spacing w:after="0"/>
        <w:jc w:val="center"/>
      </w:pPr>
      <w:r>
        <w:t>U Varaždinu, 8. travnja 2016.</w:t>
      </w:r>
    </w:p>
    <w:p w:rsidRDefault="00F66952" w:rsidP="00F66952" w:rsidR="00F66952">
      <w:pPr>
        <w:spacing w:after="0"/>
      </w:pPr>
      <w:r>
        <w:t xml:space="preserve">                                                                                                  </w:t>
      </w:r>
    </w:p>
    <w:p w:rsidRDefault="00F66952" w:rsidP="00F66952" w:rsidR="00F66952">
      <w:pPr>
        <w:spacing w:after="0"/>
      </w:pPr>
      <w:r>
        <w:t xml:space="preserve">     </w:t>
      </w:r>
    </w:p>
    <w:p w:rsidRDefault="00F66952" w:rsidP="00F66952" w:rsidR="00F669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ind w:left="4956"/>
      </w:pPr>
      <w:r>
        <w:t xml:space="preserve">  Za točnost otpravka-ovlašteni službenik: </w:t>
      </w:r>
    </w:p>
    <w:p w:rsidRDefault="00F66952" w:rsidP="00F66952" w:rsidR="00F66952">
      <w:pPr>
        <w:spacing w:after="0"/>
      </w:pPr>
      <w:r>
        <w:t xml:space="preserve">                       </w:t>
      </w:r>
    </w:p>
    <w:p w:rsidRDefault="00F66952" w:rsidP="00F66952" w:rsidR="00F66952">
      <w:pPr>
        <w:spacing w:after="0"/>
      </w:pPr>
      <w:r>
        <w:t xml:space="preserve">       </w:t>
      </w:r>
    </w:p>
    <w:p w:rsidRDefault="00F66952" w:rsidP="00F66952" w:rsidR="00F66952">
      <w:pPr>
        <w:spacing w:after="0"/>
      </w:pPr>
      <w:r>
        <w:tab/>
      </w:r>
    </w:p>
    <w:p w:rsidRDefault="00F66952" w:rsidP="00F66952" w:rsidR="00F66952">
      <w:pPr>
        <w:spacing w:after="0"/>
      </w:pPr>
      <w:r>
        <w:t xml:space="preserve">            Uputa o pravnom lijeku:</w:t>
      </w:r>
    </w:p>
    <w:p w:rsidRDefault="00F66952" w:rsidP="00F66952" w:rsidR="00F669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66952" w:rsidP="00F66952" w:rsidR="00F669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</w:pPr>
      <w:r>
        <w:t>DNA:</w:t>
      </w:r>
    </w:p>
    <w:p w:rsidRDefault="00F66952" w:rsidP="00F66952" w:rsidR="00F6695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F66952" w:rsidP="00F66952" w:rsidR="00F6695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66952" w:rsidP="00F66952" w:rsidR="00F66952">
      <w:pPr>
        <w:numPr>
          <w:ilvl w:val="0"/>
          <w:numId w:val="47"/>
        </w:numPr>
        <w:spacing w:after="0"/>
      </w:pPr>
      <w:r>
        <w:t>Dužnik POVRĆE KOREN j.d.o.o. iz Novakovca, Vinogradska 14 C</w:t>
      </w:r>
    </w:p>
    <w:p w:rsidRDefault="00F66952" w:rsidP="00F66952" w:rsidR="00F66952">
      <w:pPr>
        <w:numPr>
          <w:ilvl w:val="0"/>
          <w:numId w:val="47"/>
        </w:numPr>
        <w:spacing w:after="0"/>
      </w:pPr>
      <w:r>
        <w:t>Direktor dužnika Miljenko Koren, Cargovec, Ulica Varaždinska 16/1</w:t>
      </w:r>
    </w:p>
    <w:p w:rsidRDefault="00F66952" w:rsidP="00F66952" w:rsidR="00F6695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66952" w:rsidP="00F66952" w:rsidR="00F6695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Ministarstvo financija, Porezna uprava, Područni ured Sjeverna Hrvatska, Ispostava Varaždin, Graberje 1, 42000 Varaždin </w:t>
      </w:r>
    </w:p>
    <w:p w:rsidRDefault="00F66952" w:rsidP="00F66952" w:rsidR="00F66952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David Jakovljević, Kašinska 7, Sesvete</w:t>
      </w:r>
    </w:p>
    <w:p w:rsidRDefault="00F66952" w:rsidP="00F66952" w:rsidR="00F66952">
      <w:pPr>
        <w:numPr>
          <w:ilvl w:val="0"/>
          <w:numId w:val="47"/>
        </w:numPr>
        <w:spacing w:after="0"/>
      </w:pPr>
      <w:r>
        <w:t>e-oglasna ploča suda</w:t>
      </w: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</w:pPr>
    </w:p>
    <w:p w:rsidRDefault="00F66952" w:rsidP="00F66952" w:rsidR="00F66952">
      <w:pPr>
        <w:spacing w:after="0"/>
        <w:rPr>
          <w:szCs w:val="20"/>
        </w:rPr>
      </w:pPr>
    </w:p>
    <w:p w:rsidRDefault="00CB0EA4" w:rsidP="00F66952" w:rsidR="00CB0EA4">
      <w:pPr>
        <w:pStyle w:val="Naslovdokumenta"/>
        <w:spacing w:after="0"/>
      </w:pPr>
    </w:p>
    <w:p w:rsidRDefault="0071688E" w:rsidP="00F66952" w:rsidR="0071688E">
      <w:pPr>
        <w:pStyle w:val="Poetniodjeljak"/>
        <w:spacing w:after="0"/>
      </w:pPr>
    </w:p>
    <w:p w:rsidRDefault="00A21F0D" w:rsidP="00F66952" w:rsidR="00A21F0D">
      <w:pPr>
        <w:pStyle w:val="NormaleSPIS"/>
        <w:spacing w:after="0"/>
        <w:rPr>
          <w:noProof/>
        </w:rPr>
      </w:pPr>
    </w:p>
    <w:p w:rsidRDefault="00DA0242" w:rsidP="00F6695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952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40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St-91/2016-5</izvorni_sadrzaj>
    <derivirana_varijabla naziv="DomainObject.Oznaka_1">St-91/2016-5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POVRĆE KOREN jednostavno društvo s ograničenom odgovornošću za poljoprivrednu djelatnost</izvorni_sadrzaj>
    <derivirana_varijabla naziv="DomainObject.Predmet.ProtustrankaFormated_1">  POVRĆE KOREN jednostavno društvo s ograničenom odgovornošću za poljoprivrednu djelatnost</derivirana_varijabla>
  </DomainObject.Predmet.ProtustrankaFormated>
  <DomainObject.Predmet.ProtustrankaFormatedOIB>
    <izvorni_sadrzaj>  POVRĆE KOREN jednostavno društvo s ograničenom odgovornošću za poljoprivrednu djelatnost, OIB 63318435060</izvorni_sadrzaj>
    <derivirana_varijabla naziv="DomainObject.Predmet.ProtustrankaFormatedOIB_1">  POVRĆE KOREN jednostavno društvo s ograničenom odgovornošću za poljoprivrednu djelatnost, OIB 63318435060</derivirana_varijabla>
  </DomainObject.Predmet.ProtustrankaFormatedOIB>
  <DomainObject.Predmet.ProtustrankaFormatedWithAdress>
    <izvorni_sadrzaj> POVRĆE KOREN jednostavno društvo s ograničenom odgovornošću za poljoprivrednu djelatnost, Vinogradska 14/C, 40000 Novakovec</izvorni_sadrzaj>
    <derivirana_varijabla naziv="DomainObject.Predmet.ProtustrankaFormatedWithAdress_1"> POVRĆE KOREN jednostavno društvo s ograničenom odgovornošću za poljoprivrednu djelatnost, Vinogradska 14/C, 40000 Novakovec</derivirana_varijabla>
  </DomainObject.Predmet.ProtustrankaFormatedWithAdress>
  <DomainObject.Predmet.ProtustrankaFormatedWithAdressOIB>
    <izvorni_sadrzaj> POVRĆE KOREN jednostavno društvo s ograničenom odgovornošću za poljoprivrednu djelatnost, OIB 63318435060, Vinogradska 14/C, 40000 Novakovec</izvorni_sadrzaj>
    <derivirana_varijabla naziv="DomainObject.Predmet.ProtustrankaFormatedWithAdressOIB_1"> POVRĆE KOREN jednostavno društvo s ograničenom odgovornošću za poljoprivrednu djelatnost, OIB 63318435060, Vinogradska 14/C, 40000 Novakovec</derivirana_varijabla>
  </DomainObject.Predmet.ProtustrankaFormatedWithAdressOIB>
  <DomainObject.Predmet.ProtustrankaWithAdress>
    <izvorni_sadrzaj>POVRĆE KOREN jednostavno društvo s ograničenom odgovornošću za poljoprivrednu djelatnost Vinogradska 14/C, 40000 Novakovec</izvorni_sadrzaj>
    <derivirana_varijabla naziv="DomainObject.Predmet.ProtustrankaWithAdress_1">POVRĆE KOREN jednostavno društvo s ograničenom odgovornošću za poljoprivrednu djelatnost Vinogradska 14/C, 40000 Novakovec</derivirana_varijabla>
  </DomainObject.Predmet.ProtustrankaWithAdress>
  <DomainObject.Predmet.ProtustrankaWithAdressOIB>
    <izvorni_sadrzaj>POVRĆE KOREN jednostavno društvo s ograničenom odgovornošću za poljoprivrednu djelatnost, OIB 63318435060, Vinogradska 14/C, 40000 Novakovec</izvorni_sadrzaj>
    <derivirana_varijabla naziv="DomainObject.Predmet.ProtustrankaWithAdressOIB_1">POVRĆE KOREN jednostavno društvo s ograničenom odgovornošću za poljoprivrednu djelatnost, OIB 63318435060, Vinogradska 14/C, 40000 Novakovec</derivirana_varijabla>
  </DomainObject.Predmet.ProtustrankaWithAdressOIB>
  <DomainObject.Predmet.ProtustrankaNazivFormated>
    <izvorni_sadrzaj>POVRĆE KOREN jednostavno društvo s ograničenom odgovornošću za poljoprivrednu djelatnost</izvorni_sadrzaj>
    <derivirana_varijabla naziv="DomainObject.Predmet.ProtustrankaNazivFormated_1">POVRĆE KOREN jednostavno društvo s ograničenom odgovornošću za poljoprivrednu djelatnost</derivirana_varijabla>
  </DomainObject.Predmet.ProtustrankaNazivFormated>
  <DomainObject.Predmet.ProtustrankaNazivFormatedOIB>
    <izvorni_sadrzaj>POVRĆE KOREN jednostavno društvo s ograničenom odgovornošću za poljoprivrednu djelatnost, OIB 63318435060</izvorni_sadrzaj>
    <derivirana_varijabla naziv="DomainObject.Predmet.ProtustrankaNazivFormatedOIB_1">POVRĆE KOREN jednostavno društvo s ograničenom odgovornošću za poljoprivrednu djelatnost, OIB 63318435060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30143.42</izvorni_sadrzaj>
    <derivirana_varijabla naziv="DomainObject.Predmet.TrenutnaVrijednost_1">30143.42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POVRĆE KOREN jednostavno društvo s ograničenom odgovornošću za poljoprivrednu djelatnost</item>
    </izvorni_sadrzaj>
    <derivirana_varijabla naziv="DomainObject.Predmet.ProtuStrankaListFormated_1">
      <item>POVRĆE KOREN jednostavno društvo s ograničenom odgovornošću za poljoprivrednu djelatnost</item>
    </derivirana_varijabla>
  </DomainObject.Predmet.ProtuStrankaListFormated>
  <DomainObject.Predmet.ProtuStrankaListFormatedOIB>
    <izvorni_sadrzaj>
      <item>POVRĆE KOREN jednostavno društvo s ograničenom odgovornošću za poljoprivrednu djelatnost, OIB 63318435060</item>
    </izvorni_sadrzaj>
    <derivirana_varijabla naziv="DomainObject.Predmet.ProtuStrankaListFormatedOIB_1">
      <item>POVRĆE KOREN jednostavno društvo s ograničenom odgovornošću za poljoprivrednu djelatnost, OIB 63318435060</item>
    </derivirana_varijabla>
  </DomainObject.Predmet.ProtuStrankaListFormatedOIB>
  <DomainObject.Predmet.ProtuStrankaListFormatedWithAdress>
    <izvorni_sadrzaj>
      <item>POVRĆE KOREN jednostavno društvo s ograničenom odgovornošću za poljoprivrednu djelatnost, Vinogradska 14/C, 40000 Novakovec</item>
    </izvorni_sadrzaj>
    <derivirana_varijabla naziv="DomainObject.Predmet.ProtuStrankaListFormatedWithAdress_1">
      <item>POVRĆE KOREN jednostavno društvo s ograničenom odgovornošću za poljoprivrednu djelatnost, Vinogradska 14/C, 40000 Novakovec</item>
    </derivirana_varijabla>
  </DomainObject.Predmet.ProtuStrankaListFormatedWithAdress>
  <DomainObject.Predmet.ProtuStrankaListFormatedWithAdressOIB>
    <izvorni_sadrzaj>
      <item>POVRĆE KOREN jednostavno društvo s ograničenom odgovornošću za poljoprivrednu djelatnost, OIB 63318435060, Vinogradska 14/C, 40000 Novakovec</item>
    </izvorni_sadrzaj>
    <derivirana_varijabla naziv="DomainObject.Predmet.ProtuStrankaListFormatedWithAdressOIB_1">
      <item>POVRĆE KOREN jednostavno društvo s ograničenom odgovornošću za poljoprivrednu djelatnost, OIB 63318435060, Vinogradska 14/C, 40000 Novakovec</item>
    </derivirana_varijabla>
  </DomainObject.Predmet.ProtuStrankaListFormatedWithAdressOIB>
  <DomainObject.Predmet.ProtuStrankaListNazivFormated>
    <izvorni_sadrzaj>
      <item>POVRĆE KOREN jednostavno društvo s ograničenom odgovornošću za poljoprivrednu djelatnost</item>
    </izvorni_sadrzaj>
    <derivirana_varijabla naziv="DomainObject.Predmet.ProtuStrankaListNazivFormated_1">
      <item>POVRĆE KOREN jednostavno društvo s ograničenom odgovornošću za poljoprivrednu djelatnost</item>
    </derivirana_varijabla>
  </DomainObject.Predmet.ProtuStrankaListNazivFormated>
  <DomainObject.Predmet.ProtuStrankaListNazivFormatedOIB>
    <izvorni_sadrzaj>
      <item>POVRĆE KOREN jednostavno društvo s ograničenom odgovornošću za poljoprivrednu djelatnost, OIB 63318435060</item>
    </izvorni_sadrzaj>
    <derivirana_varijabla naziv="DomainObject.Predmet.ProtuStrankaListNazivFormatedOIB_1">
      <item>POVRĆE KOREN jednostavno društvo s ograničenom odgovornošću za poljoprivrednu djelatnost, OIB 63318435060</item>
    </derivirana_varijabla>
  </DomainObject.Predmet.ProtuStrankaListNazivFormatedOIB>
  <DomainObject.Predmet.OstaliListFormated>
    <izvorni_sadrzaj>
      <item>Sudski registar, Trgovački sud u Varaždinu</item>
      <item>Miljenko Koren</item>
    </izvorni_sadrzaj>
    <derivirana_varijabla naziv="DomainObject.Predmet.OstaliListFormated_1">
      <item>Sudski registar, Trgovački sud u Varaždinu</item>
      <item>Miljenko Koren</item>
    </derivirana_varijabla>
  </DomainObject.Predmet.OstaliListFormated>
  <DomainObject.Predmet.OstaliListFormatedOIB>
    <izvorni_sadrzaj>
      <item>Sudski registar, Trgovački sud u Varaždinu</item>
      <item>Miljenko Koren, OIB 48325171345</item>
    </izvorni_sadrzaj>
    <derivirana_varijabla naziv="DomainObject.Predmet.OstaliListFormatedOIB_1">
      <item>Sudski registar, Trgovački sud u Varaždinu</item>
      <item>Miljenko Koren, OIB 48325171345</item>
    </derivirana_varijabla>
  </DomainObject.Predmet.OstaliListFormatedOIB>
  <DomainObject.Predmet.OstaliListFormatedWithAdress>
    <izvorni_sadrzaj>
      <item>Sudski registar, Trgovački sud u Varaždinu</item>
      <item>Miljenko Koren, Ulica Varaždinska 16/1, 42205 Cargovec</item>
    </izvorni_sadrzaj>
    <derivirana_varijabla naziv="DomainObject.Predmet.OstaliListFormatedWithAdress_1">
      <item>Sudski registar, Trgovački sud u Varaždinu</item>
      <item>Miljenko Koren, Ulica Varaždinska 16/1, 42205 Cargovec</item>
    </derivirana_varijabla>
  </DomainObject.Predmet.OstaliListFormatedWithAdress>
  <DomainObject.Predmet.OstaliListFormatedWithAdressOIB>
    <izvorni_sadrzaj>
      <item>Sudski registar, Trgovački sud u Varaždinu</item>
      <item>Miljenko Koren, OIB 48325171345, Ulica Varaždinska 16/1, 42205 Cargovec</item>
    </izvorni_sadrzaj>
    <derivirana_varijabla naziv="DomainObject.Predmet.OstaliListFormatedWithAdressOIB_1">
      <item>Sudski registar, Trgovački sud u Varaždinu</item>
      <item>Miljenko Koren, OIB 48325171345, Ulica Varaždinska 16/1, 42205 Cargovec</item>
    </derivirana_varijabla>
  </DomainObject.Predmet.OstaliListFormatedWithAdressOIB>
  <DomainObject.Predmet.OstaliListNazivFormated>
    <izvorni_sadrzaj>
      <item>Sudski registar, Trgovački sud u Varaždinu</item>
      <item>Miljenko Koren</item>
    </izvorni_sadrzaj>
    <derivirana_varijabla naziv="DomainObject.Predmet.OstaliListNazivFormated_1">
      <item>Sudski registar, Trgovački sud u Varaždinu</item>
      <item>Miljenko Koren</item>
    </derivirana_varijabla>
  </DomainObject.Predmet.OstaliListNazivFormated>
  <DomainObject.Predmet.OstaliListNazivFormatedOIB>
    <izvorni_sadrzaj>
      <item>Sudski registar, Trgovački sud u Varaždinu</item>
      <item>Miljenko Koren, OIB 48325171345</item>
    </izvorni_sadrzaj>
    <derivirana_varijabla naziv="DomainObject.Predmet.OstaliListNazivFormatedOIB_1">
      <item>Sudski registar, Trgovački sud u Varaždinu</item>
      <item>Miljenko Koren, OIB 48325171345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St-91/2016-5</izvorni_sadrzaj>
    <derivirana_varijabla naziv="DomainObject.PoslovniBrojDokumenta_1">St-91/2016-5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POVRĆE KOREN jednostavno društvo s ograničenom odgovornošću za poljoprivrednu djelatnost</izvorni_sadrzaj>
    <derivirana_varijabla naziv="DomainObject.Predmet.ProtustrankaIDrugi_1">POVRĆE KOREN jednostavno društvo s ograničenom odgovornošću za poljoprivrednu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POVRĆE KOREN jednostavno društvo s ograničenom odgovornošću za poljoprivrednu djelatnost, OIB 63318435060, Vinogradska 14/C, 40000 Novakovec</izvorni_sadrzaj>
    <derivirana_varijabla naziv="DomainObject.Predmet.ProtustrankaIDrugiAdressOIB_1">POVRĆE KOREN jednostavno društvo s ograničenom odgovornošću za poljoprivrednu djelatnost, OIB 63318435060, Vinogradska 14/C,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POVRĆE KOREN jednostavno društvo s ograničenom odgovornošću za poljoprivrednu djelatnost</item>
      <item>Sudski registar, Trgovački sud u Varaždinu</item>
      <item>Miljenko Koren</item>
    </izvorni_sadrzaj>
    <derivirana_varijabla naziv="DomainObject.Predmet.SudioniciListNaziv_1">
      <item>Financijska agencija</item>
      <item>POVRĆE KOREN jednostavno društvo s ograničenom odgovornošću za poljoprivrednu djelatnost</item>
      <item>Sudski registar, Trgovački sud u Varaždinu</item>
      <item>Miljenko Koren</item>
    </derivirana_varijabla>
  </DomainObject.Predmet.SudioniciListNaziv>
  <DomainObject.Predmet.SudioniciListAdressOIB>
    <izvorni_sadrzaj>
      <item>Financijska agencija, OIB 85821130368, A. Cesarca 2,42000 Varaždin</item>
      <item>POVRĆE KOREN jednostavno društvo s ograničenom odgovornošću za poljoprivrednu djelatnost, OIB 63318435060, Vinogradska 14/C,40000 Novakovec</item>
      <item>Sudski registar, Trgovački sud u Varaždinu</item>
      <item>Miljenko Koren, OIB 48325171345, Ulica Varaždinska 16/1,42205 Cargovec</item>
    </izvorni_sadrzaj>
    <derivirana_varijabla naziv="DomainObject.Predmet.SudioniciListAdressOIB_1">
      <item>Financijska agencija, OIB 85821130368, A. Cesarca 2,42000 Varaždin</item>
      <item>POVRĆE KOREN jednostavno društvo s ograničenom odgovornošću za poljoprivrednu djelatnost, OIB 63318435060, Vinogradska 14/C,40000 Novakovec</item>
      <item>Sudski registar, Trgovački sud u Varaždinu</item>
      <item>Miljenko Koren, OIB 48325171345, Ulica Varaždinska 16/1,42205 Cargovec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B3CC6-D39F-472F-92AB-9AD7F4A3E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2792</properties:Characters>
  <properties:Lines>89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