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977d" w14:paraId="c55977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F5C2D">
        <w:t>4</w:t>
      </w:r>
      <w:r w:rsidR="00BD27AA">
        <w:t>3</w:t>
      </w:r>
      <w:r w:rsidR="00EA03DC">
        <w:t>7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BD27AA">
        <w:t xml:space="preserve">JANJIK 2014 j.d.o.o. za trgovinu i usluge Samobor, Dragutina </w:t>
      </w:r>
      <w:proofErr w:type="spellStart"/>
      <w:r w:rsidR="00BD27AA">
        <w:t>Domjanića</w:t>
      </w:r>
      <w:proofErr w:type="spellEnd"/>
      <w:r w:rsidR="00BD27AA">
        <w:t xml:space="preserve"> 12, OIB 82220624839, MBS 080899653, dana</w:t>
      </w:r>
      <w:r w:rsidR="00C00CDD">
        <w:t xml:space="preserve"> </w:t>
      </w:r>
      <w:r w:rsidR="005F5C2D">
        <w:t>20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BD27AA">
        <w:t xml:space="preserve">JANJIK 2014 j.d.o.o. za trgovinu i usluge Samobor, Dragutina </w:t>
      </w:r>
      <w:proofErr w:type="spellStart"/>
      <w:r w:rsidR="00BD27AA">
        <w:t>Domjanića</w:t>
      </w:r>
      <w:proofErr w:type="spellEnd"/>
      <w:r w:rsidR="00BD27AA">
        <w:t xml:space="preserve"> 12, OIB 82220624839, MBS 080899653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EA3BCD">
        <w:t xml:space="preserve">u upraviteljicu imenuje se </w:t>
      </w:r>
      <w:r w:rsidR="004513D2">
        <w:t xml:space="preserve">Ana-Maria Bogović iz Slavonskog Broda, Naselje </w:t>
      </w:r>
      <w:proofErr w:type="spellStart"/>
      <w:r w:rsidR="004513D2">
        <w:t>Lutvnika</w:t>
      </w:r>
      <w:proofErr w:type="spellEnd"/>
      <w:r w:rsidR="004513D2">
        <w:t>, ulaz 2/9</w:t>
      </w:r>
      <w:r w:rsidR="00976208">
        <w:t>, OIB 36495483478</w:t>
      </w:r>
      <w:r w:rsidR="004513D2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015C2B">
        <w:t xml:space="preserve">JANJIK 2014 j.d.o.o. za trgovinu i usluge Samobor, Dragutina </w:t>
      </w:r>
      <w:proofErr w:type="spellStart"/>
      <w:r w:rsidR="00015C2B">
        <w:t>Domjanića</w:t>
      </w:r>
      <w:proofErr w:type="spellEnd"/>
      <w:r w:rsidR="00015C2B">
        <w:t xml:space="preserve"> 12, OIB 82220624839, MBS 080899653</w:t>
      </w:r>
      <w:r w:rsidR="0078007A">
        <w:t>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9C3D31">
        <w:t xml:space="preserve">8. lipnja </w:t>
      </w:r>
      <w:r w:rsidR="00E63356">
        <w:t xml:space="preserve">2016. zahtjev za provedbu skraćenog stečajnog postupka nad dužnikom </w:t>
      </w:r>
      <w:r w:rsidR="00015C2B">
        <w:t>JANJIK 2014 j.d.o.o. za trgovinu i usluge, OIB 82220624839, s</w:t>
      </w:r>
      <w:r w:rsidR="00C00CDD">
        <w:t xml:space="preserve">a sjedištem u </w:t>
      </w:r>
      <w:r w:rsidR="00015C2B">
        <w:t xml:space="preserve">Samobor, Dragutina </w:t>
      </w:r>
      <w:proofErr w:type="spellStart"/>
      <w:r w:rsidR="00015C2B">
        <w:t>Domjanića</w:t>
      </w:r>
      <w:proofErr w:type="spellEnd"/>
      <w:r w:rsidR="00015C2B">
        <w:t xml:space="preserve"> 12</w:t>
      </w:r>
      <w:r w:rsidR="00896E37">
        <w:t xml:space="preserve">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96E37">
        <w:t>4</w:t>
      </w:r>
      <w:r w:rsidR="00015C2B">
        <w:t>37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20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E9C" w:rsidP="00C02BFE" w:rsidR="007A5E9C">
      <w:r>
        <w:separator/>
      </w:r>
    </w:p>
  </w:endnote>
  <w:endnote w:id="0" w:type="continuationSeparator">
    <w:p w:rsidRDefault="007A5E9C" w:rsidP="00C02BFE" w:rsidR="007A5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E9C" w:rsidP="00C02BFE" w:rsidR="007A5E9C">
      <w:r>
        <w:separator/>
      </w:r>
    </w:p>
  </w:footnote>
  <w:footnote w:id="0" w:type="continuationSeparator">
    <w:p w:rsidRDefault="007A5E9C" w:rsidP="00C02BFE" w:rsidR="007A5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015C2B">
      <w:t>37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316CF"/>
    <w:rsid w:val="00050B75"/>
    <w:rsid w:val="00086BC9"/>
    <w:rsid w:val="00094B08"/>
    <w:rsid w:val="000F7E2C"/>
    <w:rsid w:val="00121279"/>
    <w:rsid w:val="001268C6"/>
    <w:rsid w:val="00141797"/>
    <w:rsid w:val="00151C30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93EE1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513D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B6D1A"/>
    <w:rsid w:val="005C48E5"/>
    <w:rsid w:val="005C4A2D"/>
    <w:rsid w:val="005D44DA"/>
    <w:rsid w:val="005F356E"/>
    <w:rsid w:val="005F512D"/>
    <w:rsid w:val="005F5C2D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A5E9C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96E37"/>
    <w:rsid w:val="008A21DB"/>
    <w:rsid w:val="008C1F00"/>
    <w:rsid w:val="008F3926"/>
    <w:rsid w:val="009365DE"/>
    <w:rsid w:val="009441A8"/>
    <w:rsid w:val="00955E0E"/>
    <w:rsid w:val="009716F5"/>
    <w:rsid w:val="00976208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137D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03DC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JANJIK 2014  j.d.o.o.</izvorni_sadrzaj>
    <derivirana_varijabla naziv="DomainObject.Predmet.ProtustrankaFormated_1">  JANJIK 2014  j.d.o.o.</derivirana_varijabla>
  </DomainObject.Predmet.ProtustrankaFormated>
  <DomainObject.Predmet.ProtustrankaFormatedOIB>
    <izvorni_sadrzaj>  JANJIK 2014  j.d.o.o., OIB 82220624839</izvorni_sadrzaj>
    <derivirana_varijabla naziv="DomainObject.Predmet.ProtustrankaFormatedOIB_1">  JANJIK 2014  j.d.o.o., OIB 82220624839</derivirana_varijabla>
  </DomainObject.Predmet.ProtustrankaFormatedOIB>
  <DomainObject.Predmet.ProtustrankaFormatedWithAdress>
    <izvorni_sadrzaj> JANJIK 2014  j.d.o.o., Dragutina Domjanića 12, 10430 Samobor</izvorni_sadrzaj>
    <derivirana_varijabla naziv="DomainObject.Predmet.ProtustrankaFormatedWithAdress_1"> JANJIK 2014  j.d.o.o., Dragutina Domjanića 12, 10430 Samobor</derivirana_varijabla>
  </DomainObject.Predmet.ProtustrankaFormatedWithAdress>
  <DomainObject.Predmet.ProtustrankaFormatedWithAdressOIB>
    <izvorni_sadrzaj> JANJIK 2014  j.d.o.o., OIB 82220624839, Dragutina Domjanića 12, 10430 Samobor</izvorni_sadrzaj>
    <derivirana_varijabla naziv="DomainObject.Predmet.ProtustrankaFormatedWithAdressOIB_1"> JANJIK 2014  j.d.o.o., OIB 82220624839, Dragutina Domjanića 12, 10430 Samobor</derivirana_varijabla>
  </DomainObject.Predmet.ProtustrankaFormatedWithAdressOIB>
  <DomainObject.Predmet.ProtustrankaWithAdress>
    <izvorni_sadrzaj>JANJIK 2014  j.d.o.o. Dragutina Domjanića 12, 10430 Samobor</izvorni_sadrzaj>
    <derivirana_varijabla naziv="DomainObject.Predmet.ProtustrankaWithAdress_1">JANJIK 2014  j.d.o.o. Dragutina Domjanića 12, 10430 Samobor</derivirana_varijabla>
  </DomainObject.Predmet.ProtustrankaWithAdress>
  <DomainObject.Predmet.ProtustrankaWithAdressOIB>
    <izvorni_sadrzaj>JANJIK 2014  j.d.o.o., OIB 82220624839, Dragutina Domjanića 12, 10430 Samobor</izvorni_sadrzaj>
    <derivirana_varijabla naziv="DomainObject.Predmet.ProtustrankaWithAdressOIB_1">JANJIK 2014  j.d.o.o., OIB 82220624839, Dragutina Domjanića 12, 10430 Samobor</derivirana_varijabla>
  </DomainObject.Predmet.ProtustrankaWithAdressOIB>
  <DomainObject.Predmet.ProtustrankaNazivFormated>
    <izvorni_sadrzaj>JANJIK 2014  j.d.o.o.</izvorni_sadrzaj>
    <derivirana_varijabla naziv="DomainObject.Predmet.ProtustrankaNazivFormated_1">JANJIK 2014  j.d.o.o.</derivirana_varijabla>
  </DomainObject.Predmet.ProtustrankaNazivFormated>
  <DomainObject.Predmet.ProtustrankaNazivFormatedOIB>
    <izvorni_sadrzaj>JANJIK 2014  j.d.o.o., OIB 82220624839</izvorni_sadrzaj>
    <derivirana_varijabla naziv="DomainObject.Predmet.ProtustrankaNazivFormatedOIB_1">JANJIK 2014  j.d.o.o., OIB 82220624839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JANJIK 2014  j.d.o.o.</item>
    </izvorni_sadrzaj>
    <derivirana_varijabla naziv="DomainObject.Predmet.ProtuStrankaListFormated_1">
      <item>JANJIK 2014  j.d.o.o.</item>
    </derivirana_varijabla>
  </DomainObject.Predmet.ProtuStrankaListFormated>
  <DomainObject.Predmet.ProtuStrankaListFormatedOIB>
    <izvorni_sadrzaj>
      <item>JANJIK 2014  j.d.o.o., OIB 82220624839</item>
    </izvorni_sadrzaj>
    <derivirana_varijabla naziv="DomainObject.Predmet.ProtuStrankaListFormatedOIB_1">
      <item>JANJIK 2014  j.d.o.o., OIB 82220624839</item>
    </derivirana_varijabla>
  </DomainObject.Predmet.ProtuStrankaListFormatedOIB>
  <DomainObject.Predmet.ProtuStrankaListFormatedWithAdress>
    <izvorni_sadrzaj>
      <item>JANJIK 2014  j.d.o.o., Dragutina Domjanića 12, 10430 Samobor</item>
    </izvorni_sadrzaj>
    <derivirana_varijabla naziv="DomainObject.Predmet.ProtuStrankaListFormatedWithAdress_1">
      <item>JANJIK 2014  j.d.o.o., Dragutina Domjanića 12, 10430 Samobor</item>
    </derivirana_varijabla>
  </DomainObject.Predmet.ProtuStrankaListFormatedWithAdress>
  <DomainObject.Predmet.ProtuStrankaListFormatedWithAdressOIB>
    <izvorni_sadrzaj>
      <item>JANJIK 2014  j.d.o.o., OIB 82220624839, Dragutina Domjanića 12, 10430 Samobor</item>
    </izvorni_sadrzaj>
    <derivirana_varijabla naziv="DomainObject.Predmet.ProtuStrankaListFormatedWithAdressOIB_1">
      <item>JANJIK 2014  j.d.o.o., OIB 82220624839, Dragutina Domjanića 12, 10430 Samobor</item>
    </derivirana_varijabla>
  </DomainObject.Predmet.ProtuStrankaListFormatedWithAdressOIB>
  <DomainObject.Predmet.ProtuStrankaListNazivFormated>
    <izvorni_sadrzaj>
      <item>JANJIK 2014  j.d.o.o.</item>
    </izvorni_sadrzaj>
    <derivirana_varijabla naziv="DomainObject.Predmet.ProtuStrankaListNazivFormated_1">
      <item>JANJIK 2014  j.d.o.o.</item>
    </derivirana_varijabla>
  </DomainObject.Predmet.ProtuStrankaListNazivFormated>
  <DomainObject.Predmet.ProtuStrankaListNazivFormatedOIB>
    <izvorni_sadrzaj>
      <item>JANJIK 2014  j.d.o.o., OIB 82220624839</item>
    </izvorni_sadrzaj>
    <derivirana_varijabla naziv="DomainObject.Predmet.ProtuStrankaListNazivFormatedOIB_1">
      <item>JANJIK 2014  j.d.o.o., OIB 82220624839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JANJIK 2014  j.d.o.o.</izvorni_sadrzaj>
    <derivirana_varijabla naziv="DomainObject.Predmet.ProtustrankaIDrugi_1">JANJIK 2014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JANJIK 2014  j.d.o.o., OIB 82220624839, Dragutina Domjanića 12, 10430 Samobor</izvorni_sadrzaj>
    <derivirana_varijabla naziv="DomainObject.Predmet.ProtustrankaIDrugiAdressOIB_1">JANJIK 2014  j.d.o.o., OIB 82220624839, Dragutina Domjanića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JANJIK 2014  j.d.o.o.</item>
      <item>FINA Regionalni centar Zagreb</item>
    </izvorni_sadrzaj>
    <derivirana_varijabla naziv="DomainObject.Predmet.SudioniciListNaziv_1">
      <item>JANJIK 2014  j.d.o.o.</item>
      <item>FINA Regionalni centar Zagreb</item>
    </derivirana_varijabla>
  </DomainObject.Predmet.SudioniciListNaziv>
  <DomainObject.Predmet.SudioniciListAdressOIB>
    <izvorni_sadrzaj>
      <item>JANJIK 2014  j.d.o.o., OIB 82220624839, Dragutina Domjanića 12,10430 Samobor</item>
      <item>FINA Regionalni centar Zagreb, OIB 85821130368, Trg svibanjskih žrtava 1995. 1,10000 Zagreb</item>
    </izvorni_sadrzaj>
    <derivirana_varijabla naziv="DomainObject.Predmet.SudioniciListAdressOIB_1">
      <item>JANJIK 2014  j.d.o.o., OIB 82220624839, Dragutina Domjanića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82220624839</item>
      <item>, OIB 85821130368</item>
    </izvorni_sadrzaj>
    <derivirana_varijabla naziv="DomainObject.Predmet.SudioniciListNazivOIB_1">
      <item>, OIB 82220624839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73026-010C-412B-880F-B77E071B1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2383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2017-01-20T06:51:00Z</dcterms:created>
  <dc:creator>Darija Miličević</dc:creator>
  <cp:lastModifiedBy>Darija Miličević</cp:lastModifiedBy>
  <cp:lastPrinted>2017-01-20T10:33:00Z</cp:lastPrinted>
  <dcterms:modified xmlns:xsi="http://www.w3.org/2001/XMLSchema-instance" xsi:type="dcterms:W3CDTF">2017-01-20T10:34:00Z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