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9eb4" w14:paraId="56a9eb4" w:rsidRDefault="009C1DB7" w:rsidP="00D1017A" w:rsidR="009C1DB7" w:rsidRPr="00C74552">
      <w:pPr>
        <w:jc w:val="right"/>
        <w15:collapsed w:val="false"/>
      </w:pPr>
      <w:bookmarkStart w:name="_GoBack" w:id="0"/>
      <w:bookmarkEnd w:id="0"/>
      <w:r w:rsidRPr="00C74552">
        <w:tab/>
      </w:r>
      <w:r w:rsidRPr="00C74552">
        <w:tab/>
      </w:r>
      <w:r w:rsidRPr="00C74552">
        <w:tab/>
      </w:r>
      <w:r w:rsidRPr="00C74552">
        <w:tab/>
      </w:r>
    </w:p>
    <w:p w:rsidRDefault="00934D58" w:rsidP="00934D58" w:rsidR="00934D58" w:rsidRPr="00C74552">
      <w:pPr>
        <w:jc w:val="center"/>
        <w:rPr>
          <w:b/>
        </w:rPr>
      </w:pPr>
      <w:r w:rsidRPr="00C74552">
        <w:rPr>
          <w:b/>
        </w:rPr>
        <w:t>Z A P I S N I K</w:t>
      </w:r>
    </w:p>
    <w:p w:rsidRDefault="00934D58" w:rsidP="00934D58" w:rsidR="00934D58" w:rsidRPr="00C74552">
      <w:pPr>
        <w:jc w:val="both"/>
      </w:pPr>
    </w:p>
    <w:p w:rsidRDefault="00072EF7" w:rsidP="00D42DE7" w:rsidR="00D42DE7" w:rsidRPr="00C74552">
      <w:pPr>
        <w:jc w:val="both"/>
      </w:pPr>
      <w:r w:rsidRPr="00C74552">
        <w:t>sa ročišta održanog pred</w:t>
      </w:r>
      <w:r w:rsidR="00D42DE7" w:rsidRPr="00C74552">
        <w:t xml:space="preserve"> Trgovačk</w:t>
      </w:r>
      <w:r w:rsidRPr="00C74552">
        <w:t>im</w:t>
      </w:r>
      <w:r w:rsidR="00D42DE7" w:rsidRPr="00C74552">
        <w:t xml:space="preserve"> sud</w:t>
      </w:r>
      <w:r w:rsidRPr="00C74552">
        <w:t>om</w:t>
      </w:r>
      <w:r w:rsidR="00D42DE7" w:rsidRPr="00C74552">
        <w:t xml:space="preserve"> u Zadru, dana </w:t>
      </w:r>
      <w:r w:rsidR="009F1426">
        <w:t>16</w:t>
      </w:r>
      <w:r w:rsidR="001A7AA7">
        <w:t xml:space="preserve">. </w:t>
      </w:r>
      <w:r w:rsidR="009F1426">
        <w:t>studenog</w:t>
      </w:r>
      <w:r w:rsidR="00022569">
        <w:t xml:space="preserve"> </w:t>
      </w:r>
      <w:r w:rsidR="00145838">
        <w:t>2017</w:t>
      </w:r>
      <w:r w:rsidR="00D42DE7" w:rsidRPr="00C74552">
        <w:t>., povodom prijedloga za otvaranje stečajnog postupka nad dužnikom</w:t>
      </w:r>
      <w:r w:rsidR="000A3F9F" w:rsidRPr="00C74552">
        <w:t xml:space="preserve"> </w:t>
      </w:r>
      <w:r w:rsidR="004C6A28">
        <w:t>PRIRODA I DRUŠTVO d.o.o., Skradin, Fra Luje Maruna 17, OIB:</w:t>
      </w:r>
      <w:r w:rsidR="004C6A28">
        <w:rPr>
          <w:rFonts w:cs="Arial" w:hAnsi="Arial" w:ascii="Arial"/>
          <w:color w:val="003366"/>
          <w:sz w:val="18"/>
          <w:szCs w:val="18"/>
        </w:rPr>
        <w:t xml:space="preserve"> </w:t>
      </w:r>
      <w:r w:rsidR="004C6A28">
        <w:t>08103126444</w:t>
      </w:r>
      <w:r w:rsidR="00BB6DE5" w:rsidRPr="00DE4EDD">
        <w:t>,</w:t>
      </w:r>
      <w:r w:rsidR="00BB6DE5">
        <w:t xml:space="preserve"> </w:t>
      </w:r>
      <w:r w:rsidR="00D42DE7" w:rsidRPr="00C74552">
        <w:t xml:space="preserve">radi </w:t>
      </w:r>
      <w:r w:rsidR="00E762B9" w:rsidRPr="00C74552">
        <w:t xml:space="preserve">očitovanja o prijedlogu </w:t>
      </w:r>
      <w:r w:rsidR="00D42DE7" w:rsidRPr="00C74552">
        <w:t xml:space="preserve">za otvaranje stečajnog postupka i rasprave o pretpostavkama za otvaranje stečajnog postupka </w:t>
      </w:r>
    </w:p>
    <w:p w:rsidRDefault="00934D58" w:rsidP="00934D58" w:rsidR="00934D58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Nazočni od suda: </w:t>
      </w:r>
    </w:p>
    <w:p w:rsidRDefault="00850F5F" w:rsidP="006525A1" w:rsidR="006525A1" w:rsidRPr="00C74552">
      <w:pPr>
        <w:jc w:val="both"/>
      </w:pPr>
      <w:r w:rsidRPr="00C74552">
        <w:t>Ana Markač, sutkinja</w:t>
      </w:r>
    </w:p>
    <w:p w:rsidRDefault="00EE735B" w:rsidP="006525A1" w:rsidR="006525A1" w:rsidRPr="00C74552">
      <w:pPr>
        <w:jc w:val="both"/>
      </w:pPr>
      <w:r>
        <w:t>Elena Glavan</w:t>
      </w:r>
      <w:r w:rsidR="006525A1" w:rsidRPr="00C74552">
        <w:t>, zapisničar</w:t>
      </w:r>
    </w:p>
    <w:p w:rsidRDefault="006525A1" w:rsidP="006525A1" w:rsidR="006525A1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Početak u </w:t>
      </w:r>
      <w:r w:rsidR="000115DE">
        <w:t>8</w:t>
      </w:r>
      <w:r w:rsidR="00AA0EBA">
        <w:t>,</w:t>
      </w:r>
      <w:r w:rsidR="00EE735B">
        <w:t>20</w:t>
      </w:r>
      <w:r w:rsidRPr="00C74552">
        <w:t xml:space="preserve"> sati</w:t>
      </w:r>
      <w:r w:rsidR="00A966E9">
        <w:t>.</w:t>
      </w:r>
    </w:p>
    <w:p w:rsidRDefault="002930D3" w:rsidP="002930D3" w:rsidR="002930D3">
      <w:pPr>
        <w:jc w:val="both"/>
      </w:pPr>
    </w:p>
    <w:p w:rsidRDefault="002930D3" w:rsidP="002930D3" w:rsidR="0095475A" w:rsidRPr="0095475A">
      <w:pPr>
        <w:jc w:val="both"/>
      </w:pPr>
      <w:r>
        <w:t>Utvrđuje se da su na ročište pristupili:</w:t>
      </w:r>
    </w:p>
    <w:p w:rsidRDefault="0095475A" w:rsidP="0095475A" w:rsidR="0095475A">
      <w:pPr>
        <w:jc w:val="both"/>
        <w:rPr>
          <w:b/>
        </w:rPr>
      </w:pPr>
    </w:p>
    <w:p w:rsidRDefault="0095475A" w:rsidP="0095475A" w:rsidR="0095475A">
      <w:pPr>
        <w:jc w:val="both"/>
      </w:pPr>
      <w:r>
        <w:t xml:space="preserve">Za stečajnog dužnika: </w:t>
      </w:r>
      <w:r w:rsidR="004C6A28">
        <w:t>nitko</w:t>
      </w:r>
      <w:r w:rsidR="009F1426">
        <w:t>, uredno obaviješten.</w:t>
      </w:r>
    </w:p>
    <w:p w:rsidRDefault="001F6446" w:rsidP="0095475A" w:rsidR="001F6446">
      <w:pPr>
        <w:jc w:val="both"/>
      </w:pPr>
    </w:p>
    <w:p w:rsidRDefault="001F6446" w:rsidP="0095475A" w:rsidR="001F6446">
      <w:pPr>
        <w:jc w:val="both"/>
      </w:pPr>
      <w:r>
        <w:t xml:space="preserve">Dana </w:t>
      </w:r>
      <w:r w:rsidR="00EE735B">
        <w:t>15</w:t>
      </w:r>
      <w:r>
        <w:t xml:space="preserve">. </w:t>
      </w:r>
      <w:r w:rsidR="00EE735B">
        <w:t>studenog</w:t>
      </w:r>
      <w:r>
        <w:t xml:space="preserve"> 2017. zaprimljen je e-mail Gorana </w:t>
      </w:r>
      <w:proofErr w:type="spellStart"/>
      <w:r>
        <w:t>Hrapovića</w:t>
      </w:r>
      <w:proofErr w:type="spellEnd"/>
      <w:r>
        <w:t>, zakonskog zastupnika dužnika kojim isti ispričava svoj nedolazak na današnje ročište zbog zdravstvenog stanja slijedom čega moli da mu se odredi drugi termin za ročište</w:t>
      </w:r>
      <w:r w:rsidR="009F1426">
        <w:t>, a uz koji podnesak je dostavio liječničku potvrdu</w:t>
      </w:r>
      <w:r>
        <w:t xml:space="preserve">. </w:t>
      </w:r>
    </w:p>
    <w:p w:rsidRDefault="001F6446" w:rsidP="0095475A" w:rsidR="001F6446">
      <w:pPr>
        <w:jc w:val="both"/>
      </w:pPr>
    </w:p>
    <w:p w:rsidRDefault="001F6446" w:rsidP="0095475A" w:rsidR="001F6446">
      <w:pPr>
        <w:jc w:val="both"/>
      </w:pPr>
    </w:p>
    <w:p w:rsidRDefault="001F6446" w:rsidP="001F6446" w:rsidR="001F6446" w:rsidRPr="00211D24">
      <w:pPr>
        <w:jc w:val="both"/>
        <w:rPr>
          <w:b/>
        </w:rPr>
      </w:pPr>
      <w:r w:rsidRPr="00211D24">
        <w:rPr>
          <w:b/>
        </w:rPr>
        <w:t xml:space="preserve">Sud donosi </w:t>
      </w:r>
    </w:p>
    <w:p w:rsidRDefault="001F6446" w:rsidP="001F6446" w:rsidR="001F6446" w:rsidRPr="00211D24">
      <w:pPr>
        <w:jc w:val="center"/>
        <w:rPr>
          <w:b/>
        </w:rPr>
      </w:pPr>
      <w:r w:rsidRPr="00211D24">
        <w:rPr>
          <w:b/>
        </w:rPr>
        <w:t>r j e š e n</w:t>
      </w:r>
      <w:r>
        <w:rPr>
          <w:b/>
        </w:rPr>
        <w:t xml:space="preserve"> </w:t>
      </w:r>
      <w:r w:rsidRPr="00211D24">
        <w:rPr>
          <w:b/>
        </w:rPr>
        <w:t xml:space="preserve">j e </w:t>
      </w:r>
    </w:p>
    <w:p w:rsidRDefault="001F6446" w:rsidP="001F6446" w:rsidR="001F6446" w:rsidRPr="00211D24">
      <w:pPr>
        <w:jc w:val="center"/>
      </w:pPr>
    </w:p>
    <w:p w:rsidRDefault="001F6446" w:rsidP="001F6446" w:rsidR="001F6446">
      <w:pPr>
        <w:jc w:val="both"/>
      </w:pPr>
      <w:r w:rsidRPr="00211D24">
        <w:t>Današnje ročište se odgađa</w:t>
      </w:r>
      <w:r>
        <w:t>, a</w:t>
      </w:r>
      <w:r w:rsidRPr="00211D24">
        <w:t xml:space="preserve"> slijedeće se određuje za dan </w:t>
      </w:r>
      <w:r w:rsidR="009F1426">
        <w:t>27. studenog</w:t>
      </w:r>
      <w:r w:rsidRPr="00211D24">
        <w:t xml:space="preserve"> 2017. u </w:t>
      </w:r>
      <w:r>
        <w:t>8</w:t>
      </w:r>
      <w:r w:rsidRPr="00211D24">
        <w:t>,</w:t>
      </w:r>
      <w:r w:rsidR="009F1426">
        <w:t>30</w:t>
      </w:r>
      <w:r>
        <w:t xml:space="preserve"> sati, sudnica 14/I, a na koje ročište će se ponovno pozv</w:t>
      </w:r>
      <w:r w:rsidR="009F1426">
        <w:t>ati zastupnik dužnika po zakonu i to putem pošte i  putem e-mail-a.</w:t>
      </w:r>
    </w:p>
    <w:p w:rsidRDefault="001F6446" w:rsidP="001F6446" w:rsidR="001F6446">
      <w:pPr>
        <w:jc w:val="both"/>
      </w:pPr>
    </w:p>
    <w:p w:rsidRDefault="001F6446" w:rsidP="001F6446" w:rsidR="001F6446">
      <w:pPr>
        <w:jc w:val="both"/>
      </w:pPr>
    </w:p>
    <w:p w:rsidRDefault="001F6446" w:rsidP="001F6446" w:rsidR="001F6446">
      <w:pPr>
        <w:jc w:val="center"/>
      </w:pPr>
      <w:r>
        <w:t>Dovršeno u 8,</w:t>
      </w:r>
      <w:r w:rsidR="00EE735B">
        <w:t>25</w:t>
      </w:r>
      <w:r>
        <w:t xml:space="preserve"> sati</w:t>
      </w:r>
    </w:p>
    <w:p w:rsidRDefault="001F6446" w:rsidP="001F6446" w:rsidR="001F6446">
      <w:pPr>
        <w:jc w:val="both"/>
      </w:pPr>
    </w:p>
    <w:p w:rsidRDefault="001F6446" w:rsidP="001F6446" w:rsidR="001F6446">
      <w:pPr>
        <w:jc w:val="both"/>
      </w:pPr>
    </w:p>
    <w:p w:rsidRDefault="001F6446" w:rsidP="001F6446" w:rsidR="001F6446" w:rsidRPr="00D1017A">
      <w:pPr>
        <w:jc w:val="both"/>
      </w:pPr>
      <w:r>
        <w:t xml:space="preserve">                                                                  </w:t>
      </w:r>
      <w:r w:rsidRPr="00D1017A">
        <w:t>Sutkinja</w:t>
      </w:r>
      <w:r w:rsidRPr="002930D3">
        <w:t xml:space="preserve"> </w:t>
      </w:r>
      <w:r>
        <w:t xml:space="preserve">                      </w:t>
      </w:r>
    </w:p>
    <w:p w:rsidRDefault="001F6446" w:rsidP="001F6446" w:rsidR="001F6446" w:rsidRPr="00D1017A">
      <w:pPr>
        <w:jc w:val="both"/>
      </w:pPr>
    </w:p>
    <w:p w:rsidRDefault="001F6446" w:rsidP="001F6446" w:rsidR="001F6446">
      <w:pPr>
        <w:jc w:val="both"/>
      </w:pPr>
    </w:p>
    <w:p w:rsidRDefault="001F6446" w:rsidP="001F6446" w:rsidR="001F6446" w:rsidRPr="00D1017A">
      <w:pPr>
        <w:jc w:val="both"/>
      </w:pPr>
    </w:p>
    <w:p w:rsidRDefault="001F6446" w:rsidP="001F6446" w:rsidR="001F6446">
      <w:pPr>
        <w:jc w:val="both"/>
      </w:pPr>
    </w:p>
    <w:p w:rsidRDefault="001F6446" w:rsidP="001F6446" w:rsidR="001F6446">
      <w:pPr>
        <w:tabs>
          <w:tab w:pos="6532" w:val="left"/>
        </w:tabs>
        <w:jc w:val="both"/>
      </w:pPr>
      <w:r>
        <w:t xml:space="preserve">                                                                 </w:t>
      </w:r>
      <w:r w:rsidRPr="00D1017A">
        <w:t>Zapisničar</w:t>
      </w:r>
      <w:r>
        <w:tab/>
      </w:r>
    </w:p>
    <w:p w:rsidRDefault="001F6446" w:rsidP="001F6446" w:rsidR="001F6446"/>
    <w:p w:rsidRDefault="00C72CA7" w:rsidP="0095475A" w:rsidR="00C72CA7">
      <w:pPr>
        <w:jc w:val="both"/>
        <w:rPr>
          <w:b/>
        </w:rPr>
      </w:pPr>
    </w:p>
    <w:p w:rsidRDefault="001F6446" w:rsidP="0095475A" w:rsidR="001F6446">
      <w:pPr>
        <w:jc w:val="both"/>
        <w:rPr>
          <w:b/>
        </w:rPr>
      </w:pPr>
    </w:p>
    <w:p w:rsidRDefault="001F6446" w:rsidP="0095475A" w:rsidR="001F6446">
      <w:pPr>
        <w:jc w:val="both"/>
        <w:rPr>
          <w:b/>
        </w:rPr>
      </w:pPr>
    </w:p>
    <w:p w:rsidRDefault="001F6446" w:rsidP="0095475A" w:rsidR="001F6446">
      <w:pPr>
        <w:jc w:val="both"/>
        <w:rPr>
          <w:b/>
        </w:rPr>
      </w:pPr>
    </w:p>
    <w:p w:rsidRDefault="001F6446" w:rsidP="0095475A" w:rsidR="001F6446">
      <w:pPr>
        <w:jc w:val="both"/>
        <w:rPr>
          <w:b/>
        </w:rPr>
      </w:pPr>
    </w:p>
    <w:p w:rsidRDefault="001F6446" w:rsidP="0095475A" w:rsidR="001F6446">
      <w:pPr>
        <w:jc w:val="both"/>
        <w:rPr>
          <w:b/>
        </w:rPr>
      </w:pPr>
    </w:p>
    <w:p w:rsidRDefault="001F6446" w:rsidP="0095475A" w:rsidR="001F6446">
      <w:pPr>
        <w:jc w:val="both"/>
        <w:rPr>
          <w:b/>
        </w:rPr>
      </w:pPr>
    </w:p>
    <w:p w:rsidRDefault="001F6446" w:rsidP="0095475A" w:rsidR="001F6446">
      <w:pPr>
        <w:jc w:val="both"/>
        <w:rPr>
          <w:b/>
        </w:rPr>
      </w:pPr>
    </w:p>
    <w:p w:rsidRDefault="00D221FA" w:rsidP="00D64E37" w:rsidR="003F2D68" w:rsidRPr="00C74552">
      <w:r w:rsidRPr="00C74552">
        <w:t xml:space="preserve"> </w:t>
      </w:r>
    </w:p>
    <w:sectPr w:rsidSect="002D27FE" w:rsidR="003F2D68" w:rsidRPr="00C7455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4E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59A5" w:rsidP="00BB6DE5" w:rsidR="00274B29">
    <w:pPr>
      <w:pStyle w:val="Zaglavlje"/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 w:rsidR="00BB6DE5">
      <w:t>Poslovni broj: 2</w:t>
    </w:r>
    <w:r w:rsidR="00145838">
      <w:t xml:space="preserve"> St-</w:t>
    </w:r>
    <w:r w:rsidR="004C6A28">
      <w:t>277</w:t>
    </w:r>
    <w:r w:rsidR="00145838">
      <w:t>/</w:t>
    </w:r>
    <w:r w:rsidR="0037389C">
      <w:t>17</w:t>
    </w:r>
    <w:r w:rsidR="00145838">
      <w:t>-</w:t>
    </w:r>
    <w:r w:rsidR="00EE735B">
      <w:t>16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4C6A28">
      <w:t>277</w:t>
    </w:r>
    <w:r w:rsidR="001B1552">
      <w:t>/</w:t>
    </w:r>
    <w:r w:rsidR="0037389C">
      <w:t>17</w:t>
    </w:r>
    <w:r w:rsidR="00C72CA7">
      <w:t>-</w:t>
    </w:r>
    <w:r w:rsidR="00EE735B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A3F9F"/>
    <w:rsid w:val="000B4247"/>
    <w:rsid w:val="000C0BF3"/>
    <w:rsid w:val="000C7478"/>
    <w:rsid w:val="000E634C"/>
    <w:rsid w:val="000F1206"/>
    <w:rsid w:val="000F2B4D"/>
    <w:rsid w:val="0012176C"/>
    <w:rsid w:val="001259A5"/>
    <w:rsid w:val="001406A0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6446"/>
    <w:rsid w:val="001F79AB"/>
    <w:rsid w:val="0020196C"/>
    <w:rsid w:val="002123B6"/>
    <w:rsid w:val="00242C9A"/>
    <w:rsid w:val="00246714"/>
    <w:rsid w:val="00253BEE"/>
    <w:rsid w:val="002561F2"/>
    <w:rsid w:val="002610A1"/>
    <w:rsid w:val="00274B29"/>
    <w:rsid w:val="0027738E"/>
    <w:rsid w:val="00277A6F"/>
    <w:rsid w:val="0028708A"/>
    <w:rsid w:val="002930D3"/>
    <w:rsid w:val="002944C0"/>
    <w:rsid w:val="002974E4"/>
    <w:rsid w:val="002A0150"/>
    <w:rsid w:val="002A19F0"/>
    <w:rsid w:val="002A4979"/>
    <w:rsid w:val="002A5A4E"/>
    <w:rsid w:val="002B4C20"/>
    <w:rsid w:val="002D27FE"/>
    <w:rsid w:val="002E16F1"/>
    <w:rsid w:val="002E6D90"/>
    <w:rsid w:val="00303238"/>
    <w:rsid w:val="00305225"/>
    <w:rsid w:val="00317811"/>
    <w:rsid w:val="0032179A"/>
    <w:rsid w:val="0032512E"/>
    <w:rsid w:val="003323E7"/>
    <w:rsid w:val="00334E06"/>
    <w:rsid w:val="003415A8"/>
    <w:rsid w:val="00342794"/>
    <w:rsid w:val="00346D5E"/>
    <w:rsid w:val="003635BD"/>
    <w:rsid w:val="0037389C"/>
    <w:rsid w:val="00373C01"/>
    <w:rsid w:val="00394F21"/>
    <w:rsid w:val="003A1F19"/>
    <w:rsid w:val="003B66E1"/>
    <w:rsid w:val="003C0B04"/>
    <w:rsid w:val="003C2701"/>
    <w:rsid w:val="003C29A0"/>
    <w:rsid w:val="003C39C0"/>
    <w:rsid w:val="003C6D29"/>
    <w:rsid w:val="003D7E7A"/>
    <w:rsid w:val="003F2D68"/>
    <w:rsid w:val="003F6101"/>
    <w:rsid w:val="003F6389"/>
    <w:rsid w:val="0040725A"/>
    <w:rsid w:val="00413A80"/>
    <w:rsid w:val="0041694A"/>
    <w:rsid w:val="00417DC7"/>
    <w:rsid w:val="00422542"/>
    <w:rsid w:val="00425B15"/>
    <w:rsid w:val="004353EF"/>
    <w:rsid w:val="00460820"/>
    <w:rsid w:val="00465349"/>
    <w:rsid w:val="00471128"/>
    <w:rsid w:val="004820D4"/>
    <w:rsid w:val="00486B49"/>
    <w:rsid w:val="00491A3A"/>
    <w:rsid w:val="004A0A12"/>
    <w:rsid w:val="004C6A28"/>
    <w:rsid w:val="004D5D97"/>
    <w:rsid w:val="004E2232"/>
    <w:rsid w:val="004E3771"/>
    <w:rsid w:val="004E4D4E"/>
    <w:rsid w:val="004F1F7C"/>
    <w:rsid w:val="004F7CC1"/>
    <w:rsid w:val="0050552F"/>
    <w:rsid w:val="00520F31"/>
    <w:rsid w:val="00531E82"/>
    <w:rsid w:val="0053278A"/>
    <w:rsid w:val="0054164A"/>
    <w:rsid w:val="00557333"/>
    <w:rsid w:val="00561296"/>
    <w:rsid w:val="005642FF"/>
    <w:rsid w:val="00573626"/>
    <w:rsid w:val="005829D8"/>
    <w:rsid w:val="0058680F"/>
    <w:rsid w:val="005D5C1A"/>
    <w:rsid w:val="005E3615"/>
    <w:rsid w:val="005E50EF"/>
    <w:rsid w:val="005F7BAA"/>
    <w:rsid w:val="00602BE0"/>
    <w:rsid w:val="00603B04"/>
    <w:rsid w:val="006114E4"/>
    <w:rsid w:val="00624EA3"/>
    <w:rsid w:val="00635208"/>
    <w:rsid w:val="00640530"/>
    <w:rsid w:val="00641B8C"/>
    <w:rsid w:val="0064242F"/>
    <w:rsid w:val="006525A1"/>
    <w:rsid w:val="00653B92"/>
    <w:rsid w:val="00655D78"/>
    <w:rsid w:val="00664336"/>
    <w:rsid w:val="00672D51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5128E"/>
    <w:rsid w:val="00754017"/>
    <w:rsid w:val="0076055C"/>
    <w:rsid w:val="007674A4"/>
    <w:rsid w:val="00771B75"/>
    <w:rsid w:val="00773882"/>
    <w:rsid w:val="00785377"/>
    <w:rsid w:val="0079521D"/>
    <w:rsid w:val="007A0585"/>
    <w:rsid w:val="007A3B60"/>
    <w:rsid w:val="007C0742"/>
    <w:rsid w:val="007C0B55"/>
    <w:rsid w:val="007F080D"/>
    <w:rsid w:val="0081324D"/>
    <w:rsid w:val="00816C78"/>
    <w:rsid w:val="00843B07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11D1B"/>
    <w:rsid w:val="00920B72"/>
    <w:rsid w:val="00924001"/>
    <w:rsid w:val="00931AC5"/>
    <w:rsid w:val="0093332A"/>
    <w:rsid w:val="00934D58"/>
    <w:rsid w:val="0094035A"/>
    <w:rsid w:val="00942EC0"/>
    <w:rsid w:val="00952A06"/>
    <w:rsid w:val="0095475A"/>
    <w:rsid w:val="00955DAD"/>
    <w:rsid w:val="009677DE"/>
    <w:rsid w:val="009769C3"/>
    <w:rsid w:val="00977E6F"/>
    <w:rsid w:val="009A460F"/>
    <w:rsid w:val="009C1DB7"/>
    <w:rsid w:val="009C3880"/>
    <w:rsid w:val="009C7BAB"/>
    <w:rsid w:val="009E55F7"/>
    <w:rsid w:val="009E56CC"/>
    <w:rsid w:val="009E755B"/>
    <w:rsid w:val="009F1426"/>
    <w:rsid w:val="009F1B28"/>
    <w:rsid w:val="009F541D"/>
    <w:rsid w:val="00A03F94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42D57"/>
    <w:rsid w:val="00C51F6B"/>
    <w:rsid w:val="00C56BD3"/>
    <w:rsid w:val="00C72CA7"/>
    <w:rsid w:val="00C74552"/>
    <w:rsid w:val="00C85D7A"/>
    <w:rsid w:val="00C90A36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33F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7A2F"/>
    <w:rsid w:val="00D42DE7"/>
    <w:rsid w:val="00D47998"/>
    <w:rsid w:val="00D47C17"/>
    <w:rsid w:val="00D61BBE"/>
    <w:rsid w:val="00D64140"/>
    <w:rsid w:val="00D64E37"/>
    <w:rsid w:val="00D66287"/>
    <w:rsid w:val="00D7355B"/>
    <w:rsid w:val="00D7666B"/>
    <w:rsid w:val="00D953E2"/>
    <w:rsid w:val="00DA3F33"/>
    <w:rsid w:val="00DB4EBD"/>
    <w:rsid w:val="00DB62A4"/>
    <w:rsid w:val="00DC2EB9"/>
    <w:rsid w:val="00DD3629"/>
    <w:rsid w:val="00DF2FBC"/>
    <w:rsid w:val="00DF5A33"/>
    <w:rsid w:val="00DF6553"/>
    <w:rsid w:val="00E1081D"/>
    <w:rsid w:val="00E15C3B"/>
    <w:rsid w:val="00E25EE6"/>
    <w:rsid w:val="00E30638"/>
    <w:rsid w:val="00E60681"/>
    <w:rsid w:val="00E75A62"/>
    <w:rsid w:val="00E762B9"/>
    <w:rsid w:val="00E92187"/>
    <w:rsid w:val="00E96A45"/>
    <w:rsid w:val="00EA6AC4"/>
    <w:rsid w:val="00EC16B7"/>
    <w:rsid w:val="00EC65A5"/>
    <w:rsid w:val="00ED2569"/>
    <w:rsid w:val="00EE0084"/>
    <w:rsid w:val="00EE0CC0"/>
    <w:rsid w:val="00EE71D0"/>
    <w:rsid w:val="00EE735B"/>
    <w:rsid w:val="00EF1D4F"/>
    <w:rsid w:val="00F14939"/>
    <w:rsid w:val="00F20435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90168"/>
    <w:rsid w:val="00F92392"/>
    <w:rsid w:val="00F9545A"/>
    <w:rsid w:val="00FB1789"/>
    <w:rsid w:val="00FB6FFE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1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E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E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E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E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E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E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E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E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16. studenog 2017.</izvorni_sadrzaj>
    <derivirana_varijabla naziv="DomainObject.StvarniPocetakDatum_1">16. studenog 2017.</derivirana_varijabla>
  </DomainObject.StvarniPocetakDatum>
  <DomainObject.StvarniZavrsetakDatum>
    <izvorni_sadrzaj>16. studenog 2017.</izvorni_sadrzaj>
    <derivirana_varijabla naziv="DomainObject.StvarniZavrsetakDatum_1">16. studenog 2017.</derivirana_varijabla>
  </DomainObject.StvarniZavrsetakDatum>
  <DomainObject.PlaniraniZavrsetakDatum>
    <izvorni_sadrzaj>16. studenog 2017.</izvorni_sadrzaj>
    <derivirana_varijabla naziv="DomainObject.PlaniraniZavrsetakDatum_1">16. studenog 2017.</derivirana_varijabla>
  </DomainObject.PlaniraniZavrsetakDatum>
  <DomainObject.PlaniraniPocetakDatum>
    <izvorni_sadrzaj>16. studenog 2017.</izvorni_sadrzaj>
    <derivirana_varijabla naziv="DomainObject.PlaniraniPocetakDatum_1">16. studenog 2017.</derivirana_varijabla>
  </DomainObject.PlaniraniPocetakDatum>
  <DomainObject.StvarniPocetakVrijeme>
    <izvorni_sadrzaj>08:20</izvorni_sadrzaj>
    <derivirana_varijabla naziv="DomainObject.StvarniPocetakVrijeme_1">08:20</derivirana_varijabla>
  </DomainObject.StvarniPocetakVrijeme>
  <DomainObject.StvarniZavrsetakVrijeme>
    <izvorni_sadrzaj>08:25</izvorni_sadrzaj>
    <derivirana_varijabla naziv="DomainObject.StvarniZavrsetakVrijeme_1">08:25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studenog 2017.</izvorni_sadrzaj>
    <derivirana_varijabla naziv="DomainObject.Zapisnik.DatumKreiranja_1">16.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St-277/2017-14</izvorni_sadrzaj>
    <derivirana_varijabla naziv="DomainObject.Zapisnik.Oznaka_1">St-277/2017-14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St-277/2017</izvorni_sadrzaj>
    <derivirana_varijabla naziv="DomainObject.Predmet.OznakaBroj_1">St-277/2017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PRIRODA I DRUŠTVO d.o.o. za trgovinu, ugostiteljstvo i usluge</izvorni_sadrzaj>
    <derivirana_varijabla naziv="DomainObject.Predmet.ProtustrankaFormated_1">  PRIRODA I DRUŠTVO d.o.o. za trgovinu, ugostiteljstvo i usluge</derivirana_varijabla>
  </DomainObject.Predmet.ProtustrankaFormated>
  <DomainObject.Predmet.ProtustrankaFormatedOIB>
    <izvorni_sadrzaj>  PRIRODA I DRUŠTVO d.o.o. za trgovinu, ugostiteljstvo i usluge, OIB 08103126444</izvorni_sadrzaj>
    <derivirana_varijabla naziv="DomainObject.Predmet.ProtustrankaFormatedOIB_1">  PRIRODA I DRUŠTVO d.o.o. za trgovinu, ugostiteljstvo i usluge, OIB 08103126444</derivirana_varijabla>
  </DomainObject.Predmet.ProtustrankaFormatedOIB>
  <DomainObject.Predmet.ProtustrankaFormatedWithAdress>
    <izvorni_sadrzaj> PRIRODA I DRUŠTVO d.o.o. za trgovinu, ugostiteljstvo i usluge, Fra Luje Maruna 17 , 22222 Skradin</izvorni_sadrzaj>
    <derivirana_varijabla naziv="DomainObject.Predmet.ProtustrankaFormatedWithAdress_1"> PRIRODA I DRUŠTVO d.o.o. za trgovinu, ugostiteljstvo i usluge, Fra Luje Maruna 17 , 22222 Skradin</derivirana_varijabla>
  </DomainObject.Predmet.ProtustrankaFormatedWithAdress>
  <DomainObject.Predmet.ProtustrankaFormatedWithAdressOIB>
    <izvorni_sadrzaj> PRIRODA I DRUŠTVO d.o.o. za trgovinu, ugostiteljstvo i usluge, OIB 08103126444, Fra Luje Maruna 17 , 22222 Skradin</izvorni_sadrzaj>
    <derivirana_varijabla naziv="DomainObject.Predmet.ProtustrankaFormatedWithAdressOIB_1"> PRIRODA I DRUŠTVO d.o.o. za trgovinu, ugostiteljstvo i usluge, OIB 08103126444, Fra Luje Maruna 17 , 22222 Skradin</derivirana_varijabla>
  </DomainObject.Predmet.ProtustrankaFormatedWithAdressOIB>
  <DomainObject.Predmet.ProtustrankaWithAdress>
    <izvorni_sadrzaj>PRIRODA I DRUŠTVO d.o.o. za trgovinu, ugostiteljstvo i usluge Fra Luje Maruna 17 , 22222 Skradin</izvorni_sadrzaj>
    <derivirana_varijabla naziv="DomainObject.Predmet.ProtustrankaWithAdress_1">PRIRODA I DRUŠTVO d.o.o. za trgovinu, ugostiteljstvo i usluge Fra Luje Maruna 17 , 22222 Skradin</derivirana_varijabla>
  </DomainObject.Predmet.ProtustrankaWithAdress>
  <DomainObject.Predmet.ProtustrankaWithAdressOIB>
    <izvorni_sadrzaj>PRIRODA I DRUŠTVO d.o.o. za trgovinu, ugostiteljstvo i usluge, OIB 08103126444, Fra Luje Maruna 17 , 22222 Skradin</izvorni_sadrzaj>
    <derivirana_varijabla naziv="DomainObject.Predmet.ProtustrankaWithAdressOIB_1">PRIRODA I DRUŠTVO d.o.o. za trgovinu, ugostiteljstvo i usluge, OIB 08103126444, Fra Luje Maruna 17 , 22222 Skradin</derivirana_varijabla>
  </DomainObject.Predmet.ProtustrankaWithAdressOIB>
  <DomainObject.Predmet.ProtustrankaNazivFormated>
    <izvorni_sadrzaj>PRIRODA I DRUŠTVO d.o.o. za trgovinu, ugostiteljstvo i usluge</izvorni_sadrzaj>
    <derivirana_varijabla naziv="DomainObject.Predmet.ProtustrankaNazivFormated_1">PRIRODA I DRUŠTVO d.o.o. za trgovinu, ugostiteljstvo i usluge</derivirana_varijabla>
  </DomainObject.Predmet.ProtustrankaNazivFormated>
  <DomainObject.Predmet.ProtustrankaNazivFormatedOIB>
    <izvorni_sadrzaj>PRIRODA I DRUŠTVO d.o.o. za trgovinu, ugostiteljstvo i usluge, OIB 08103126444</izvorni_sadrzaj>
    <derivirana_varijabla naziv="DomainObject.Predmet.ProtustrankaNazivFormatedOIB_1">PRIRODA I DRUŠTVO d.o.o. za trgovinu, ugostiteljstvo i usluge, OIB 08103126444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PRIRODA I DRUŠTVO d.o.o. za trgovinu, ugostiteljstvo i usluge</item>
    </izvorni_sadrzaj>
    <derivirana_varijabla naziv="DomainObject.Predmet.ProtuStrankaListFormated_1">
      <item>PRIRODA I DRUŠTVO d.o.o. za trgovinu, ugostiteljstvo i usluge</item>
    </derivirana_varijabla>
  </DomainObject.Predmet.ProtuStrankaListFormated>
  <DomainObject.Predmet.ProtuStrankaListFormatedOIB>
    <izvorni_sadrzaj>
      <item>PRIRODA I DRUŠTVO d.o.o. za trgovinu, ugostiteljstvo i usluge, OIB 08103126444</item>
    </izvorni_sadrzaj>
    <derivirana_varijabla naziv="DomainObject.Predmet.ProtuStrankaListFormatedOIB_1">
      <item>PRIRODA I DRUŠTVO d.o.o. za trgovinu, ugostiteljstvo i usluge, OIB 08103126444</item>
    </derivirana_varijabla>
  </DomainObject.Predmet.ProtuStrankaListFormatedOIB>
  <DomainObject.Predmet.ProtuStrankaListFormatedWithAdress>
    <izvorni_sadrzaj>
      <item>PRIRODA I DRUŠTVO d.o.o. za trgovinu, ugostiteljstvo i usluge, Fra Luje Maruna 17 , 22222 Skradin</item>
    </izvorni_sadrzaj>
    <derivirana_varijabla naziv="DomainObject.Predmet.ProtuStrankaListFormatedWithAdress_1">
      <item>PRIRODA I DRUŠTVO d.o.o. za trgovinu, ugostiteljstvo i usluge, Fra Luje Maruna 17 , 22222 Skradin</item>
    </derivirana_varijabla>
  </DomainObject.Predmet.ProtuStrankaListFormatedWithAdress>
  <DomainObject.Predmet.ProtuStrankaListFormatedWithAdressOIB>
    <izvorni_sadrzaj>
      <item>PRIRODA I DRUŠTVO d.o.o. za trgovinu, ugostiteljstvo i usluge, OIB 08103126444, Fra Luje Maruna 17 , 22222 Skradin</item>
    </izvorni_sadrzaj>
    <derivirana_varijabla naziv="DomainObject.Predmet.ProtuStrankaListFormatedWithAdressOIB_1">
      <item>PRIRODA I DRUŠTVO d.o.o. za trgovinu, ugostiteljstvo i usluge, OIB 08103126444, Fra Luje Maruna 17 , 22222 Skradin</item>
    </derivirana_varijabla>
  </DomainObject.Predmet.ProtuStrankaListFormatedWithAdressOIB>
  <DomainObject.Predmet.ProtuStrankaListNazivFormated>
    <izvorni_sadrzaj>
      <item>PRIRODA I DRUŠTVO d.o.o. za trgovinu, ugostiteljstvo i usluge</item>
    </izvorni_sadrzaj>
    <derivirana_varijabla naziv="DomainObject.Predmet.ProtuStrankaListNazivFormated_1">
      <item>PRIRODA I DRUŠTVO d.o.o. za trgovinu, ugostiteljstvo i usluge</item>
    </derivirana_varijabla>
  </DomainObject.Predmet.ProtuStrankaListNazivFormated>
  <DomainObject.Predmet.ProtuStrankaListNazivFormatedOIB>
    <izvorni_sadrzaj>
      <item>PRIRODA I DRUŠTVO d.o.o. za trgovinu, ugostiteljstvo i usluge, OIB 08103126444</item>
    </izvorni_sadrzaj>
    <derivirana_varijabla naziv="DomainObject.Predmet.ProtuStrankaListNazivFormatedOIB_1">
      <item>PRIRODA I DRUŠTVO d.o.o. za trgovinu, ugostiteljstvo i usluge, OIB 08103126444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St-277/2017-14</izvorni_sadrzaj>
    <derivirana_varijabla naziv="DomainObject.PoslovniBrojDokumenta_1">St-277/2017-14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PRIRODA I DRUŠTVO d.o.o. za trgovinu, ugostiteljstvo i usluge</izvorni_sadrzaj>
    <derivirana_varijabla naziv="DomainObject.Predmet.ProtustrankaIDrugi_1">PRIRODA I DRUŠTVO d.o.o. za trgovinu,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PRIRODA I DRUŠTVO d.o.o. za trgovinu, ugostiteljstvo i usluge, OIB 08103126444, Fra Luje Maruna 17 , 22222 Skradin</izvorni_sadrzaj>
    <derivirana_varijabla naziv="DomainObject.Predmet.ProtustrankaIDrugiAdressOIB_1">PRIRODA I DRUŠTVO d.o.o. za trgovinu, ugostiteljstvo i usluge, OIB 08103126444, Fra Luje Maruna 17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PRIRODA I DRUŠTVO d.o.o. za trgovinu, ugostiteljstvo i usluge</item>
    </izvorni_sadrzaj>
    <derivirana_varijabla naziv="DomainObject.Predmet.SudioniciListNaziv_1">
      <item>FINA - Podružnica Šibenik</item>
      <item>PRIRODA I DRUŠTVO d.o.o. za trgovinu, ugostiteljstvo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PRIRODA I DRUŠTVO d.o.o. za trgovinu, ugostiteljstvo i usluge, OIB 08103126444, Fra Luje Maruna 17 ,22222 Skradin</item>
    </izvorni_sadrzaj>
    <derivirana_varijabla naziv="DomainObject.Predmet.SudioniciListAdressOIB_1">
      <item>FINA - Podružnica Šibenik, OIB 85821130368, Perivoj L. Marune 1,22000 Šibenik</item>
      <item>PRIRODA I DRUŠTVO d.o.o. za trgovinu, ugostiteljstvo i usluge, OIB 08103126444, Fra Luje Maruna 17 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08103126444</item>
    </izvorni_sadrzaj>
    <derivirana_varijabla naziv="DomainObject.Predmet.SudioniciListNazivOIB_1">
      <item>, OIB 85821130368</item>
      <item>, OIB 08103126444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B02A1B-4886-4D1D-9423-6371588DAF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908</properties:Characters>
  <properties:Lines>51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2017-11-15T12:23:00Z</dcterms:created>
  <dc:creator>Ardena Bajlo</dc:creator>
  <cp:lastModifiedBy>Marijana Žuža</cp:lastModifiedBy>
  <cp:lastPrinted>2017-11-16T07:39:00Z</cp:lastPrinted>
  <dcterms:modified xmlns:xsi="http://www.w3.org/2001/XMLSchema-instance" xsi:type="dcterms:W3CDTF">2017-11-16T09:12:00Z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St-277/2017-14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