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78e2" w14:paraId="b2778e2" w:rsidRDefault="00813472" w:rsidP="00813472" w:rsidR="00813472">
      <w:pPr>
        <w:pStyle w:val="SudSjedit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3755F2" w:rsidP="00813472" w:rsidR="003755F2">
      <w:pPr>
        <w:spacing w:after="0"/>
        <w:jc w:val="both"/>
        <w:rPr>
          <w:rFonts w:cs="Times New Roman"/>
        </w:rPr>
      </w:pPr>
    </w:p>
    <w:p w:rsidRDefault="00813472" w:rsidP="006F37B6" w:rsidR="006F37B6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6F37B6" w:rsidR="006F37B6" w:rsidRPr="006F37B6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E618AB" w:rsidP="006F37B6" w:rsidR="00813472">
      <w:pPr>
        <w:spacing w:after="0"/>
        <w:ind w:firstLine="708"/>
        <w:jc w:val="both"/>
        <w:rPr>
          <w:rFonts w:cs="Times New Roman"/>
        </w:rPr>
      </w:pPr>
      <w:r w:rsidRPr="003C69C3">
        <w:t xml:space="preserve">Trgovački sud u Varaždinu, po stečajnom sucu Iris Hatvalić Nemec, u stečajnom postupku nad dužnikom </w:t>
      </w:r>
      <w:r w:rsidR="00F10F9B" w:rsidRPr="00F13DA5">
        <w:rPr>
          <w:rFonts w:cs="Times New Roman"/>
        </w:rPr>
        <w:t>PLANT-ART d.o.o.</w:t>
      </w:r>
      <w:r w:rsidR="00F10F9B">
        <w:rPr>
          <w:rFonts w:cs="Times New Roman"/>
        </w:rPr>
        <w:t xml:space="preserve"> u stečaju, </w:t>
      </w:r>
      <w:r w:rsidR="00F10F9B" w:rsidRPr="00F13DA5">
        <w:rPr>
          <w:rFonts w:cs="Times New Roman"/>
        </w:rPr>
        <w:t>Križev</w:t>
      </w:r>
      <w:r w:rsidR="00F10F9B">
        <w:rPr>
          <w:rFonts w:cs="Times New Roman"/>
        </w:rPr>
        <w:t>ci</w:t>
      </w:r>
      <w:r w:rsidR="00F10F9B" w:rsidRPr="00F13DA5">
        <w:rPr>
          <w:rFonts w:cs="Times New Roman"/>
        </w:rPr>
        <w:t>, Ulica Franje Račkog 26, OIB: 69408879410</w:t>
      </w:r>
      <w:r w:rsidRPr="00AB2031">
        <w:t xml:space="preserve">, zastupanog po </w:t>
      </w:r>
      <w:r w:rsidR="00F10F9B">
        <w:t xml:space="preserve">stečajnom upravitelju </w:t>
      </w:r>
      <w:r w:rsidR="00F10F9B">
        <w:rPr>
          <w:rFonts w:cs="Times New Roman" w:eastAsia="Calibri"/>
        </w:rPr>
        <w:t>Pavlu Mrkonjiću iz Zagreba</w:t>
      </w:r>
      <w:r w:rsidR="00870187">
        <w:rPr>
          <w:rFonts w:cs="Times New Roman"/>
        </w:rPr>
        <w:t xml:space="preserve">,  </w:t>
      </w:r>
      <w:r>
        <w:rPr>
          <w:rFonts w:cs="Times New Roman"/>
        </w:rPr>
        <w:t>22. veljače</w:t>
      </w:r>
      <w:r w:rsidR="009D3385">
        <w:rPr>
          <w:rFonts w:cs="Times New Roman"/>
        </w:rPr>
        <w:t xml:space="preserve"> 2018</w:t>
      </w:r>
      <w:r w:rsidR="00870187">
        <w:rPr>
          <w:rFonts w:cs="Times New Roman"/>
        </w:rPr>
        <w:t>.</w:t>
      </w:r>
    </w:p>
    <w:p w:rsidRDefault="00813472" w:rsidP="006F37B6" w:rsidR="006F37B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F10F9B" w:rsidRPr="00F13DA5">
        <w:t>PLANT-ART d.o.o.</w:t>
      </w:r>
      <w:r w:rsidR="00F10F9B">
        <w:t xml:space="preserve"> u stečaju, </w:t>
      </w:r>
      <w:r w:rsidR="00F10F9B" w:rsidRPr="00F13DA5">
        <w:t>Križev</w:t>
      </w:r>
      <w:r w:rsidR="00F10F9B">
        <w:t>ci</w:t>
      </w:r>
      <w:r w:rsidR="00F10F9B" w:rsidRPr="00F13DA5">
        <w:t>, Ulica Franje Račkog 26, OIB: 69408879410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</w:t>
      </w:r>
      <w:r w:rsidRPr="00E618AB">
        <w:t xml:space="preserve">temeljem čl. </w:t>
      </w:r>
      <w:r w:rsidR="00E618AB" w:rsidRPr="00E618AB">
        <w:t>283</w:t>
      </w:r>
      <w:r w:rsidRPr="00E618AB">
        <w:t>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F10F9B" w:rsidP="006F37B6" w:rsidR="00813472" w:rsidRPr="006F37B6">
      <w:pPr>
        <w:spacing w:after="0"/>
        <w:jc w:val="center"/>
        <w:rPr>
          <w:b/>
        </w:rPr>
      </w:pPr>
      <w:r>
        <w:rPr>
          <w:b/>
        </w:rPr>
        <w:t>29</w:t>
      </w:r>
      <w:r w:rsidR="003755F2" w:rsidRPr="003755F2">
        <w:rPr>
          <w:b/>
        </w:rPr>
        <w:t>.</w:t>
      </w:r>
      <w:r w:rsidR="00E618AB">
        <w:rPr>
          <w:b/>
        </w:rPr>
        <w:t xml:space="preserve"> </w:t>
      </w:r>
      <w:r w:rsidR="003755F2" w:rsidRPr="003755F2">
        <w:rPr>
          <w:b/>
        </w:rPr>
        <w:t>ožujka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 w:rsidR="009D3385" w:rsidRPr="003755F2">
        <w:rPr>
          <w:b/>
        </w:rPr>
        <w:t>1</w:t>
      </w:r>
      <w:r w:rsidR="003755F2" w:rsidRPr="003755F2">
        <w:rPr>
          <w:b/>
        </w:rPr>
        <w:t>2</w:t>
      </w:r>
      <w:r w:rsidR="00813472" w:rsidRPr="003755F2">
        <w:rPr>
          <w:b/>
        </w:rPr>
        <w:t>,00 sati</w:t>
      </w:r>
    </w:p>
    <w:p w:rsidRDefault="00813472" w:rsidP="006F37B6" w:rsidR="00813472" w:rsidRPr="006F37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F37B6">
        <w:rPr>
          <w:rFonts w:cs="Times New Roman"/>
        </w:rPr>
        <w:t>22. veljače</w:t>
      </w:r>
      <w:r w:rsidR="009D3385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6F37B6">
        <w:rPr>
          <w:rFonts w:cs="Times New Roman"/>
        </w:rPr>
        <w:t xml:space="preserve">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F10F9B" w:rsidP="00813472" w:rsidR="00F10F9B">
      <w:pPr>
        <w:spacing w:after="0"/>
        <w:rPr>
          <w:rFonts w:cs="Times New Roman"/>
        </w:rPr>
      </w:pPr>
    </w:p>
    <w:p w:rsidRDefault="00813472" w:rsidP="00F10F9B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  <w:r w:rsidR="009F2E19">
        <w:rPr>
          <w:rFonts w:cs="Times New Roman"/>
        </w:rPr>
        <w:t xml:space="preserve">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F10F9B">
        <w:rPr>
          <w:rFonts w:cs="Times New Roman" w:eastAsia="Calibri"/>
        </w:rPr>
        <w:t>Pavao Mrkonjić, Ante Topić Mimare 24, 10000 Zagreb</w:t>
      </w:r>
    </w:p>
    <w:p w:rsidRDefault="006F37B6" w:rsidP="006F37B6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</w:t>
      </w:r>
    </w:p>
    <w:sectPr w:rsidSect="006F37B6" w:rsidR="00EC3BE2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F9B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E618AB">
      <w:rPr>
        <w:rFonts w:cstheme="majorBidi" w:eastAsiaTheme="majorEastAsia"/>
        <w:bCs/>
      </w:rPr>
      <w:t>Poslovni broj: 4 St-787/16-47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B6" w:rsidR="006F37B6">
    <w:pPr>
      <w:pStyle w:val="Zaglavlje"/>
      <w:rPr>
        <w:rFonts w:cstheme="majorBidi" w:eastAsiaTheme="majorEastAsia"/>
        <w:bCs/>
      </w:rPr>
    </w:pPr>
  </w:p>
  <w:p w:rsidRDefault="006F37B6" w:rsidR="006F37B6" w:rsidRPr="006F37B6">
    <w:pPr>
      <w:pStyle w:val="Zaglavlje"/>
      <w:rPr>
        <w:rFonts w:cstheme="majorBidi" w:eastAsiaTheme="majorEastAsia"/>
        <w:bCs/>
      </w:rPr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</w:t>
    </w:r>
    <w:r w:rsidR="00F10F9B">
      <w:rPr>
        <w:rFonts w:cstheme="majorBidi" w:eastAsiaTheme="majorEastAsia"/>
        <w:bCs/>
      </w:rPr>
      <w:t>719/16-30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201984"/>
    <w:rsid w:val="003755F2"/>
    <w:rsid w:val="004C1C35"/>
    <w:rsid w:val="00522F8B"/>
    <w:rsid w:val="00524F87"/>
    <w:rsid w:val="006F37B6"/>
    <w:rsid w:val="00813472"/>
    <w:rsid w:val="00870187"/>
    <w:rsid w:val="008B5B25"/>
    <w:rsid w:val="009D3385"/>
    <w:rsid w:val="009F2E19"/>
    <w:rsid w:val="00E618AB"/>
    <w:rsid w:val="00EC3BE2"/>
    <w:rsid w:val="00F1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B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B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B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B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B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B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B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B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PLANT-ART d.o.o. za proizvodnju, trgovinu i usluge u stečaju zastupanog po punomoćniku Pavao Mrkonjić</izvorni_sadrzaj>
    <derivirana_varijabla naziv="DomainObject.Predmet.ProtustrankaFormated_1">  PLANT-ART d.o.o. za proizvodnju, trgovinu i usluge u stečaju zastupanog po punomoćniku Pavao Mrkonjić</derivirana_varijabla>
  </DomainObject.Predmet.ProtustrankaFormated>
  <DomainObject.Predmet.ProtustrankaFormatedOIB>
    <izvorni_sadrzaj>  PLANT-ART d.o.o. za proizvodnju, trgovinu i usluge u stečaju, OIB 69408879410 zastupanog po punomoćniku Pavao Mrkonjić</izvorni_sadrzaj>
    <derivirana_varijabla naziv="DomainObject.Predmet.ProtustrankaFormatedOIB_1">  PLANT-ART d.o.o. za proizvodnju, trgovinu i usluge u stečaju, OIB 69408879410 zastupanog po punomoćniku Pavao Mrkonjić</derivirana_varijabla>
  </DomainObject.Predmet.ProtustrankaFormatedOIB>
  <DomainObject.Predmet.ProtustrankaFormatedWithAdress>
    <izvorni_sadrzaj> PLANT-ART d.o.o. za proizvodnju, trgovinu i usluge u stečaju, Ulica Franje Račkoga 26, 48260 Križevci zastupanog po punomoćniku Pavao Mrkonjić</izvorni_sadrzaj>
    <derivirana_varijabla naziv="DomainObject.Predmet.ProtustrankaFormatedWithAdress_1"> PLANT-ART d.o.o. za proizvodnju, trgovinu i usluge u stečaju, Ulica Franje Račkoga 26, 48260 Križevci zastupanog po punomoćniku Pavao Mrkonjić</derivirana_varijabla>
  </DomainObject.Predmet.ProtustrankaFormatedWithAdress>
  <DomainObject.Predmet.ProtustrankaFormatedWithAdressOIB>
    <izvorni_sadrzaj> PLANT-ART d.o.o. za proizvodnju, trgovinu i usluge u stečaju, OIB 69408879410, Ulica Franje Račkoga 26, 48260 Križevci zastupanog po punomoćniku Pavao Mrkonjić</izvorni_sadrzaj>
    <derivirana_varijabla naziv="DomainObject.Predmet.ProtustrankaFormatedWithAdressOIB_1"> PLANT-ART d.o.o. za proizvodnju, trgovinu i usluge u stečaju, OIB 69408879410, Ulica Franje Račkoga 26, 48260 Križevci zastupanog po punomoćniku Pavao Mrkonjić</derivirana_varijabla>
  </DomainObject.Predmet.ProtustrankaFormatedWithAdressOIB>
  <DomainObject.Predmet.ProtustrankaWithAdress>
    <izvorni_sadrzaj>PLANT-ART d.o.o. za proizvodnju, trgovinu i usluge u stečaju Ulica Franje Račkoga 26, 48260 Križevci</izvorni_sadrzaj>
    <derivirana_varijabla naziv="DomainObject.Predmet.ProtustrankaWithAdress_1">PLANT-ART d.o.o. za proizvodnju, trgovinu i usluge u stečaju Ulica Franje Račkoga 26, 48260 Križevci</derivirana_varijabla>
  </DomainObject.Predmet.ProtustrankaWithAdress>
  <DomainObject.Predmet.ProtustrankaWithAdressOIB>
    <izvorni_sadrzaj>PLANT-ART d.o.o. za proizvodnju, trgovinu i usluge u stečaju, OIB 69408879410, Ulica Franje Račkoga 26, 48260 Križevci</izvorni_sadrzaj>
    <derivirana_varijabla naziv="DomainObject.Predmet.ProtustrankaWithAdressOIB_1">PLANT-ART d.o.o. za proizvodnju, trgovinu i usluge u stečaju, OIB 69408879410, Ulica Franje Račkoga 26, 48260 Križevci</derivirana_varijabla>
  </DomainObject.Predmet.ProtustrankaWithAdressOIB>
  <DomainObject.Predmet.ProtustrankaNazivFormated>
    <izvorni_sadrzaj>PLANT-ART d.o.o. za proizvodnju, trgovinu i usluge u stečaju</izvorni_sadrzaj>
    <derivirana_varijabla naziv="DomainObject.Predmet.ProtustrankaNazivFormated_1">PLANT-ART d.o.o. za proizvodnju, trgovinu i usluge u stečaju</derivirana_varijabla>
  </DomainObject.Predmet.ProtustrankaNazivFormated>
  <DomainObject.Predmet.ProtustrankaNazivFormatedOIB>
    <izvorni_sadrzaj>PLANT-ART d.o.o. za proizvodnju, trgovinu i usluge u stečaju, OIB 69408879410</izvorni_sadrzaj>
    <derivirana_varijabla naziv="DomainObject.Predmet.ProtustrankaNazivFormatedOIB_1">PLANT-ART d.o.o. za proizvodnju, trgovinu i usluge u stečaju,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 u stečaju zastupanog po punomoćniku Pavao Mrkonjić</item>
    </izvorni_sadrzaj>
    <derivirana_varijabla naziv="DomainObject.Predmet.ProtuStrankaListFormated_1">
      <item>PLANT-ART d.o.o. za proizvodnju, trgovinu i usluge u stečaju zastupanog po punomoćniku Pavao Mrkonjić</item>
    </derivirana_varijabla>
  </DomainObject.Predmet.ProtuStrankaListFormated>
  <DomainObject.Predmet.ProtuStrankaListFormatedOIB>
    <izvorni_sadrzaj>
      <item>PLANT-ART d.o.o. za proizvodnju, trgovinu i usluge u stečaju, OIB 69408879410 zastupanog po punomoćniku Pavao Mrkonjić</item>
    </izvorni_sadrzaj>
    <derivirana_varijabla naziv="DomainObject.Predmet.ProtuStrankaListFormatedOIB_1">
      <item>PLANT-ART d.o.o. za proizvodnju, trgovinu i usluge u stečaju, OIB 69408879410 zastupanog po punomoćniku Pavao Mrkonjić</item>
    </derivirana_varijabla>
  </DomainObject.Predmet.ProtuStrankaListFormatedOIB>
  <DomainObject.Predmet.ProtuStrankaListFormatedWithAdress>
    <izvorni_sadrzaj>
      <item>PLANT-ART d.o.o. za proizvodnju, trgovinu i usluge u stečaju, Ulica Franje Račkoga 26, 48260 Križevci zastupanog po punomoćniku Pavao Mrkonjić</item>
    </izvorni_sadrzaj>
    <derivirana_varijabla naziv="DomainObject.Predmet.ProtuStrankaListFormatedWithAdress_1">
      <item>PLANT-ART d.o.o. za proizvodnju, trgovinu i usluge u stečaju, Ulica Franje Račkoga 26, 48260 Križevci zastupanog po punomoćniku Pavao Mrkonjić</item>
    </derivirana_varijabla>
  </DomainObject.Predmet.ProtuStrankaListFormatedWithAdress>
  <DomainObject.Predmet.ProtuStrankaListFormatedWithAdressOIB>
    <izvorni_sadrzaj>
      <item>PLANT-ART d.o.o. za proizvodnju, trgovinu i usluge u stečaju, OIB 69408879410, Ulica Franje Račkoga 26, 48260 Križevci zastupanog po punomoćniku Pavao Mrkonjić</item>
    </izvorni_sadrzaj>
    <derivirana_varijabla naziv="DomainObject.Predmet.ProtuStrankaListFormatedWithAdressOIB_1">
      <item>PLANT-ART d.o.o. za proizvodnju, trgovinu i usluge u stečaju, OIB 69408879410, Ulica Franje Račkoga 26, 48260 Križevci zastupanog po punomoćniku Pavao Mrkonjić</item>
    </derivirana_varijabla>
  </DomainObject.Predmet.ProtuStrankaListFormatedWithAdressOIB>
  <DomainObject.Predmet.ProtuStrankaListNazivFormated>
    <izvorni_sadrzaj>
      <item>PLANT-ART d.o.o. za proizvodnju, trgovinu i usluge u stečaju</item>
    </izvorni_sadrzaj>
    <derivirana_varijabla naziv="DomainObject.Predmet.ProtuStrankaListNazivFormated_1">
      <item>PLANT-ART d.o.o. za proizvodnju, trgovinu i usluge u stečaju</item>
    </derivirana_varijabla>
  </DomainObject.Predmet.ProtuStrankaListNazivFormated>
  <DomainObject.Predmet.ProtuStrankaListNazivFormatedOIB>
    <izvorni_sadrzaj>
      <item>PLANT-ART d.o.o. za proizvodnju, trgovinu i usluge u stečaju, OIB 69408879410</item>
    </izvorni_sadrzaj>
    <derivirana_varijabla naziv="DomainObject.Predmet.ProtuStrankaListNazivFormatedOIB_1">
      <item>PLANT-ART d.o.o. za proizvodnju, trgovinu i usluge u stečaju,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  <item>Pavao Mrkonjić punomoćnik sudionika u postupku PLANT-ART d.o.o. za proizvodnju, trgovinu i usluge u stečaju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</item>
      <item>Pavao Mrkonjić punomoćnik sudionika u postupku PLANT-ART d.o.o. za proizvodnju, trgovinu i usluge u stečaju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  <item>Pavao Mrkonjić, OIB 50443048410 punomoćnik sudionika u postupku PLANT-ART d.o.o. za proizvodnju, trgovinu i usluge u stečaju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</item>
      <item>Pavao Mrkonjić, OIB 50443048410 punomoćnik sudionika u postupku PLANT-ART d.o.o. za proizvodnju, trgovinu i usluge u stečaju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  <item>Pavao Mrkonjić, Ljudevita Gaja 64, 10430 Samobor punomoćnik sudionika u postupku PLANT-ART d.o.o. za proizvodnju, trgovinu i usluge u stečaju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Jadranski Trg 3/a, 51000 Rijeka</item>
      <item>Pavao Mrkonjić, Ljudevita Gaja 64, 10430 Samobor punomoćnik sudionika u postupku PLANT-ART d.o.o. za proizvodnju, trgovinu i usluge u stečaju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  <item>Pavao Mrkonjić, OIB 50443048410, Ljudevita Gaja 64, 10430 Samobor punomoćnik sudionika u postupku PLANT-ART d.o.o. za proizvodnju, trgovinu i usluge u stečaju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  <item>Sudski registar</item>
      <item>ERSTE&amp;STEIERMÄRKISCHE BANKA dioničko društvo, OIB 23057039320, Jadranski Trg 3/a, 51000 Rijeka</item>
      <item>Pavao Mrkonjić, OIB 50443048410, Ljudevita Gaja 64, 10430 Samobor punomoćnik sudionika u postupku PLANT-ART d.o.o. za proizvodnju, trgovinu i usluge u stečaju</item>
    </derivirana_varijabla>
  </DomainObject.Predmet.OstaliListFormatedWithAdressOIB>
  <DomainObject.Predmet.OstaliListNazivFormated>
    <izvorni_sadrzaj>
      <item>Peter Fabjan</item>
      <item>Županijsko državno odvjetništvo u Varaždinu</item>
      <item>Sudski registar</item>
      <item>ERSTE&amp;STEIERMÄRKISCHE BANKA dioničko društvo</item>
      <item>Pavao Mrkonjić</item>
    </izvorni_sadrzaj>
    <derivirana_varijabla naziv="DomainObject.Predmet.OstaliListNazivFormated_1">
      <item>Peter Fabjan</item>
      <item>Županijsko državno odvjetništvo u Varaždinu</item>
      <item>Sudski registar</item>
      <item>ERSTE&amp;STEIERMÄRKISCHE BANKA dioničko društvo</item>
      <item>Pavao Mrkonjić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  <item>Sudski registar</item>
      <item>ERSTE&amp;STEIERMÄRKISCHE BANKA dioničko društvo, OIB 23057039320</item>
      <item>Pavao Mrkonjić, OIB 50443048410</item>
    </izvorni_sadrzaj>
    <derivirana_varijabla naziv="DomainObject.Predmet.OstaliListNazivFormatedOIB_1">
      <item>Peter Fabjan, OIB 84201884100</item>
      <item>Županijsko državno odvjetništvo u Varaždinu</item>
      <item>Sudski registar</item>
      <item>ERSTE&amp;STEIERMÄRKISCHE BANKA dioničko društvo, OIB 23057039320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 u stečaju</izvorni_sadrzaj>
    <derivirana_varijabla naziv="DomainObject.Predmet.ProtustrankaIDrugi_1">PLANT-ART d.o.o. za proizvodnju, trgovinu i usluge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 u stečaju, OIB 69408879410, Ulica Franje Račkoga 26, 48260 Križevci</izvorni_sadrzaj>
    <derivirana_varijabla naziv="DomainObject.Predmet.ProtustrankaIDrugiAdressOIB_1">PLANT-ART d.o.o. za proizvodnju, trgovinu i usluge u stečaju,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  <item>Pavao Mrkonjić</item>
    </izvorni_sadrzaj>
    <derivirana_varijabla naziv="DomainObject.Predmet.SudioniciListNaziv_1">
      <item>PLANT-ART d.o.o. za proizvodnju, trgovinu i usluge u stečaju</item>
      <item>Peter Fabjan</item>
      <item>Županijsko državno odvjetništvo u Varaždinu</item>
      <item>RH MINISTARSTVO FINANCIJA - POREZNA UPRAVA PODRUČNI URED SJEVERNA HRVATSKA</item>
      <item>Sudski registar</item>
      <item>ERSTE&amp;STEIERMÄRKISCHE BANKA dioničko društvo</item>
      <item>Pavao Mrkonjić</item>
    </derivirana_varijabla>
  </DomainObject.Predmet.SudioniciListNaziv>
  <DomainObject.Predmet.SudioniciListAdressOIB>
    <izvorni_sadrzaj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  <item>Pavao Mrkonjić, OIB 50443048410, Ljudevita Gaja 64,10430 Samobor</item>
    </izvorni_sadrzaj>
    <derivirana_varijabla naziv="DomainObject.Predmet.SudioniciListAdressOIB_1">
      <item>PLANT-ART d.o.o. za proizvodnju, trgovinu i usluge u stečaju,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  <item>Sudski registar</item>
      <item>ERSTE&amp;STEIERMÄRKISCHE BANKA dioničko društvo, OIB 23057039320, Jadranski Trg 3/a,51000 Rijeka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69408879410</item>
      <item>, OIB 84201884100</item>
      <item>, OIB null</item>
      <item>, OIB 18683136487</item>
      <item>, OIB null</item>
      <item>, OIB 23057039320</item>
      <item>, OIB 50443048410</item>
    </izvorni_sadrzaj>
    <derivirana_varijabla naziv="DomainObject.Predmet.SudioniciListNazivOIB_1">
      <item>, OIB 69408879410</item>
      <item>, OIB 84201884100</item>
      <item>, OIB null</item>
      <item>, OIB 18683136487</item>
      <item>, OIB null</item>
      <item>, OIB 23057039320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1158</properties:Characters>
  <properties:Lines>48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2018-02-22T09:47:00Z</cp:lastPrinted>
  <dcterms:modified xmlns:xsi="http://www.w3.org/2001/XMLSchema-instance" xsi:type="dcterms:W3CDTF">2018-02-22T09:48:00Z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St-719-16-30- Rješenje-određivanje završnog ročišta-skupština vj. za 29.3.18..docx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