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d03a" w14:paraId="5bdd03a" w:rsidRDefault="00D809E1" w:rsidP="00D809E1" w:rsidR="00D809E1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D809E1" w:rsidP="00D809E1" w:rsidR="00D809E1" w:rsidRPr="00572798">
      <w:pPr>
        <w:tabs>
          <w:tab w:pos="6150" w:val="left"/>
        </w:tabs>
        <w:rPr>
          <w:b/>
        </w:rPr>
      </w:pPr>
    </w:p>
    <w:p w:rsidRDefault="00D809E1" w:rsidP="00D809E1" w:rsidR="00D809E1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809E1" w:rsidP="00D809E1" w:rsidR="00D809E1">
      <w:pPr>
        <w:tabs>
          <w:tab w:pos="7020" w:val="left"/>
        </w:tabs>
      </w:pPr>
      <w:r>
        <w:t xml:space="preserve">REPUBLIKA HRVATSKA </w:t>
      </w:r>
    </w:p>
    <w:p w:rsidRDefault="00D809E1" w:rsidP="00D809E1" w:rsidR="00D809E1">
      <w:r>
        <w:t xml:space="preserve">  Trgovački sud u Zagrebu</w:t>
      </w:r>
    </w:p>
    <w:p w:rsidRDefault="00D809E1" w:rsidP="00D809E1" w:rsidR="00D809E1">
      <w:r>
        <w:t xml:space="preserve">   Zagreb, Amruševa 2/II</w:t>
      </w:r>
    </w:p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06ACD">
        <w:t>6985</w:t>
      </w:r>
      <w:r>
        <w:t>/15, temeljem odredbe članka 430. Stečajnog zakona (Narodne novine br. 71/15.), dana 21. prosinca 2015., objavljuje:</w:t>
      </w:r>
    </w:p>
    <w:p w:rsidRDefault="00D809E1" w:rsidP="00D809E1" w:rsidR="00D809E1" w:rsidRPr="008155EE">
      <w:pPr>
        <w:rPr>
          <w:sz w:val="40"/>
          <w:szCs w:val="40"/>
        </w:rPr>
      </w:pPr>
    </w:p>
    <w:p w:rsidRDefault="00D809E1" w:rsidP="00D809E1" w:rsidR="00D809E1" w:rsidRPr="009E0378">
      <w:pPr>
        <w:jc w:val="center"/>
      </w:pPr>
      <w:r w:rsidRPr="009E0378">
        <w:t>O G L A S</w:t>
      </w:r>
    </w:p>
    <w:p w:rsidRDefault="00D809E1" w:rsidP="00D809E1" w:rsidR="00D809E1" w:rsidRPr="001F6933">
      <w:pPr>
        <w:rPr>
          <w:b/>
        </w:rPr>
      </w:pPr>
    </w:p>
    <w:p w:rsidRDefault="00D809E1" w:rsidP="00D809E1" w:rsidR="00D809E1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06ACD">
        <w:t>SERVIS ALATNIH STROJEVA MATIĆ d.o.o., Zagreb, Posuška 1, OIB:  40787673026</w:t>
      </w:r>
      <w:r>
        <w:t xml:space="preserve">.   </w:t>
      </w:r>
    </w:p>
    <w:p w:rsidRDefault="00D809E1" w:rsidP="00D809E1" w:rsidR="00D809E1">
      <w:pPr>
        <w:pStyle w:val="Odlomakpopisa"/>
        <w:ind w:left="1428"/>
      </w:pPr>
    </w:p>
    <w:p w:rsidRDefault="00D809E1" w:rsidP="00D809E1" w:rsidR="00D809E1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06ACD">
        <w:t>166.526,43</w:t>
      </w:r>
      <w:r>
        <w:t xml:space="preserve">  kn.</w:t>
      </w:r>
    </w:p>
    <w:p w:rsidRDefault="00D809E1" w:rsidP="00D809E1" w:rsidR="00D809E1">
      <w:pPr>
        <w:ind w:left="360"/>
      </w:pPr>
      <w:r>
        <w:t xml:space="preserve"> </w:t>
      </w:r>
    </w:p>
    <w:p w:rsidRDefault="00D809E1" w:rsidP="00D809E1" w:rsidR="00D809E1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809E1" w:rsidP="00D809E1" w:rsidR="00D809E1">
      <w:pPr>
        <w:ind w:firstLine="720"/>
        <w:jc w:val="both"/>
      </w:pPr>
    </w:p>
    <w:p w:rsidRDefault="00D809E1" w:rsidP="00D809E1" w:rsidR="00D809E1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809E1" w:rsidP="00D809E1" w:rsidR="00D809E1">
      <w:pPr>
        <w:pStyle w:val="Odlomakpopisa"/>
      </w:pPr>
    </w:p>
    <w:p w:rsidRDefault="00D809E1" w:rsidP="00D809E1" w:rsidR="00D809E1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809E1" w:rsidP="00D809E1" w:rsidR="00D809E1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809E1" w:rsidP="00D809E1" w:rsidR="00D809E1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809E1" w:rsidP="00D809E1" w:rsidR="00D809E1">
      <w:pPr>
        <w:jc w:val="center"/>
      </w:pPr>
    </w:p>
    <w:p w:rsidRDefault="00D809E1" w:rsidP="00D809E1" w:rsidR="00D809E1">
      <w:pPr>
        <w:jc w:val="center"/>
      </w:pPr>
      <w:r>
        <w:t>U Zagrebu, 21. prosinca 2015.</w:t>
      </w:r>
    </w:p>
    <w:p w:rsidRDefault="00D809E1" w:rsidP="00D809E1" w:rsidR="00D809E1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809E1" w:rsidP="00D809E1" w:rsidR="00D809E1">
      <w:pPr>
        <w:jc w:val="right"/>
      </w:pPr>
      <w:r>
        <w:t xml:space="preserve">          Jelena Vučemilo Manojlovski </w:t>
      </w:r>
    </w:p>
    <w:p w:rsidRDefault="00D809E1" w:rsidP="00D809E1" w:rsidR="00D809E1">
      <w:pPr>
        <w:jc w:val="right"/>
      </w:pPr>
    </w:p>
    <w:p w:rsidRDefault="00D809E1" w:rsidP="00D809E1" w:rsidR="00D809E1">
      <w:pPr>
        <w:jc w:val="right"/>
      </w:pPr>
    </w:p>
    <w:p w:rsidRDefault="00D809E1" w:rsidP="00D809E1" w:rsidR="00D809E1">
      <w:pPr>
        <w:jc w:val="right"/>
      </w:pPr>
    </w:p>
    <w:p w:rsidRDefault="00D809E1" w:rsidP="00D809E1" w:rsidR="00D809E1">
      <w:pPr>
        <w:jc w:val="right"/>
      </w:pPr>
    </w:p>
    <w:p w:rsidRDefault="00D809E1" w:rsidP="00D809E1" w:rsidR="00D809E1"/>
    <w:p w:rsidRDefault="00D809E1" w:rsidP="00D809E1" w:rsidR="00D809E1"/>
    <w:p w:rsidRDefault="009B33BF" w:rsidP="009B33BF" w:rsidR="009B33BF">
      <w:r>
        <w:t>DNA:</w:t>
      </w:r>
    </w:p>
    <w:p w:rsidRDefault="009B33BF" w:rsidP="009B33BF" w:rsidR="009B33BF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9B33BF" w:rsidP="009B33BF" w:rsidR="009B33BF">
      <w:pPr>
        <w:pStyle w:val="Odlomakpopisa"/>
        <w:numPr>
          <w:ilvl w:val="0"/>
          <w:numId w:val="3"/>
        </w:numPr>
      </w:pPr>
      <w:r>
        <w:t>spis</w:t>
      </w:r>
    </w:p>
    <w:p w:rsidRDefault="009B33BF" w:rsidP="009B33BF" w:rsidR="009B33BF"/>
    <w:p w:rsidRDefault="009B33BF" w:rsidP="009B33BF" w:rsidR="009B33BF"/>
    <w:p w:rsidRDefault="009B33BF" w:rsidP="009B33BF" w:rsidR="009B33BF"/>
    <w:p w:rsidRDefault="009B33BF" w:rsidP="009B33BF" w:rsidR="009B33BF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D809E1" w:rsidP="00D809E1" w:rsidR="00D809E1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BF9" w:rsidR="004B55E9">
      <w:r>
        <w:separator/>
      </w:r>
    </w:p>
  </w:endnote>
  <w:endnote w:id="0" w:type="continuationSeparator">
    <w:p w:rsidRDefault="00014BF9" w:rsidR="004B5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BF9" w:rsidR="004B55E9">
      <w:r>
        <w:separator/>
      </w:r>
    </w:p>
  </w:footnote>
  <w:footnote w:id="0" w:type="continuationSeparator">
    <w:p w:rsidRDefault="00014BF9" w:rsidR="004B55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3B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3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33B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9E1"/>
    <w:rsid w:val="00014BF9"/>
    <w:rsid w:val="004A0480"/>
    <w:rsid w:val="004B55E9"/>
    <w:rsid w:val="00506ACD"/>
    <w:rsid w:val="009B33BF"/>
    <w:rsid w:val="00D809E1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09E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80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09E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809E1"/>
  </w:style>
  <w:style w:styleId="Odlomakpopisa" w:type="paragraph">
    <w:name w:val="List Paragraph"/>
    <w:basedOn w:val="Normal"/>
    <w:uiPriority w:val="34"/>
    <w:qFormat/>
    <w:rsid w:val="00D809E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09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09E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B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B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B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B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09E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80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09E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809E1"/>
  </w:style>
  <w:style w:styleId="Odlomakpopisa" w:type="paragraph">
    <w:name w:val="List Paragraph"/>
    <w:basedOn w:val="Normal"/>
    <w:uiPriority w:val="34"/>
    <w:qFormat/>
    <w:rsid w:val="00D809E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09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09E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B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B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B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B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08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St-6985/2015-5</izvorni_sadrzaj>
    <derivirana_varijabla naziv="DomainObject.Oznaka_1">St-6985/2015-5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6985</izvorni_sadrzaj>
    <derivirana_varijabla naziv="DomainObject.Predmet.Broj_1">6985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St-6985/2015</izvorni_sadrzaj>
    <derivirana_varijabla naziv="DomainObject.Predmet.OznakaBroj_1">St-6985/2015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ALATNIH STROJEVA MATIĆ d.o.o.</izvorni_sadrzaj>
    <derivirana_varijabla naziv="DomainObject.Predmet.ProtustrankaFormated_1">  SERVIS ALATNIH STROJEVA MATIĆ d.o.o.</derivirana_varijabla>
  </DomainObject.Predmet.ProtustrankaFormated>
  <DomainObject.Predmet.ProtustrankaFormatedOIB>
    <izvorni_sadrzaj>  SERVIS ALATNIH STROJEVA MATIĆ d.o.o., OIB 40787673026</izvorni_sadrzaj>
    <derivirana_varijabla naziv="DomainObject.Predmet.ProtustrankaFormatedOIB_1">  SERVIS ALATNIH STROJEVA MATIĆ d.o.o., OIB 40787673026</derivirana_varijabla>
  </DomainObject.Predmet.ProtustrankaFormatedOIB>
  <DomainObject.Predmet.ProtustrankaFormatedWithAdress>
    <izvorni_sadrzaj> SERVIS ALATNIH STROJEVA MATIĆ d.o.o., Posuška 1, 10000 Zagreb</izvorni_sadrzaj>
    <derivirana_varijabla naziv="DomainObject.Predmet.ProtustrankaFormatedWithAdress_1"> SERVIS ALATNIH STROJEVA MATIĆ d.o.o., Posuška 1, 10000 Zagreb</derivirana_varijabla>
  </DomainObject.Predmet.ProtustrankaFormatedWithAdress>
  <DomainObject.Predmet.ProtustrankaFormatedWithAdressOIB>
    <izvorni_sadrzaj> SERVIS ALATNIH STROJEVA MATIĆ d.o.o., OIB 40787673026, Posuška 1, 10000 Zagreb</izvorni_sadrzaj>
    <derivirana_varijabla naziv="DomainObject.Predmet.ProtustrankaFormatedWithAdressOIB_1"> SERVIS ALATNIH STROJEVA MATIĆ d.o.o., OIB 40787673026, Posuška 1, 10000 Zagreb</derivirana_varijabla>
  </DomainObject.Predmet.ProtustrankaFormatedWithAdressOIB>
  <DomainObject.Predmet.ProtustrankaWithAdress>
    <izvorni_sadrzaj>SERVIS ALATNIH STROJEVA MATIĆ d.o.o. Posuška 1, 10000 Zagreb</izvorni_sadrzaj>
    <derivirana_varijabla naziv="DomainObject.Predmet.ProtustrankaWithAdress_1">SERVIS ALATNIH STROJEVA MATIĆ d.o.o. Posuška 1, 10000 Zagreb</derivirana_varijabla>
  </DomainObject.Predmet.ProtustrankaWithAdress>
  <DomainObject.Predmet.ProtustrankaWithAdressOIB>
    <izvorni_sadrzaj>SERVIS ALATNIH STROJEVA MATIĆ d.o.o., OIB 40787673026, Posuška 1, 10000 Zagreb</izvorni_sadrzaj>
    <derivirana_varijabla naziv="DomainObject.Predmet.ProtustrankaWithAdressOIB_1">SERVIS ALATNIH STROJEVA MATIĆ d.o.o., OIB 40787673026, Posuška 1, 10000 Zagreb</derivirana_varijabla>
  </DomainObject.Predmet.ProtustrankaWithAdressOIB>
  <DomainObject.Predmet.ProtustrankaNazivFormated>
    <izvorni_sadrzaj>SERVIS ALATNIH STROJEVA MATIĆ d.o.o.</izvorni_sadrzaj>
    <derivirana_varijabla naziv="DomainObject.Predmet.ProtustrankaNazivFormated_1">SERVIS ALATNIH STROJEVA MATIĆ d.o.o.</derivirana_varijabla>
  </DomainObject.Predmet.ProtustrankaNazivFormated>
  <DomainObject.Predmet.ProtustrankaNazivFormatedOIB>
    <izvorni_sadrzaj>SERVIS ALATNIH STROJEVA MATIĆ d.o.o., OIB 40787673026</izvorni_sadrzaj>
    <derivirana_varijabla naziv="DomainObject.Predmet.ProtustrankaNazivFormatedOIB_1">SERVIS ALATNIH STROJEVA MATIĆ d.o.o., OIB 40787673026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ALATNIH STROJEVA MATIĆ d.o.o.</item>
    </izvorni_sadrzaj>
    <derivirana_varijabla naziv="DomainObject.Predmet.ProtuStrankaListFormated_1">
      <item>SERVIS ALATNIH STROJEVA MATIĆ d.o.o.</item>
    </derivirana_varijabla>
  </DomainObject.Predmet.ProtuStrankaListFormated>
  <DomainObject.Predmet.ProtuStrankaListFormatedOIB>
    <izvorni_sadrzaj>
      <item>SERVIS ALATNIH STROJEVA MATIĆ d.o.o., OIB 40787673026</item>
    </izvorni_sadrzaj>
    <derivirana_varijabla naziv="DomainObject.Predmet.ProtuStrankaListFormatedOIB_1">
      <item>SERVIS ALATNIH STROJEVA MATIĆ d.o.o., OIB 40787673026</item>
    </derivirana_varijabla>
  </DomainObject.Predmet.ProtuStrankaListFormatedOIB>
  <DomainObject.Predmet.ProtuStrankaListFormatedWithAdress>
    <izvorni_sadrzaj>
      <item>SERVIS ALATNIH STROJEVA MATIĆ d.o.o., Posuška 1, 10000 Zagreb</item>
    </izvorni_sadrzaj>
    <derivirana_varijabla naziv="DomainObject.Predmet.ProtuStrankaListFormatedWithAdress_1">
      <item>SERVIS ALATNIH STROJEVA MATIĆ d.o.o., Posuška 1, 10000 Zagreb</item>
    </derivirana_varijabla>
  </DomainObject.Predmet.ProtuStrankaListFormatedWithAdress>
  <DomainObject.Predmet.ProtuStrankaListFormatedWithAdressOIB>
    <izvorni_sadrzaj>
      <item>SERVIS ALATNIH STROJEVA MATIĆ d.o.o., OIB 40787673026, Posuška 1, 10000 Zagreb</item>
    </izvorni_sadrzaj>
    <derivirana_varijabla naziv="DomainObject.Predmet.ProtuStrankaListFormatedWithAdressOIB_1">
      <item>SERVIS ALATNIH STROJEVA MATIĆ d.o.o., OIB 40787673026, Posuška 1, 10000 Zagreb</item>
    </derivirana_varijabla>
  </DomainObject.Predmet.ProtuStrankaListFormatedWithAdressOIB>
  <DomainObject.Predmet.ProtuStrankaListNazivFormated>
    <izvorni_sadrzaj>
      <item>SERVIS ALATNIH STROJEVA MATIĆ d.o.o.</item>
    </izvorni_sadrzaj>
    <derivirana_varijabla naziv="DomainObject.Predmet.ProtuStrankaListNazivFormated_1">
      <item>SERVIS ALATNIH STROJEVA MATIĆ d.o.o.</item>
    </derivirana_varijabla>
  </DomainObject.Predmet.ProtuStrankaListNazivFormated>
  <DomainObject.Predmet.ProtuStrankaListNazivFormatedOIB>
    <izvorni_sadrzaj>
      <item>SERVIS ALATNIH STROJEVA MATIĆ d.o.o., OIB 40787673026</item>
    </izvorni_sadrzaj>
    <derivirana_varijabla naziv="DomainObject.Predmet.ProtuStrankaListNazivFormatedOIB_1">
      <item>SERVIS ALATNIH STROJEVA MATIĆ d.o.o., OIB 40787673026</item>
    </derivirana_varijabla>
  </DomainObject.Predmet.ProtuStrankaListNazivFormatedOIB>
  <DomainObject.Predmet.OstaliListFormated>
    <izvorni_sadrzaj>
      <item>Dario Matić</item>
    </izvorni_sadrzaj>
    <derivirana_varijabla naziv="DomainObject.Predmet.OstaliListFormated_1">
      <item>Dario Matić</item>
    </derivirana_varijabla>
  </DomainObject.Predmet.OstaliListFormated>
  <DomainObject.Predmet.OstaliListFormatedOIB>
    <izvorni_sadrzaj>
      <item>Dario Matić, OIB 89443455755</item>
    </izvorni_sadrzaj>
    <derivirana_varijabla naziv="DomainObject.Predmet.OstaliListFormatedOIB_1">
      <item>Dario Matić, OIB 89443455755</item>
    </derivirana_varijabla>
  </DomainObject.Predmet.OstaliListFormatedOIB>
  <DomainObject.Predmet.OstaliListFormatedWithAdress>
    <izvorni_sadrzaj>
      <item>Dario Matić, Posuška Ulica 1, Zagreb</item>
    </izvorni_sadrzaj>
    <derivirana_varijabla naziv="DomainObject.Predmet.OstaliListFormatedWithAdress_1">
      <item>Dario Matić, Posuška Ulica 1, Zagreb</item>
    </derivirana_varijabla>
  </DomainObject.Predmet.OstaliListFormatedWithAdress>
  <DomainObject.Predmet.OstaliListFormatedWithAdressOIB>
    <izvorni_sadrzaj>
      <item>Dario Matić, OIB 89443455755, Posuška Ulica 1, Zagreb</item>
    </izvorni_sadrzaj>
    <derivirana_varijabla naziv="DomainObject.Predmet.OstaliListFormatedWithAdressOIB_1">
      <item>Dario Matić, OIB 89443455755, Posuška Ulica 1, Zagreb</item>
    </derivirana_varijabla>
  </DomainObject.Predmet.OstaliListFormatedWithAdressOIB>
  <DomainObject.Predmet.OstaliListNazivFormated>
    <izvorni_sadrzaj>
      <item>Dario Matić</item>
    </izvorni_sadrzaj>
    <derivirana_varijabla naziv="DomainObject.Predmet.OstaliListNazivFormated_1">
      <item>Dario Matić</item>
    </derivirana_varijabla>
  </DomainObject.Predmet.OstaliListNazivFormated>
  <DomainObject.Predmet.OstaliListNazivFormatedOIB>
    <izvorni_sadrzaj>
      <item>Dario Matić, OIB 89443455755</item>
    </izvorni_sadrzaj>
    <derivirana_varijabla naziv="DomainObject.Predmet.OstaliListNazivFormatedOIB_1">
      <item>Dario Matić, OIB 89443455755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St-6985/2015-5</izvorni_sadrzaj>
    <derivirana_varijabla naziv="DomainObject.PoslovniBrojDokumenta_1">St-6985/2015-5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ALATNIH STROJEVA MATIĆ d.o.o.</izvorni_sadrzaj>
    <derivirana_varijabla naziv="DomainObject.Predmet.ProtustrankaIDrugi_1">SERVIS ALATNIH STROJEVA MATIĆ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SERVIS ALATNIH STROJEVA MATIĆ d.o.o., OIB 40787673026, Posuška 1, 10000 Zagreb</izvorni_sadrzaj>
    <derivirana_varijabla naziv="DomainObject.Predmet.ProtustrankaIDrugiAdressOIB_1">SERVIS ALATNIH STROJEVA MATIĆ d.o.o., OIB 40787673026, Posuška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ALATNIH STROJEVA MATIĆ d.o.o.</item>
      <item>Dario Matić</item>
    </izvorni_sadrzaj>
    <derivirana_varijabla naziv="DomainObject.Predmet.SudioniciListNaziv_1">
      <item>FINA Regionalni centar Zagreb</item>
      <item>SERVIS ALATNIH STROJEVA MATIĆ d.o.o.</item>
      <item>Dario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SERVIS ALATNIH STROJEVA MATIĆ d.o.o., OIB 40787673026, Posuška 1,10000 Zagreb</item>
      <item>Dario Matić, OIB 89443455755, Posuška Ulica 1,Zagreb</item>
    </izvorni_sadrzaj>
    <derivirana_varijabla naziv="DomainObject.Predmet.SudioniciListAdressOIB_1">
      <item>FINA Regionalni centar Zagreb, OIB 85821130368, Trg svibanjskih žrtava 1995. 1,10000 Zagreb</item>
      <item>SERVIS ALATNIH STROJEVA MATIĆ d.o.o., OIB 40787673026, Posuška 1,10000 Zagreb</item>
      <item>Dario Matić, OIB 89443455755, Posuška Ulica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40787673026</item>
      <item>, OIB 89443455755</item>
    </izvorni_sadrzaj>
    <derivirana_varijabla naziv="DomainObject.Predmet.SudioniciListNazivOIB_1">
      <item>, OIB 85821130368</item>
      <item>, OIB 40787673026</item>
      <item>, OIB 89443455755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1356</properties:Characters>
  <properties:Lines>84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2015-12-21T10:05:00Z</dcterms:created>
  <dc:creator>Jelena Vučemilo Manojlovski</dc:creator>
  <cp:lastModifiedBy>Maja Kovač</cp:lastModifiedBy>
  <dcterms:modified xmlns:xsi="http://www.w3.org/2001/XMLSchema-instance" xsi:type="dcterms:W3CDTF">2015-12-22T08:25:00Z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St-6985/2015-5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