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e755" w14:paraId="fa5e755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49B5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6549B5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St-146/2017</izvorni_sadrzaj>
    <derivirana_varijabla naziv="DomainObject.Predmet.OznakaBroj_1">St-146/2017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gra-S montage jednostavno društvo s ograničenom odgovornošću za graditeljstvo, usluge i trgovinu</izvorni_sadrzaj>
    <derivirana_varijabla naziv="DomainObject.Predmet.ProtustrankaFormated_1">  gra-S montage jednostavno društvo s ograničenom odgovornošću za graditeljstvo, usluge i trgovinu</derivirana_varijabla>
  </DomainObject.Predmet.ProtustrankaFormated>
  <DomainObject.Predmet.ProtustrankaFormatedOIB>
    <izvorni_sadrzaj>  gra-S montage jednostavno društvo s ograničenom odgovornošću za graditeljstvo, usluge i trgovinu, OIB 64428775736</izvorni_sadrzaj>
    <derivirana_varijabla naziv="DomainObject.Predmet.ProtustrankaFormatedOIB_1">  gra-S montage jednostavno društvo s ograničenom odgovornošću za graditeljstvo, usluge i trgovinu, OIB 64428775736</derivirana_varijabla>
  </DomainObject.Predmet.ProtustrankaFormatedOIB>
  <DomainObject.Predmet.ProtustrankaFormatedWithAdress>
    <izvorni_sadrzaj> gra-S montage jednostavno društvo s ograničenom odgovornošću za graditeljstvo, usluge i trgovinu, Koče Racina 15, 40000 Čakovec</izvorni_sadrzaj>
    <derivirana_varijabla naziv="DomainObject.Predmet.ProtustrankaFormatedWithAdress_1"> gra-S montage jednostavno društvo s ograničenom odgovornošću za graditeljstvo, usluge i trgovinu, Koče Racina 15, 40000 Čakovec</derivirana_varijabla>
  </DomainObject.Predmet.ProtustrankaFormatedWithAdress>
  <DomainObject.Predmet.ProtustrankaFormatedWithAdressOIB>
    <izvorni_sadrzaj> gra-S montage jednostavno društvo s ograničenom odgovornošću za graditeljstvo, usluge i trgovinu, OIB 64428775736, Koče Racina 15, 40000 Čakovec</izvorni_sadrzaj>
    <derivirana_varijabla naziv="DomainObject.Predmet.ProtustrankaFormatedWithAdressOIB_1"> gra-S montage jednostavno društvo s ograničenom odgovornošću za graditeljstvo, usluge i trgovinu, OIB 64428775736, Koče Racina 15, 40000 Čakovec</derivirana_varijabla>
  </DomainObject.Predmet.ProtustrankaFormatedWithAdressOIB>
  <DomainObject.Predmet.ProtustrankaWithAdress>
    <izvorni_sadrzaj>gra-S montage jednostavno društvo s ograničenom odgovornošću za graditeljstvo, usluge i trgovinu Koče Racina 15, 40000 Čakovec</izvorni_sadrzaj>
    <derivirana_varijabla naziv="DomainObject.Predmet.ProtustrankaWithAdress_1">gra-S montage jednostavno društvo s ograničenom odgovornošću za graditeljstvo, usluge i trgovinu Koče Racina 15, 40000 Čakovec</derivirana_varijabla>
  </DomainObject.Predmet.ProtustrankaWithAdress>
  <DomainObject.Predmet.ProtustrankaWithAdressOIB>
    <izvorni_sadrzaj>gra-S montage jednostavno društvo s ograničenom odgovornošću za graditeljstvo, usluge i trgovinu, OIB 64428775736, Koče Racina 15, 40000 Čakovec</izvorni_sadrzaj>
    <derivirana_varijabla naziv="DomainObject.Predmet.ProtustrankaWithAdressOIB_1">gra-S montage jednostavno društvo s ograničenom odgovornošću za graditeljstvo, usluge i trgovinu, OIB 64428775736, Koče Racina 15, 40000 Čakovec</derivirana_varijabla>
  </DomainObject.Predmet.ProtustrankaWithAdressOIB>
  <DomainObject.Predmet.ProtustrankaNazivFormated>
    <izvorni_sadrzaj>gra-S montage jednostavno društvo s ograničenom odgovornošću za graditeljstvo, usluge i trgovinu</izvorni_sadrzaj>
    <derivirana_varijabla naziv="DomainObject.Predmet.ProtustrankaNazivFormated_1">gra-S montage jednostavno društvo s ograničenom odgovornošću za graditeljstvo, usluge i trgovinu</derivirana_varijabla>
  </DomainObject.Predmet.ProtustrankaNazivFormated>
  <DomainObject.Predmet.ProtustrankaNazivFormatedOIB>
    <izvorni_sadrzaj>gra-S montage jednostavno društvo s ograničenom odgovornošću za graditeljstvo, usluge i trgovinu, OIB 64428775736</izvorni_sadrzaj>
    <derivirana_varijabla naziv="DomainObject.Predmet.ProtustrankaNazivFormatedOIB_1">gra-S montage jednostavno društvo s ograničenom odgovornošću za graditeljstvo, usluge i trgovinu, OIB 64428775736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39883.24</izvorni_sadrzaj>
    <derivirana_varijabla naziv="DomainObject.Predmet.TrenutnaVrijednost_1">39883.24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gra-S montage jednostavno društvo s ograničenom odgovornošću za graditeljstvo, usluge i trgovinu</item>
    </izvorni_sadrzaj>
    <derivirana_varijabla naziv="DomainObject.Predmet.ProtuStrankaListFormated_1">
      <item>gra-S montage jednostavno društvo s ograničenom odgovornošću za graditeljstvo, usluge i trgovinu</item>
    </derivirana_varijabla>
  </DomainObject.Predmet.ProtuStrankaListFormated>
  <DomainObject.Predmet.ProtuStrankaListFormatedOIB>
    <izvorni_sadrzaj>
      <item>gra-S montage jednostavno društvo s ograničenom odgovornošću za graditeljstvo, usluge i trgovinu, OIB 64428775736</item>
    </izvorni_sadrzaj>
    <derivirana_varijabla naziv="DomainObject.Predmet.ProtuStrankaListFormatedOIB_1">
      <item>gra-S montage jednostavno društvo s ograničenom odgovornošću za graditeljstvo, usluge i trgovinu, OIB 64428775736</item>
    </derivirana_varijabla>
  </DomainObject.Predmet.ProtuStrankaListFormatedOIB>
  <DomainObject.Predmet.ProtuStrankaListFormatedWithAdress>
    <izvorni_sadrzaj>
      <item>gra-S montage jednostavno društvo s ograničenom odgovornošću za graditeljstvo, usluge i trgovinu, Koče Racina 15, 40000 Čakovec</item>
    </izvorni_sadrzaj>
    <derivirana_varijabla naziv="DomainObject.Predmet.ProtuStrankaListFormatedWithAdress_1">
      <item>gra-S montage jednostavno društvo s ograničenom odgovornošću za graditeljstvo, usluge i trgovinu, Koče Racina 15, 40000 Čakovec</item>
    </derivirana_varijabla>
  </DomainObject.Predmet.ProtuStrankaListFormatedWithAdress>
  <DomainObject.Predmet.ProtuStrankaListFormatedWithAdressOIB>
    <izvorni_sadrzaj>
      <item>gra-S montage jednostavno društvo s ograničenom odgovornošću za graditeljstvo, usluge i trgovinu, OIB 64428775736, Koče Racina 15, 40000 Čakovec</item>
    </izvorni_sadrzaj>
    <derivirana_varijabla naziv="DomainObject.Predmet.ProtuStrankaListFormatedWithAdressOIB_1">
      <item>gra-S montage jednostavno društvo s ograničenom odgovornošću za graditeljstvo, usluge i trgovinu, OIB 64428775736, Koče Racina 15, 40000 Čakovec</item>
    </derivirana_varijabla>
  </DomainObject.Predmet.ProtuStrankaListFormatedWithAdressOIB>
  <DomainObject.Predmet.ProtuStrankaListNazivFormated>
    <izvorni_sadrzaj>
      <item>gra-S montage jednostavno društvo s ograničenom odgovornošću za graditeljstvo, usluge i trgovinu</item>
    </izvorni_sadrzaj>
    <derivirana_varijabla naziv="DomainObject.Predmet.ProtuStrankaListNazivFormated_1">
      <item>gra-S montage jednostavno društvo s ograničenom odgovornošću za graditeljstvo, usluge i trgovinu</item>
    </derivirana_varijabla>
  </DomainObject.Predmet.ProtuStrankaListNazivFormated>
  <DomainObject.Predmet.ProtuStrankaListNazivFormatedOIB>
    <izvorni_sadrzaj>
      <item>gra-S montage jednostavno društvo s ograničenom odgovornošću za graditeljstvo, usluge i trgovinu, OIB 64428775736</item>
    </izvorni_sadrzaj>
    <derivirana_varijabla naziv="DomainObject.Predmet.ProtuStrankaListNazivFormatedOIB_1">
      <item>gra-S montage jednostavno društvo s ograničenom odgovornošću za graditeljstvo, usluge i trgovinu, OIB 64428775736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Formated_1">
      <item>Sudski registar</item>
      <item>e-oglasna ploča</item>
      <item>Županijsko državno odvjetništvo u Varaždinu</item>
      <item>Saša Mučić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FormatedOIB_1">
      <item>Sudski registar</item>
      <item>e-oglasna ploča</item>
      <item>Županijsko državno odvjetništvo u Varaždinu</item>
      <item>Saša Mučić, OIB 54577587234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Saša Mučić, Ulica Koče Racina 15, 40000 Čakovec</item>
    </izvorni_sadrzaj>
    <derivirana_varijabla naziv="DomainObject.Predmet.OstaliListFormatedWithAdress_1">
      <item>Sudski registar</item>
      <item>e-oglasna ploča</item>
      <item>Županijsko državno odvjetništvo u Varaždinu</item>
      <item>Saša Mučić, Ulica Koče Racina 15, 40000 Čakovec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Saša Mučić, OIB 54577587234, Ulica Koče Racina 15, 40000 Čakovec</item>
    </izvorni_sadrzaj>
    <derivirana_varijabla naziv="DomainObject.Predmet.OstaliListFormatedWithAdressOIB_1">
      <item>Sudski registar</item>
      <item>e-oglasna ploča</item>
      <item>Županijsko državno odvjetništvo u Varaždinu</item>
      <item>Saša Mučić, OIB 54577587234, Ulica Koče Racina 15, 40000 Čakovec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Saša Mučić</item>
    </izvorni_sadrzaj>
    <derivirana_varijabla naziv="DomainObject.Predmet.OstaliListNazivFormated_1">
      <item>Sudski registar</item>
      <item>e-oglasna ploča</item>
      <item>Županijsko državno odvjetništvo u Varaždinu</item>
      <item>Saša Mučić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Saša Mučić, OIB 54577587234</item>
    </izvorni_sadrzaj>
    <derivirana_varijabla naziv="DomainObject.Predmet.OstaliListNazivFormatedOIB_1">
      <item>Sudski registar</item>
      <item>e-oglasna ploča</item>
      <item>Županijsko državno odvjetništvo u Varaždinu</item>
      <item>Saša Mučić, OIB 54577587234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gra-S montage jednostavno društvo s ograničenom odgovornošću za graditeljstvo, usluge i trgovinu</izvorni_sadrzaj>
    <derivirana_varijabla naziv="DomainObject.Predmet.ProtustrankaIDrugi_1">gra-S montage jednostavno društvo s ograničenom odgovornošću za graditeljstvo,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gra-S montage jednostavno društvo s ograničenom odgovornošću za graditeljstvo, usluge i trgovinu, OIB 64428775736, Koče Racina 15, 40000 Čakovec</izvorni_sadrzaj>
    <derivirana_varijabla naziv="DomainObject.Predmet.ProtustrankaIDrugiAdressOIB_1">gra-S montage jednostavno društvo s ograničenom odgovornošću za graditeljstvo, usluge i trgovinu, OIB 64428775736, Koče Racina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gra-S montage jednostavno društvo s ograničenom odgovornošću za graditeljstvo, usluge i trgovinu</item>
      <item>Sudski registar</item>
      <item>e-oglasna ploča</item>
      <item>Županijsko državno odvjetništvo u Varaždinu</item>
      <item>Saša Mučić</item>
    </izvorni_sadrzaj>
    <derivirana_varijabla naziv="DomainObject.Predmet.SudioniciListNaziv_1">
      <item>Financijska agencija</item>
      <item>gra-S montage jednostavno društvo s ograničenom odgovornošću za graditeljstvo, usluge i trgovinu</item>
      <item>Sudski registar</item>
      <item>e-oglasna ploča</item>
      <item>Županijsko državno odvjetništvo u Varaždinu</item>
      <item>Saša Mučić</item>
    </derivirana_varijabla>
  </DomainObject.Predmet.SudioniciListNaziv>
  <DomainObject.Predmet.SudioniciListAdressOIB>
    <izvorni_sadrzaj>
      <item>Financijska agencija, OIB 85821130368, Ulica grada Vukovara 70,10000 Zagreb</item>
      <item>gra-S montage jednostavno društvo s ograničenom odgovornošću za graditeljstvo, usluge i trgovinu, OIB 64428775736, Koče Racina 15,40000 Čakovec</item>
      <item>Sudski registar</item>
      <item>e-oglasna ploča</item>
      <item>Županijsko državno odvjetništvo u Varaždinu</item>
      <item>Saša Mučić, OIB 54577587234, Ulica Koče Racina 15,40000 Čakovec</item>
    </izvorni_sadrzaj>
    <derivirana_varijabla naziv="DomainObject.Predmet.SudioniciListAdressOIB_1">
      <item>Financijska agencija, OIB 85821130368, Ulica grada Vukovara 70,10000 Zagreb</item>
      <item>gra-S montage jednostavno društvo s ograničenom odgovornošću za graditeljstvo, usluge i trgovinu, OIB 64428775736, Koče Racina 15,40000 Čakovec</item>
      <item>Sudski registar</item>
      <item>e-oglasna ploča</item>
      <item>Županijsko državno odvjetništvo u Varaždinu</item>
      <item>Saša Mučić, OIB 54577587234, Ulica Koče Racina 15,40000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64428775736</item>
      <item>, OIB null</item>
      <item>, OIB null</item>
      <item>, OIB 54577587234</item>
    </izvorni_sadrzaj>
    <derivirana_varijabla naziv="DomainObject.Predmet.SudioniciListNazivOIB_1">
      <item>, OIB null</item>
      <item>, OIB 85821130368</item>
      <item>, OIB 64428775736</item>
      <item>, OIB null</item>
      <item>, OIB null</item>
      <item>, OIB 54577587234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2017-05-31T09:48:00Z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