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df4e" w14:paraId="459df4e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47A75" w:rsidP="00D47A75" w:rsidR="00D47A75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D47A75" w:rsidP="00D47A75" w:rsidR="00D47A7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D47A75" w:rsidP="00D47A75" w:rsidR="00D47A7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D47A75" w:rsidP="00D47A75" w:rsidR="00D47A75">
      <w:pPr>
        <w:spacing w:after="0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rPr>
          <w:rFonts w:cs="Times New Roman" w:eastAsia="Times New Roman"/>
          <w:lang w:eastAsia="hr-HR"/>
        </w:rPr>
      </w:pPr>
    </w:p>
    <w:p w:rsidRDefault="00D47A75" w:rsidP="00D47A75" w:rsidR="00D47A7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D47A75" w:rsidP="00D47A75" w:rsidR="00D47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 J U Č A K </w:t>
      </w:r>
    </w:p>
    <w:p w:rsidRDefault="00D47A75" w:rsidP="00D47A75" w:rsidR="00D47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7A75" w:rsidP="00D47A75" w:rsidR="00D47A75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CEASAR d.o.o., Zadar, </w:t>
      </w:r>
      <w:proofErr w:type="spellStart"/>
      <w:r>
        <w:t>Nehajeva</w:t>
      </w:r>
      <w:proofErr w:type="spellEnd"/>
      <w:r>
        <w:t xml:space="preserve"> 26, OIB: 43962268431, 6. listopada 2016.</w:t>
      </w:r>
    </w:p>
    <w:p w:rsidRDefault="00D47A75" w:rsidP="00D47A75" w:rsidR="00D47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j e</w:t>
      </w:r>
    </w:p>
    <w:p w:rsidRDefault="00D47A75" w:rsidP="00D47A75" w:rsidR="00D47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D47A75" w:rsidP="00D47A75" w:rsidR="00D47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6. listopada 2016.</w:t>
      </w:r>
    </w:p>
    <w:p w:rsidRDefault="00D47A75" w:rsidP="00D47A75" w:rsidR="00D47A7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47A75" w:rsidP="00D47A75" w:rsidR="00D47A7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47A75" w:rsidP="00D47A75" w:rsidR="00D47A7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D47A75" w:rsidP="00D47A75" w:rsidR="00D47A7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D47A75" w:rsidP="00D47A75" w:rsidR="00D47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D47A75" w:rsidP="00D47A75" w:rsidR="00D47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D47A75" w:rsidP="00D47A75" w:rsidR="00D47A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D47A75" w:rsidP="00D47A75" w:rsidR="00D47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A75" w:rsidP="00D47A75" w:rsidR="00D47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D47A75" w:rsidP="00D47A75" w:rsidR="00D47A7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D47A75" w:rsidP="00D47A75" w:rsidR="00D47A7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47A75" w:rsidP="00D47A75" w:rsidR="00D47A7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D47A75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A75" w:rsidP="00D47A75" w:rsidR="00D47A75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St-924/2016-7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A7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1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30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St-924/2016-5</izvorni_sadrzaj>
    <derivirana_varijabla naziv="DomainObject.Oznaka_1">St-924/2016-5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CEASAR  društvo s ograničenom odgovornošću za ugostiteljstvo i usluge</izvorni_sadrzaj>
    <derivirana_varijabla naziv="DomainObject.Predmet.ProtustrankaFormated_1">  CEASAR  društvo s ograničenom odgovornošću za ugostiteljstvo i usluge</derivirana_varijabla>
  </DomainObject.Predmet.ProtustrankaFormated>
  <DomainObject.Predmet.ProtustrankaFormatedOIB>
    <izvorni_sadrzaj>  CEASAR  društvo s ograničenom odgovornošću za ugostiteljstvo i usluge, OIB 43962268431</izvorni_sadrzaj>
    <derivirana_varijabla naziv="DomainObject.Predmet.ProtustrankaFormatedOIB_1">  CEASAR  društvo s ograničenom odgovornošću za ugostiteljstvo i usluge, OIB 43962268431</derivirana_varijabla>
  </DomainObject.Predmet.ProtustrankaFormatedOIB>
  <DomainObject.Predmet.ProtustrankaFormatedWithAdress>
    <izvorni_sadrzaj> CEASAR  društvo s ograničenom odgovornošću za ugostiteljstvo i usluge, Nehajeva 26, 23000 Zadar</izvorni_sadrzaj>
    <derivirana_varijabla naziv="DomainObject.Predmet.ProtustrankaFormatedWithAdress_1"> CEASAR  društvo s ograničenom odgovornošću za ugostiteljstvo i usluge, Nehajeva 26, 23000 Zadar</derivirana_varijabla>
  </DomainObject.Predmet.ProtustrankaFormatedWithAdress>
  <DomainObject.Predmet.ProtustrankaFormatedWithAdressOIB>
    <izvorni_sadrzaj> CEASAR  društvo s ograničenom odgovornošću za ugostiteljstvo i usluge, OIB 43962268431, Nehajeva 26, 23000 Zadar</izvorni_sadrzaj>
    <derivirana_varijabla naziv="DomainObject.Predmet.ProtustrankaFormatedWithAdressOIB_1"> CEASAR  društvo s ograničenom odgovornošću za ugostiteljstvo i usluge, OIB 43962268431, Nehajeva 26, 23000 Zadar</derivirana_varijabla>
  </DomainObject.Predmet.ProtustrankaFormatedWithAdressOIB>
  <DomainObject.Predmet.ProtustrankaWithAdress>
    <izvorni_sadrzaj>CEASAR  društvo s ograničenom odgovornošću za ugostiteljstvo i usluge Nehajeva 26, 23000 Zadar</izvorni_sadrzaj>
    <derivirana_varijabla naziv="DomainObject.Predmet.ProtustrankaWithAdress_1">CEASAR  društvo s ograničenom odgovornošću za ugostiteljstvo i usluge Nehajeva 26, 23000 Zadar</derivirana_varijabla>
  </DomainObject.Predmet.ProtustrankaWithAdress>
  <DomainObject.Predmet.ProtustrankaWithAdressOIB>
    <izvorni_sadrzaj>CEASAR  društvo s ograničenom odgovornošću za ugostiteljstvo i usluge, OIB 43962268431, Nehajeva 26, 23000 Zadar</izvorni_sadrzaj>
    <derivirana_varijabla naziv="DomainObject.Predmet.ProtustrankaWithAdressOIB_1">CEASAR  društvo s ograničenom odgovornošću za ugostiteljstvo i usluge, OIB 43962268431, Nehajeva 26, 23000 Zadar</derivirana_varijabla>
  </DomainObject.Predmet.ProtustrankaWithAdressOIB>
  <DomainObject.Predmet.ProtustrankaNazivFormated>
    <izvorni_sadrzaj>CEASAR  društvo s ograničenom odgovornošću za ugostiteljstvo i usluge</izvorni_sadrzaj>
    <derivirana_varijabla naziv="DomainObject.Predmet.ProtustrankaNazivFormated_1">CEASAR  društvo s ograničenom odgovornošću za ugostiteljstvo i usluge</derivirana_varijabla>
  </DomainObject.Predmet.ProtustrankaNazivFormated>
  <DomainObject.Predmet.ProtustrankaNazivFormatedOIB>
    <izvorni_sadrzaj>CEASAR  društvo s ograničenom odgovornošću za ugostiteljstvo i usluge, OIB 43962268431</izvorni_sadrzaj>
    <derivirana_varijabla naziv="DomainObject.Predmet.ProtustrankaNazivFormatedOIB_1">CEASAR  društvo s ograničenom odgovornošću za ugostiteljstvo i usluge, OIB 43962268431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40443.50</izvorni_sadrzaj>
    <derivirana_varijabla naziv="DomainObject.Predmet.TrenutnaVrijednost_1">40443.50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CEASAR  društvo s ograničenom odgovornošću za ugostiteljstvo i usluge</item>
    </izvorni_sadrzaj>
    <derivirana_varijabla naziv="DomainObject.Predmet.ProtuStrankaListFormated_1">
      <item>CEASAR  društvo s ograničenom odgovornošću za ugostiteljstvo i usluge</item>
    </derivirana_varijabla>
  </DomainObject.Predmet.ProtuStrankaListFormated>
  <DomainObject.Predmet.ProtuStrankaListFormatedOIB>
    <izvorni_sadrzaj>
      <item>CEASAR  društvo s ograničenom odgovornošću za ugostiteljstvo i usluge, OIB 43962268431</item>
    </izvorni_sadrzaj>
    <derivirana_varijabla naziv="DomainObject.Predmet.ProtuStrankaListFormatedOIB_1">
      <item>CEASAR  društvo s ograničenom odgovornošću za ugostiteljstvo i usluge, OIB 43962268431</item>
    </derivirana_varijabla>
  </DomainObject.Predmet.ProtuStrankaListFormatedOIB>
  <DomainObject.Predmet.ProtuStrankaListFormatedWithAdress>
    <izvorni_sadrzaj>
      <item>CEASAR  društvo s ograničenom odgovornošću za ugostiteljstvo i usluge, Nehajeva 26, 23000 Zadar</item>
    </izvorni_sadrzaj>
    <derivirana_varijabla naziv="DomainObject.Predmet.ProtuStrankaListFormatedWithAdress_1">
      <item>CEASAR  društvo s ograničenom odgovornošću za ugostiteljstvo i usluge, Nehajeva 26, 23000 Zadar</item>
    </derivirana_varijabla>
  </DomainObject.Predmet.ProtuStrankaListFormatedWithAdress>
  <DomainObject.Predmet.ProtuStrankaListFormatedWithAdressOIB>
    <izvorni_sadrzaj>
      <item>CEASAR  društvo s ograničenom odgovornošću za ugostiteljstvo i usluge, OIB 43962268431, Nehajeva 26, 23000 Zadar</item>
    </izvorni_sadrzaj>
    <derivirana_varijabla naziv="DomainObject.Predmet.ProtuStrankaListFormatedWithAdressOIB_1">
      <item>CEASAR  društvo s ograničenom odgovornošću za ugostiteljstvo i usluge, OIB 43962268431, Nehajeva 26, 23000 Zadar</item>
    </derivirana_varijabla>
  </DomainObject.Predmet.ProtuStrankaListFormatedWithAdressOIB>
  <DomainObject.Predmet.ProtuStrankaListNazivFormated>
    <izvorni_sadrzaj>
      <item>CEASAR  društvo s ograničenom odgovornošću za ugostiteljstvo i usluge</item>
    </izvorni_sadrzaj>
    <derivirana_varijabla naziv="DomainObject.Predmet.ProtuStrankaListNazivFormated_1">
      <item>CEASAR  društvo s ograničenom odgovornošću za ugostiteljstvo i usluge</item>
    </derivirana_varijabla>
  </DomainObject.Predmet.ProtuStrankaListNazivFormated>
  <DomainObject.Predmet.ProtuStrankaListNazivFormatedOIB>
    <izvorni_sadrzaj>
      <item>CEASAR  društvo s ograničenom odgovornošću za ugostiteljstvo i usluge, OIB 43962268431</item>
    </izvorni_sadrzaj>
    <derivirana_varijabla naziv="DomainObject.Predmet.ProtuStrankaListNazivFormatedOIB_1">
      <item>CEASAR  društvo s ograničenom odgovornošću za ugostiteljstvo i usluge, OIB 43962268431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St-924/2016-5</izvorni_sadrzaj>
    <derivirana_varijabla naziv="DomainObject.PoslovniBrojDokumenta_1">St-924/2016-5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CEASAR  društvo s ograničenom odgovornošću za ugostiteljstvo i usluge</izvorni_sadrzaj>
    <derivirana_varijabla naziv="DomainObject.Predmet.ProtustrankaIDrugi_1">CEASAR  društvo s ograničenom odgovornošću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CEASAR  društvo s ograničenom odgovornošću za ugostiteljstvo i usluge, OIB 43962268431, Nehajeva 26, 23000 Zadar</izvorni_sadrzaj>
    <derivirana_varijabla naziv="DomainObject.Predmet.ProtustrankaIDrugiAdressOIB_1">CEASAR  društvo s ograničenom odgovornošću za ugostiteljstvo i usluge, OIB 43962268431,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CEASAR  društvo s ograničenom odgovornošću za ugostiteljstvo i usluge</item>
    </izvorni_sadrzaj>
    <derivirana_varijabla naziv="DomainObject.Predmet.SudioniciListNaziv_1">
      <item>Financijska agencija</item>
      <item>CEASAR  društvo s ograničenom odgovornošću za ugostiteljstvo i usluge</item>
    </derivirana_varijabla>
  </DomainObject.Predmet.SudioniciListNaziv>
  <DomainObject.Predmet.SudioniciListAdressOIB>
    <izvorni_sadrzaj>
      <item>Financijska agencija, OIB 85821130368, Ivana Danila 4,23000 Zadar</item>
      <item>CEASAR  društvo s ograničenom odgovornošću za ugostiteljstvo i usluge, OIB 43962268431, Nehajeva 26,23000 Zadar</item>
    </izvorni_sadrzaj>
    <derivirana_varijabla naziv="DomainObject.Predmet.SudioniciListAdressOIB_1">
      <item>Financijska agencija, OIB 85821130368, Ivana Danila 4,23000 Zadar</item>
      <item>CEASAR  društvo s ograničenom odgovornošću za ugostiteljstvo i usluge, OIB 43962268431,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CD142-9CFB-4A69-BA40-3E768F7EF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768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2016-10-11T07:03:00Z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