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b781" w14:paraId="572b781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  <w:t xml:space="preserve">     </w:t>
      </w:r>
      <w:r w:rsidR="005A46F4" w:rsidRPr="005A46F4">
        <w:rPr>
          <w:rFonts w:hAnsi="Times New Roman" w:ascii="Times New Roman"/>
        </w:rPr>
        <w:t>3 St-2954/18-8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5A46F4" w:rsidP="009C3CE1" w:rsidR="00F776E4" w:rsidRPr="001C1019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Pr="005A46F4">
        <w:rPr>
          <w:rFonts w:hAnsi="Times New Roman" w:ascii="Times New Roman"/>
        </w:rPr>
        <w:t>Fundurulić</w:t>
      </w:r>
      <w:proofErr w:type="spellEnd"/>
      <w:r w:rsidRPr="005A46F4">
        <w:rPr>
          <w:rFonts w:hAnsi="Times New Roman" w:ascii="Times New Roman"/>
        </w:rPr>
        <w:t xml:space="preserve"> Perišin, postupajući po prijedlogu Financijske agencije, u stečajnom postupku nad dužnikom MELITA ŠIPEK GLAVAČ j.d.o.o., Stubičke Toplice, LJ. B. </w:t>
      </w:r>
      <w:proofErr w:type="spellStart"/>
      <w:r w:rsidRPr="005A46F4">
        <w:rPr>
          <w:rFonts w:hAnsi="Times New Roman" w:ascii="Times New Roman"/>
        </w:rPr>
        <w:t>Đalskog</w:t>
      </w:r>
      <w:proofErr w:type="spellEnd"/>
      <w:r w:rsidRPr="005A46F4">
        <w:rPr>
          <w:rFonts w:hAnsi="Times New Roman" w:ascii="Times New Roman"/>
        </w:rPr>
        <w:t xml:space="preserve"> 3, OIB: 47984576313</w:t>
      </w:r>
      <w:r w:rsidR="00E3325B" w:rsidRPr="00E3325B">
        <w:rPr>
          <w:rFonts w:hAnsi="Times New Roman" w:ascii="Times New Roman"/>
        </w:rPr>
        <w:t xml:space="preserve">, </w:t>
      </w:r>
      <w:r w:rsidR="004D268A">
        <w:rPr>
          <w:rFonts w:hAnsi="Times New Roman" w:ascii="Times New Roman"/>
        </w:rPr>
        <w:t>8. ožujka 2019</w:t>
      </w:r>
      <w:r w:rsidR="00E3325B" w:rsidRPr="00E3325B">
        <w:rPr>
          <w:rFonts w:hAnsi="Times New Roman" w:ascii="Times New Roman"/>
        </w:rPr>
        <w:t>.,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Zakazuje se ročište radi očitovanja o prijedlogu za otvaranje stečajnog postupka  za dan  </w:t>
      </w:r>
      <w:r>
        <w:rPr>
          <w:rFonts w:hAnsi="Times New Roman" w:ascii="Times New Roman"/>
          <w:b/>
        </w:rPr>
        <w:t>16. travnja</w:t>
      </w:r>
      <w:r w:rsidRPr="005A46F4">
        <w:rPr>
          <w:rFonts w:hAnsi="Times New Roman" w:ascii="Times New Roman"/>
          <w:b/>
        </w:rPr>
        <w:t xml:space="preserve"> 2019. u 9,40 sati</w:t>
      </w:r>
      <w:r w:rsidRPr="005A46F4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>-Financijska agencija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-dužnik 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-ovlaštena osoba dužnika 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>-Zagrebačka banka d.d.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</w:p>
    <w:p w:rsidRDefault="005A46F4" w:rsidP="005A46F4" w:rsid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>I. Pozvane osobe mogu se o prijedlogu i  pisano očitovati.</w:t>
      </w:r>
    </w:p>
    <w:p w:rsidRDefault="005A46F4" w:rsidP="005A46F4" w:rsidR="005A46F4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>8. ožujka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Vesna </w:t>
      </w:r>
      <w:proofErr w:type="spellStart"/>
      <w:r w:rsidRPr="001C1019">
        <w:rPr>
          <w:rFonts w:hAnsi="Times New Roman" w:ascii="Times New Roman"/>
        </w:rPr>
        <w:t>Fundurulić</w:t>
      </w:r>
      <w:proofErr w:type="spellEnd"/>
      <w:r w:rsidRPr="001C1019">
        <w:rPr>
          <w:rFonts w:hAnsi="Times New Roman" w:ascii="Times New Roman"/>
        </w:rPr>
        <w:t xml:space="preserve"> Perišin</w:t>
      </w:r>
      <w:r w:rsidR="00313823">
        <w:rPr>
          <w:rFonts w:hAnsi="Times New Roman" w:ascii="Times New Roman"/>
        </w:rPr>
        <w:t>, v.r.</w:t>
      </w:r>
    </w:p>
    <w:p w:rsidRDefault="00313823" w:rsidP="000F3CF9" w:rsidR="00313823">
      <w:pPr>
        <w:jc w:val="right"/>
        <w:rPr>
          <w:rFonts w:hAnsi="Times New Roman" w:ascii="Times New Roman"/>
        </w:rPr>
      </w:pPr>
    </w:p>
    <w:p w:rsidRDefault="00313823" w:rsidP="00C339BE" w:rsidR="0031382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313823" w:rsidP="000F3CF9" w:rsidR="00313823" w:rsidRPr="001C101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68A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13823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2A39"/>
    <w:rsid w:val="00D46BFE"/>
    <w:rsid w:val="00D53EB3"/>
    <w:rsid w:val="00D877D1"/>
    <w:rsid w:val="00D90CE5"/>
    <w:rsid w:val="00D9555C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8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8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St-2954/2018</izvorni_sadrzaj>
    <derivirana_varijabla naziv="DomainObject.Predmet.OznakaBroj_1">St-2954/2018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ŠIPEK GLAVAČ jednostavno društvo s ograničenom odgovornošću za ugostiteljstvo i trgovinu zastupanog po punomoćniku Melita Šipek-Glavač</izvorni_sadrzaj>
    <derivirana_varijabla naziv="DomainObject.Predmet.ProtustrankaFormated_1">  MELITA ŠIPEK GLAVAČ jednostavno društvo s ograničenom odgovornošću za ugostiteljstvo i trgovinu zastupanog po punomoćniku Melita Šipek-Glavač</derivirana_varijabla>
  </DomainObject.Predmet.ProtustrankaFormated>
  <DomainObject.Predmet.ProtustrankaFormatedOIB>
    <izvorni_sadrzaj>  MELITA ŠIPEK GLAVAČ jednostavno društvo s ograničenom odgovornošću za ugostiteljstvo i trgovinu, OIB 47984576313 zastupanog po punomoćniku Melita Šipek-Glavač</izvorni_sadrzaj>
    <derivirana_varijabla naziv="DomainObject.Predmet.ProtustrankaFormatedOIB_1">  MELITA ŠIPEK GLAVAČ jednostavno društvo s ograničenom odgovornošću za ugostiteljstvo i trgovinu, OIB 47984576313 zastupanog po punomoćniku Melita Šipek-Glavač</derivirana_varijabla>
  </DomainObject.Predmet.ProtustrankaFormatedOIB>
  <DomainObject.Predmet.ProtustrankaFormatedWithAdress>
    <izvorni_sadrzaj> MELITA ŠIPEK GLAVAČ jednostavno društvo s ograničenom odgovornošću za ugostiteljstvo i trgovinu, LJ. B. Đalskog 3, 49240 Stubičke Toplice zastupanog po punomoćniku Melita Šipek-Glavač</izvorni_sadrzaj>
    <derivirana_varijabla naziv="DomainObject.Predmet.ProtustrankaFormatedWithAdress_1"> MELITA ŠIPEK GLAVAČ jednostavno društvo s ograničenom odgovornošću za ugostiteljstvo i trgovinu, LJ. B. Đalskog 3, 49240 Stubičke Toplice zastupanog po punomoćniku Melita Šipek-Glavač</derivirana_varijabla>
  </DomainObject.Predmet.ProtustrankaFormatedWithAdress>
  <DomainObject.Predmet.ProtustrankaFormatedWithAdressOIB>
    <izvorni_sadrzaj> MELITA ŠIPEK GLAVAČ jednostavno društvo s ograničenom odgovornošću za ugostiteljstvo i trgovinu, OIB 47984576313, LJ. B. Đalskog 3, 49240 Stubičke Toplice zastupanog po punomoćniku Melita Šipek-Glavač</izvorni_sadrzaj>
    <derivirana_varijabla naziv="DomainObject.Predmet.ProtustrankaFormatedWithAdressOIB_1"> MELITA ŠIPEK GLAVAČ jednostavno društvo s ograničenom odgovornošću za ugostiteljstvo i trgovinu, OIB 47984576313, LJ. B. Đalskog 3, 49240 Stubičke Toplice zastupanog po punomoćniku Melita Šipek-Glavač</derivirana_varijabla>
  </DomainObject.Predmet.ProtustrankaFormatedWithAdressOIB>
  <DomainObject.Predmet.ProtustrankaWithAdress>
    <izvorni_sadrzaj>MELITA ŠIPEK GLAVAČ jednostavno društvo s ograničenom odgovornošću za ugostiteljstvo i trgovinu LJ. B. Đalskog 3, 49240 Stubičke Toplice</izvorni_sadrzaj>
    <derivirana_varijabla naziv="DomainObject.Predmet.ProtustrankaWithAdress_1">MELITA ŠIPEK GLAVAČ jednostavno društvo s ograničenom odgovornošću za ugostiteljstvo i trgovinu LJ. B. Đalskog 3, 49240 Stubičke Toplice</derivirana_varijabla>
  </DomainObject.Predmet.ProtustrankaWithAdress>
  <DomainObject.Predmet.ProtustrankaWithAdressOIB>
    <izvorni_sadrzaj>MELITA ŠIPEK GLAVAČ jednostavno društvo s ograničenom odgovornošću za ugostiteljstvo i trgovinu, OIB 47984576313, LJ. B. Đalskog 3, 49240 Stubičke Toplice</izvorni_sadrzaj>
    <derivirana_varijabla naziv="DomainObject.Predmet.ProtustrankaWithAdressOIB_1">MELITA ŠIPEK GLAVAČ jednostavno društvo s ograničenom odgovornošću za ugostiteljstvo i trgovinu, OIB 47984576313, LJ. B. Đalskog 3, 49240 Stubičke Toplice</derivirana_varijabla>
  </DomainObject.Predmet.ProtustrankaWithAdressOIB>
  <DomainObject.Predmet.ProtustrankaNazivFormated>
    <izvorni_sadrzaj>MELITA ŠIPEK GLAVAČ jednostavno društvo s ograničenom odgovornošću za ugostiteljstvo i trgovinu</izvorni_sadrzaj>
    <derivirana_varijabla naziv="DomainObject.Predmet.ProtustrankaNazivFormated_1">MELITA ŠIPEK GLAVAČ jednostavno društvo s ograničenom odgovornošću za ugostiteljstvo i trgovinu</derivirana_varijabla>
  </DomainObject.Predmet.ProtustrankaNazivFormated>
  <DomainObject.Predmet.ProtustrankaNazivFormatedOIB>
    <izvorni_sadrzaj>MELITA ŠIPEK GLAVAČ jednostavno društvo s ograničenom odgovornošću za ugostiteljstvo i trgovinu, OIB 47984576313</izvorni_sadrzaj>
    <derivirana_varijabla naziv="DomainObject.Predmet.ProtustrankaNazivFormatedOIB_1">MELITA ŠIPEK GLAVAČ jednostavno društvo s ograničenom odgovornošću za ugostiteljstvo i trgovinu, OIB 47984576313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ŠIPEK GLAVAČ jednostavno društvo s ograničenom odgovornošću za ugostiteljstvo i trgovinu zastupanog po punomoćniku Melita Šipek-Glavač</item>
    </izvorni_sadrzaj>
    <derivirana_varijabla naziv="DomainObject.Predmet.ProtuStrankaListFormated_1">
      <item>MELITA ŠIPEK GLAVAČ jednostavno društvo s ograničenom odgovornošću za ugostiteljstvo i trgovinu zastupanog po punomoćniku Melita Šipek-Glavač</item>
    </derivirana_varijabla>
  </DomainObject.Predmet.ProtuStrankaListFormated>
  <DomainObject.Predmet.ProtuStrankaListFormatedOIB>
    <izvorni_sadrzaj>
      <item>MELITA ŠIPEK GLAVAČ jednostavno društvo s ograničenom odgovornošću za ugostiteljstvo i trgovinu, OIB 47984576313 zastupanog po punomoćniku Melita Šipek-Glavač</item>
    </izvorni_sadrzaj>
    <derivirana_varijabla naziv="DomainObject.Predmet.ProtuStrankaListFormatedOIB_1">
      <item>MELITA ŠIPEK GLAVAČ jednostavno društvo s ograničenom odgovornošću za ugostiteljstvo i trgovinu, OIB 47984576313 zastupanog po punomoćniku Melita Šipek-Glavač</item>
    </derivirana_varijabla>
  </DomainObject.Predmet.ProtuStrankaListFormatedOIB>
  <DomainObject.Predmet.ProtuStrankaListFormatedWithAdress>
    <izvorni_sadrzaj>
      <item>MELITA ŠIPEK GLAVAČ jednostavno društvo s ograničenom odgovornošću za ugostiteljstvo i trgovinu, LJ. B. Đalskog 3, 49240 Stubičke Toplice zastupanog po punomoćniku Melita Šipek-Glavač</item>
    </izvorni_sadrzaj>
    <derivirana_varijabla naziv="DomainObject.Predmet.ProtuStrankaListFormatedWithAdress_1">
      <item>MELITA ŠIPEK GLAVAČ jednostavno društvo s ograničenom odgovornošću za ugostiteljstvo i trgovinu, LJ. B. Đalskog 3, 49240 Stubičke Toplice zastupanog po punomoćniku Melita Šipek-Glavač</item>
    </derivirana_varijabla>
  </DomainObject.Predmet.ProtuStrankaListFormatedWithAdress>
  <DomainObject.Predmet.ProtuStrankaListFormatedWithAdressOIB>
    <izvorni_sadrzaj>
      <item>MELITA ŠIPEK GLAVAČ jednostavno društvo s ograničenom odgovornošću za ugostiteljstvo i trgovinu, OIB 47984576313, LJ. B. Đalskog 3, 49240 Stubičke Toplice zastupanog po punomoćniku Melita Šipek-Glavač</item>
    </izvorni_sadrzaj>
    <derivirana_varijabla naziv="DomainObject.Predmet.ProtuStrankaListFormatedWithAdressOIB_1">
      <item>MELITA ŠIPEK GLAVAČ jednostavno društvo s ograničenom odgovornošću za ugostiteljstvo i trgovinu, OIB 47984576313, LJ. B. Đalskog 3, 49240 Stubičke Toplice zastupanog po punomoćniku Melita Šipek-Glavač</item>
    </derivirana_varijabla>
  </DomainObject.Predmet.ProtuStrankaListFormatedWithAdressOIB>
  <DomainObject.Predmet.ProtuStrankaListNazivFormated>
    <izvorni_sadrzaj>
      <item>MELITA ŠIPEK GLAVAČ jednostavno društvo s ograničenom odgovornošću za ugostiteljstvo i trgovinu</item>
    </izvorni_sadrzaj>
    <derivirana_varijabla naziv="DomainObject.Predmet.ProtuStrankaListNazivFormated_1">
      <item>MELITA ŠIPEK GLAVAČ jednostavno društvo s ograničenom odgovornošću za ugostiteljstvo i trgovinu</item>
    </derivirana_varijabla>
  </DomainObject.Predmet.ProtuStrankaListNazivFormated>
  <DomainObject.Predmet.ProtuStrankaListNazivFormatedOIB>
    <izvorni_sadrzaj>
      <item>MELITA ŠIPEK GLAVAČ jednostavno društvo s ograničenom odgovornošću za ugostiteljstvo i trgovinu, OIB 47984576313</item>
    </izvorni_sadrzaj>
    <derivirana_varijabla naziv="DomainObject.Predmet.ProtuStrankaListNazivFormatedOIB_1">
      <item>MELITA ŠIPEK GLAVAČ jednostavno društvo s ograničenom odgovornošću za ugostiteljstvo i trgovinu, OIB 47984576313</item>
    </derivirana_varijabla>
  </DomainObject.Predmet.ProtuStrankaListNazivFormatedOIB>
  <DomainObject.Predmet.OstaliListFormated>
    <izvorni_sadrzaj>
      <item>Melita Šipek-Glavač punomoćnica sudionika u postupku MELITA ŠIPEK GLAVAČ jednostavno društvo s ograničenom odgovornošću za ugostiteljstvo i trgovinu</item>
    </izvorni_sadrzaj>
    <derivirana_varijabla naziv="DomainObject.Predmet.OstaliListFormated_1">
      <item>Melita Šipek-Glavač punomoćnica sudionika u postupku MELITA ŠIPEK GLAVAČ jednostavno društvo s ograničenom odgovornošću za ugostiteljstvo i trgovinu</item>
    </derivirana_varijabla>
  </DomainObject.Predmet.OstaliListFormated>
  <DomainObject.Predmet.OstaliListFormatedOIB>
    <izvorni_sadrzaj>
      <item>Melita Šipek-Glavač, OIB 40355243600 punomoćnica sudionika u postupku MELITA ŠIPEK GLAVAČ jednostavno društvo s ograničenom odgovornošću za ugostiteljstvo i trgovinu</item>
    </izvorni_sadrzaj>
    <derivirana_varijabla naziv="DomainObject.Predmet.OstaliListFormatedOIB_1">
      <item>Melita Šipek-Glavač, OIB 40355243600 punomoćnica sudionika u postupku MELITA ŠIPEK GLAVAČ jednostavno društvo s ograničenom odgovornošću za ugostiteljstvo i trgovinu</item>
    </derivirana_varijabla>
  </DomainObject.Predmet.OstaliListFormatedOIB>
  <DomainObject.Predmet.OstaliListFormatedWithAdress>
    <izvorni_sadrzaj>
      <item>Melita Šipek-Glavač,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_1">
      <item>Melita Šipek-Glavač, Lj. B. Đalskog 3, 49240 Stubičke Toplice punomoćnica sudionika u postupku MELITA ŠIPEK GLAVAČ jednostavno društvo s ograničenom odgovornošću za ugostiteljstvo i trgovinu</item>
    </derivirana_varijabla>
  </DomainObject.Predmet.OstaliListFormatedWithAdress>
  <DomainObject.Predmet.OstaliListFormatedWithAdressOIB>
    <izvorni_sadrzaj>
      <item>Melita Šipek-Glavač, OIB 40355243600,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OIB_1">
      <item>Melita Šipek-Glavač, OIB 40355243600, Lj. B. Đalskog 3, 49240 Stubičke Toplice punomoćnica sudionika u postupku MELITA ŠIPEK GLAVAČ jednostavno društvo s ograničenom odgovornošću za ugostiteljstvo i trgovinu</item>
    </derivirana_varijabla>
  </DomainObject.Predmet.OstaliListFormatedWithAdressOIB>
  <DomainObject.Predmet.OstaliListNazivFormated>
    <izvorni_sadrzaj>
      <item>Melita Šipek-Glavač</item>
    </izvorni_sadrzaj>
    <derivirana_varijabla naziv="DomainObject.Predmet.OstaliListNazivFormated_1">
      <item>Melita Šipek-Glavač</item>
    </derivirana_varijabla>
  </DomainObject.Predmet.OstaliListNazivFormated>
  <DomainObject.Predmet.OstaliListNazivFormatedOIB>
    <izvorni_sadrzaj>
      <item>Melita Šipek-Glavač, OIB 40355243600</item>
    </izvorni_sadrzaj>
    <derivirana_varijabla naziv="DomainObject.Predmet.OstaliListNazivFormatedOIB_1">
      <item>Melita Šipek-Glavač, OIB 40355243600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ŠIPEK GLAVAČ jednostavno društvo s ograničenom odgovornošću za ugostiteljstvo i trgovinu</izvorni_sadrzaj>
    <derivirana_varijabla naziv="DomainObject.Predmet.ProtustrankaIDrugi_1">MELITA ŠIPEK GLAVAČ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MELITA ŠIPEK GLAVAČ jednostavno društvo s ograničenom odgovornošću za ugostiteljstvo i trgovinu, OIB 47984576313, LJ. B. Đalskog 3, 49240 Stubičke Toplice</izvorni_sadrzaj>
    <derivirana_varijabla naziv="DomainObject.Predmet.ProtustrankaIDrugiAdressOIB_1">MELITA ŠIPEK GLAVAČ jednostavno društvo s ograničenom odgovornošću za ugostiteljstvo i trgovinu, OIB 47984576313, LJ. B. Đalskog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ŠIPEK GLAVAČ jednostavno društvo s ograničenom odgovornošću za ugostiteljstvo i trgovinu</item>
      <item>Melita Šipek-Glavač</item>
    </izvorni_sadrzaj>
    <derivirana_varijabla naziv="DomainObject.Predmet.SudioniciListNaziv_1">
      <item>FINA Regionalni centar Zagreb</item>
      <item>MELITA ŠIPEK GLAVAČ jednostavno društvo s ograničenom odgovornošću za ugostiteljstvo i trgovinu</item>
      <item>Melita Šipek-Glavač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izvorni_sadrzaj>
    <derivirana_varijabla naziv="DomainObject.Predmet.SudioniciListAdressOIB_1"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47984576313</item>
      <item>, OIB 40355243600</item>
    </izvorni_sadrzaj>
    <derivirana_varijabla naziv="DomainObject.Predmet.SudioniciListNazivOIB_1">
      <item>, OIB 85821130368</item>
      <item>, OIB 47984576313</item>
      <item>, OIB 40355243600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St-2954/2018-3</izvorni_sadrzaj>
    <derivirana_varijabla naziv="DomainObject.PredzadnjaOdlukaIzPredmeta.Oznaka_1">St-2954/2018-3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B2A36-FC32-4455-8C78-46CE3055D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905</properties:Characters>
  <properties:Lines>41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2019-03-08T08:43:00Z</dcterms:created>
  <dc:creator>Vesna Fundurulić Perišin</dc:creator>
  <cp:lastModifiedBy>Gordana Cvitković</cp:lastModifiedBy>
  <cp:lastPrinted>2019-03-08T08:48:00Z</cp:lastPrinted>
  <dcterms:modified xmlns:xsi="http://www.w3.org/2001/XMLSchema-instance" xsi:type="dcterms:W3CDTF">2019-03-08T08:48:00Z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(St-2954-18-1.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