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9c08e" w14:paraId="a19c08e" w:rsidRDefault="00116CD2" w:rsidP="00157DE2" w:rsidR="00116CD2">
      <w:pPr>
        <w:tabs>
          <w:tab w:pos="5535" w:val="left"/>
        </w:tabs>
        <w15:collapsed w:val="false"/>
      </w:pPr>
      <w:bookmarkStart w:name="_GoBack" w:id="0"/>
      <w:bookmarkEnd w:id="0"/>
      <w:r>
        <w:tab/>
      </w:r>
    </w:p>
    <w:p w:rsidRDefault="008B3E63" w:rsidP="00C947ED" w:rsidR="00C947ED">
      <w:pPr>
        <w:jc w:val="right"/>
        <w:rPr>
          <w:bCs/>
        </w:rPr>
      </w:pPr>
      <w:r>
        <w:rPr>
          <w:bCs/>
        </w:rPr>
        <w:t>Poslovni broj: 6 St-</w:t>
      </w:r>
      <w:r w:rsidR="00181C89">
        <w:rPr>
          <w:bCs/>
        </w:rPr>
        <w:t>376</w:t>
      </w:r>
      <w:r w:rsidR="00757DF3">
        <w:rPr>
          <w:bCs/>
        </w:rPr>
        <w:t>/2018</w:t>
      </w:r>
      <w:r w:rsidR="009D27C8">
        <w:rPr>
          <w:bCs/>
        </w:rPr>
        <w:t>-</w:t>
      </w:r>
      <w:r w:rsidR="003703A9">
        <w:rPr>
          <w:bCs/>
        </w:rPr>
        <w:t>5</w:t>
      </w:r>
    </w:p>
    <w:p w:rsidRDefault="009F7717" w:rsidP="00C947ED" w:rsidR="00C947ED">
      <w:pPr>
        <w:jc w:val="both"/>
        <w:rPr>
          <w:bCs/>
        </w:rPr>
      </w:pPr>
      <w:r>
        <w:rPr>
          <w:noProof/>
        </w:rPr>
        <w:t xml:space="preserve">                 </w:t>
      </w:r>
      <w:r w:rsidR="00767D31" w:rsidRPr="002754E8">
        <w:rPr>
          <w:noProof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43"/>
        <w:gridCol w:w="284"/>
      </w:tblGrid>
      <w:tr w:rsidTr="00F87045" w:rsidR="00C947ED">
        <w:trPr>
          <w:gridAfter w:val="1"/>
          <w:wAfter w:type="dxa" w:w="284"/>
        </w:trPr>
        <w:tc>
          <w:tcPr>
            <w:tcW w:type="dxa" w:w="2943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</w:p>
        </w:tc>
      </w:tr>
      <w:tr w:rsidTr="00F87045" w:rsidR="00C947ED">
        <w:tc>
          <w:tcPr>
            <w:tcW w:type="dxa" w:w="3227"/>
            <w:gridSpan w:val="2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Republika Hrvatska</w:t>
            </w:r>
          </w:p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Trgovački sud u Zadru</w:t>
            </w:r>
          </w:p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  <w:r w:rsidRPr="00F87045">
              <w:rPr>
                <w:rFonts w:eastAsia="Calibri"/>
              </w:rPr>
              <w:t>Zadar, Dr. Franje Tuđmana 35</w:t>
            </w:r>
          </w:p>
        </w:tc>
      </w:tr>
    </w:tbl>
    <w:p w:rsidRDefault="00C947ED" w:rsidP="00C947ED" w:rsidR="006E3223">
      <w:pPr>
        <w:jc w:val="both"/>
      </w:pPr>
      <w:r>
        <w:tab/>
      </w:r>
      <w:r>
        <w:tab/>
      </w:r>
      <w:r>
        <w:tab/>
      </w:r>
    </w:p>
    <w:p w:rsidRDefault="00C947ED" w:rsidP="00C947ED" w:rsidR="00C947ED">
      <w:pPr>
        <w:jc w:val="center"/>
      </w:pPr>
      <w:r>
        <w:t>R E P U B L I K A   H R V A T S K A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9E69AB" w:rsidP="00C947ED" w:rsidR="00C947ED">
      <w:pPr>
        <w:ind w:firstLine="720"/>
        <w:jc w:val="both"/>
      </w:pPr>
      <w:r>
        <w:t>Trgovački sud u Zadru</w:t>
      </w:r>
      <w:r w:rsidR="00C947ED">
        <w:t xml:space="preserve">, po prijedlogu sudske savjetnice Anamarije Kovačić Milković, u skraćenom stečajnom postupku nad dužnikom </w:t>
      </w:r>
      <w:r w:rsidR="00181C89">
        <w:t xml:space="preserve">ASSERIA AGRIKULTURA j.d.o.o. za poljoprivredu i djelatnost turističke agencije, </w:t>
      </w:r>
      <w:proofErr w:type="spellStart"/>
      <w:r w:rsidR="00181C89">
        <w:t>Podgrađe</w:t>
      </w:r>
      <w:proofErr w:type="spellEnd"/>
      <w:r w:rsidR="00181C89">
        <w:t xml:space="preserve"> 100, </w:t>
      </w:r>
      <w:proofErr w:type="spellStart"/>
      <w:r w:rsidR="00181C89">
        <w:t>Podgrađe</w:t>
      </w:r>
      <w:proofErr w:type="spellEnd"/>
      <w:r w:rsidR="00181C89">
        <w:t>, OIB: 15968536732</w:t>
      </w:r>
      <w:r w:rsidR="00C947ED">
        <w:t xml:space="preserve">, povodom zahtjeva Financijske agencije, Regionalnog centra Split, Podružnice Zadar, Ivana Danila 4, OIB: 85821130368 od </w:t>
      </w:r>
      <w:r w:rsidR="00F94B7A">
        <w:t>9</w:t>
      </w:r>
      <w:r w:rsidR="00A57491">
        <w:t xml:space="preserve">. </w:t>
      </w:r>
      <w:r w:rsidR="003703A9">
        <w:t>studenog</w:t>
      </w:r>
      <w:r w:rsidR="00757DF3">
        <w:t xml:space="preserve"> 2018</w:t>
      </w:r>
      <w:r w:rsidR="00C947ED">
        <w:t xml:space="preserve">., </w:t>
      </w:r>
      <w:r w:rsidR="00181C89">
        <w:t>23</w:t>
      </w:r>
      <w:r w:rsidR="00572FB9">
        <w:t xml:space="preserve">. </w:t>
      </w:r>
      <w:r w:rsidR="00311E6A">
        <w:t>studenog</w:t>
      </w:r>
      <w:r w:rsidR="00C947ED">
        <w:t xml:space="preserve"> 2018. objavio je 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767D31" w:rsidR="006E3223">
      <w:pPr>
        <w:ind w:firstLine="708"/>
        <w:jc w:val="both"/>
      </w:pPr>
      <w:r>
        <w:t xml:space="preserve">1.  Utvrđuje se da ukupni iznos evidentiranog duga dužnika </w:t>
      </w:r>
      <w:r w:rsidR="00181C89">
        <w:t xml:space="preserve">ASSERIA AGRIKULTURA j.d.o.o. za poljoprivredu i djelatnost turističke agencije, </w:t>
      </w:r>
      <w:proofErr w:type="spellStart"/>
      <w:r w:rsidR="00181C89">
        <w:t>Podgrađe</w:t>
      </w:r>
      <w:proofErr w:type="spellEnd"/>
      <w:r w:rsidR="00181C89">
        <w:t xml:space="preserve"> 100, </w:t>
      </w:r>
      <w:proofErr w:type="spellStart"/>
      <w:r w:rsidR="00181C89">
        <w:t>Podgrađe</w:t>
      </w:r>
      <w:proofErr w:type="spellEnd"/>
      <w:r w:rsidR="00181C89">
        <w:t>, OIB: 15968536732</w:t>
      </w:r>
      <w:r w:rsidR="00A57491">
        <w:t>,</w:t>
      </w:r>
      <w:r>
        <w:t xml:space="preserve"> na temelju neizvršenih osnova za plaćanje iznosi </w:t>
      </w:r>
      <w:r w:rsidR="00181C89">
        <w:t>6.470,59</w:t>
      </w:r>
      <w:r w:rsidR="00D82541">
        <w:t xml:space="preserve"> </w:t>
      </w:r>
      <w:r>
        <w:t xml:space="preserve">kn.  </w:t>
      </w:r>
    </w:p>
    <w:p w:rsidRDefault="00C947ED" w:rsidP="00767D31" w:rsidR="006E3223">
      <w:pPr>
        <w:ind w:firstLine="708"/>
        <w:jc w:val="both"/>
      </w:pPr>
      <w:r>
        <w:t xml:space="preserve">2.  Poziva se osoba ovlaštena za zastupanje dužnika po zakonu </w:t>
      </w:r>
      <w:r w:rsidR="00181C89">
        <w:rPr>
          <w:color w:themeTint="D9" w:themeColor="text1" w:val="262626"/>
        </w:rPr>
        <w:t>Nikola Žilić</w:t>
      </w:r>
      <w:r>
        <w:t>, u roku od 15 (petnaest) dana od dana objave ovog oglasa na e-oglasnoj ploči ovog suda, a temeljem odredbe čl. 430. Stečajnog zakona (Narodne novine broj 71/15</w:t>
      </w:r>
      <w:r w:rsidR="00AD11DE">
        <w:t xml:space="preserve"> i 104/17</w:t>
      </w:r>
      <w:r>
        <w:t xml:space="preserve">, u nastavku teksta: SZ), podnijeti sudu javnobilježnički ovjerovljen popis imovine i obveza dužnika na propisanom obrascu. </w:t>
      </w:r>
    </w:p>
    <w:p w:rsidRDefault="00C947ED" w:rsidP="00767D31" w:rsidR="006E3223">
      <w:pPr>
        <w:ind w:firstLine="708"/>
        <w:jc w:val="both"/>
      </w:pPr>
      <w:r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6E3223" w:rsidP="00C947ED" w:rsidR="00C947ED">
      <w:pPr>
        <w:tabs>
          <w:tab w:pos="0" w:val="left"/>
        </w:tabs>
        <w:jc w:val="both"/>
      </w:pPr>
      <w:r>
        <w:tab/>
      </w:r>
      <w:r w:rsidR="00C947ED"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C947ED" w:rsidP="00C947ED" w:rsidR="00C947ED">
      <w:pPr>
        <w:tabs>
          <w:tab w:pos="0" w:val="left"/>
        </w:tabs>
        <w:jc w:val="both"/>
      </w:pPr>
    </w:p>
    <w:p w:rsidRDefault="00C947ED" w:rsidP="006E3223" w:rsidR="006E3223">
      <w:pPr>
        <w:jc w:val="center"/>
      </w:pPr>
      <w:r>
        <w:t xml:space="preserve">U Zadru </w:t>
      </w:r>
      <w:r w:rsidR="00181C89">
        <w:t>23</w:t>
      </w:r>
      <w:r w:rsidR="00572FB9">
        <w:t xml:space="preserve">. </w:t>
      </w:r>
      <w:r w:rsidR="00311E6A">
        <w:t>studenog</w:t>
      </w:r>
      <w:r>
        <w:t xml:space="preserve"> 2018.</w:t>
      </w:r>
    </w:p>
    <w:p w:rsidRDefault="00E673BA" w:rsidP="00AD11DE" w:rsidR="00C947ED">
      <w:pPr>
        <w:jc w:val="right"/>
      </w:pPr>
      <w:r>
        <w:tab/>
      </w:r>
      <w:r>
        <w:tab/>
      </w:r>
      <w:r>
        <w:tab/>
      </w:r>
      <w:r>
        <w:tab/>
      </w:r>
      <w:r w:rsidR="00556B6E">
        <w:t xml:space="preserve"> </w:t>
      </w:r>
      <w:r w:rsidR="006E3223">
        <w:t xml:space="preserve"> </w:t>
      </w:r>
      <w:r w:rsidR="00556B6E">
        <w:t xml:space="preserve">  </w:t>
      </w:r>
      <w:r w:rsidR="00C947ED">
        <w:t xml:space="preserve">Sudska savjetnica     </w:t>
      </w:r>
    </w:p>
    <w:p w:rsidRDefault="00E673BA" w:rsidP="00AD11DE" w:rsidR="00DE513E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FA32AA">
        <w:t xml:space="preserve">         </w:t>
      </w:r>
      <w:r>
        <w:t xml:space="preserve">     </w:t>
      </w:r>
      <w:r w:rsidR="006E3223">
        <w:t>Anamarija Kovačić Milković</w:t>
      </w:r>
    </w:p>
    <w:p w:rsidRDefault="00934AD2" w:rsidP="00AD11DE" w:rsidR="00934AD2">
      <w:pPr>
        <w:jc w:val="right"/>
      </w:pPr>
    </w:p>
    <w:p w:rsidRDefault="00767D31" w:rsidP="00C947ED" w:rsidR="00767D31">
      <w:pPr>
        <w:ind w:firstLine="708"/>
        <w:jc w:val="both"/>
      </w:pPr>
    </w:p>
    <w:p w:rsidRDefault="00AD11DE" w:rsidP="00C947ED" w:rsidR="00AD11DE">
      <w:pPr>
        <w:ind w:firstLine="708"/>
        <w:jc w:val="both"/>
      </w:pPr>
    </w:p>
    <w:p w:rsidRDefault="00767D31" w:rsidP="00767D31" w:rsidR="00767D31">
      <w:pPr>
        <w:jc w:val="both"/>
      </w:pPr>
      <w:r>
        <w:lastRenderedPageBreak/>
        <w:t>DN-a:</w:t>
      </w:r>
    </w:p>
    <w:p w:rsidRDefault="00767D31" w:rsidP="00767D31" w:rsidR="00767D31">
      <w:pPr>
        <w:ind w:firstLine="708"/>
        <w:jc w:val="both"/>
      </w:pPr>
      <w:r>
        <w:t>1. e-Oglasna ploča suda</w:t>
      </w:r>
    </w:p>
    <w:p w:rsidRDefault="00767D31" w:rsidP="00767D31" w:rsidR="00767D31">
      <w:pPr>
        <w:ind w:firstLine="708"/>
        <w:jc w:val="both"/>
      </w:pPr>
      <w:r>
        <w:t>2. U spis</w:t>
      </w:r>
    </w:p>
    <w:p w:rsidRDefault="00767D31" w:rsidP="00C947ED" w:rsidR="00767D31">
      <w:pPr>
        <w:ind w:firstLine="708"/>
        <w:jc w:val="both"/>
      </w:pPr>
    </w:p>
    <w:sectPr w:rsidSect="00B17EFE" w:rsidR="00767D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7045" w:rsidP="004766F8" w:rsidR="00F87045">
      <w:r>
        <w:separator/>
      </w:r>
    </w:p>
  </w:endnote>
  <w:endnote w:id="0" w:type="continuationSeparator">
    <w:p w:rsidRDefault="00F87045" w:rsidP="004766F8" w:rsidR="00F870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7045" w:rsidP="004766F8" w:rsidR="00F87045">
      <w:r>
        <w:separator/>
      </w:r>
    </w:p>
  </w:footnote>
  <w:footnote w:id="0" w:type="continuationSeparator">
    <w:p w:rsidRDefault="00F87045" w:rsidP="004766F8" w:rsidR="00F870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994F76" w:rsidR="00994F76">
    <w:pPr>
      <w:jc w:val="right"/>
      <w:rPr>
        <w:bCs/>
      </w:rPr>
    </w:pPr>
    <w:r>
      <w:t>-2-</w:t>
    </w:r>
    <w:r>
      <w:tab/>
    </w:r>
    <w:r w:rsidR="008F11D8">
      <w:tab/>
      <w:t xml:space="preserve">     </w:t>
    </w:r>
    <w:r w:rsidR="00E13686">
      <w:t xml:space="preserve">  </w:t>
    </w:r>
    <w:r w:rsidR="00994F76">
      <w:rPr>
        <w:bCs/>
      </w:rPr>
      <w:t>Poslovni broj: 6 St-</w:t>
    </w:r>
    <w:r w:rsidR="00181C89">
      <w:rPr>
        <w:bCs/>
      </w:rPr>
      <w:t>376</w:t>
    </w:r>
    <w:r w:rsidR="00994F76">
      <w:rPr>
        <w:bCs/>
      </w:rPr>
      <w:t>/2018-</w:t>
    </w:r>
    <w:r w:rsidR="003703A9">
      <w:rPr>
        <w:bCs/>
      </w:rPr>
      <w:t>5</w:t>
    </w:r>
  </w:p>
  <w:p w:rsidRDefault="00584E32" w:rsidP="00584E32" w:rsidR="00584E32">
    <w:pPr>
      <w:jc w:val="right"/>
      <w:rPr>
        <w:bCs/>
      </w:rPr>
    </w:pPr>
  </w:p>
  <w:p w:rsidRDefault="003D4EBA" w:rsidP="003D4EBA" w:rsidR="003D4EBA">
    <w:pPr>
      <w:jc w:val="right"/>
      <w:rPr>
        <w:bCs/>
      </w:rPr>
    </w:pPr>
  </w:p>
  <w:p w:rsidRDefault="003B43D8" w:rsidP="003B43D8" w:rsidR="003B43D8">
    <w:pPr>
      <w:jc w:val="right"/>
      <w:rPr>
        <w:bCs/>
      </w:rPr>
    </w:pPr>
  </w:p>
  <w:p w:rsidRDefault="007F4A0A" w:rsidP="007F4A0A" w:rsidR="007F4A0A">
    <w:pPr>
      <w:jc w:val="right"/>
      <w:rPr>
        <w:bCs/>
      </w:rPr>
    </w:pPr>
  </w:p>
  <w:p w:rsidRDefault="007F4A0A" w:rsidP="007F4A0A" w:rsidR="007F4A0A">
    <w:pPr>
      <w:jc w:val="right"/>
      <w:rPr>
        <w:bCs/>
      </w:rPr>
    </w:pPr>
  </w:p>
  <w:p w:rsidRDefault="004F3916" w:rsidP="004F3916" w:rsidR="004F3916">
    <w:pPr>
      <w:jc w:val="right"/>
      <w:rPr>
        <w:bCs/>
      </w:rPr>
    </w:pPr>
  </w:p>
  <w:p w:rsidRDefault="00BD1275" w:rsidP="00BD1275" w:rsidR="00BD1275">
    <w:pPr>
      <w:jc w:val="right"/>
      <w:rPr>
        <w:bCs/>
      </w:rPr>
    </w:pPr>
  </w:p>
  <w:p w:rsidRDefault="00E13686" w:rsidP="00E13686" w:rsidR="00E13686">
    <w:pPr>
      <w:ind w:firstLine="708" w:left="3540"/>
      <w:rPr>
        <w:bCs/>
      </w:rPr>
    </w:pPr>
  </w:p>
  <w:p w:rsidRDefault="004766F8" w:rsidP="004766F8" w:rsidR="004766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  <w:t>[upišite tekst]</w:t>
    </w:r>
    <w:r>
      <w:tab/>
      <w:t>[upišite tekst]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2E320F"/>
    <w:multiLevelType w:val="hybridMultilevel"/>
    <w:tmpl w:val="D04210CE"/>
    <w:lvl w:tplc="5CBC28E2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1259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3753"/>
    <w:rsid w:val="00046413"/>
    <w:rsid w:val="000869E2"/>
    <w:rsid w:val="000C5E86"/>
    <w:rsid w:val="000D2A40"/>
    <w:rsid w:val="00116CD2"/>
    <w:rsid w:val="00133AB1"/>
    <w:rsid w:val="00157DE2"/>
    <w:rsid w:val="00163A73"/>
    <w:rsid w:val="0017605E"/>
    <w:rsid w:val="00181C89"/>
    <w:rsid w:val="002A4229"/>
    <w:rsid w:val="002A58B5"/>
    <w:rsid w:val="002C1099"/>
    <w:rsid w:val="00311E6A"/>
    <w:rsid w:val="003306D2"/>
    <w:rsid w:val="003619F6"/>
    <w:rsid w:val="003703A9"/>
    <w:rsid w:val="00370533"/>
    <w:rsid w:val="003B43D8"/>
    <w:rsid w:val="003B6340"/>
    <w:rsid w:val="003D4EBA"/>
    <w:rsid w:val="003E33B8"/>
    <w:rsid w:val="003E538F"/>
    <w:rsid w:val="00402768"/>
    <w:rsid w:val="00427A5D"/>
    <w:rsid w:val="004766F8"/>
    <w:rsid w:val="0047690B"/>
    <w:rsid w:val="0048096C"/>
    <w:rsid w:val="004F3916"/>
    <w:rsid w:val="00503CED"/>
    <w:rsid w:val="005406B1"/>
    <w:rsid w:val="00556B6E"/>
    <w:rsid w:val="00556D61"/>
    <w:rsid w:val="0056006B"/>
    <w:rsid w:val="005722E9"/>
    <w:rsid w:val="00572FB9"/>
    <w:rsid w:val="00584E32"/>
    <w:rsid w:val="00585367"/>
    <w:rsid w:val="0059447E"/>
    <w:rsid w:val="005D1831"/>
    <w:rsid w:val="006245CE"/>
    <w:rsid w:val="00643753"/>
    <w:rsid w:val="00664E53"/>
    <w:rsid w:val="006854A2"/>
    <w:rsid w:val="006C5CE7"/>
    <w:rsid w:val="006D5292"/>
    <w:rsid w:val="006E3223"/>
    <w:rsid w:val="006E3E65"/>
    <w:rsid w:val="00714BF1"/>
    <w:rsid w:val="00716BB4"/>
    <w:rsid w:val="007321E4"/>
    <w:rsid w:val="00746BD2"/>
    <w:rsid w:val="00757DF3"/>
    <w:rsid w:val="00767D31"/>
    <w:rsid w:val="00774F59"/>
    <w:rsid w:val="00785029"/>
    <w:rsid w:val="00787E99"/>
    <w:rsid w:val="007A0BAF"/>
    <w:rsid w:val="007B768D"/>
    <w:rsid w:val="007F4A0A"/>
    <w:rsid w:val="007F7B13"/>
    <w:rsid w:val="00825E57"/>
    <w:rsid w:val="00850E40"/>
    <w:rsid w:val="0087009D"/>
    <w:rsid w:val="00875C04"/>
    <w:rsid w:val="008B3E63"/>
    <w:rsid w:val="008D0449"/>
    <w:rsid w:val="008F11D8"/>
    <w:rsid w:val="00931B53"/>
    <w:rsid w:val="00934AD2"/>
    <w:rsid w:val="0094709D"/>
    <w:rsid w:val="009642AE"/>
    <w:rsid w:val="00983EAA"/>
    <w:rsid w:val="00985F15"/>
    <w:rsid w:val="0099031B"/>
    <w:rsid w:val="00994F76"/>
    <w:rsid w:val="009975F5"/>
    <w:rsid w:val="009A319A"/>
    <w:rsid w:val="009D27C8"/>
    <w:rsid w:val="009E69AB"/>
    <w:rsid w:val="009F7717"/>
    <w:rsid w:val="00A0227C"/>
    <w:rsid w:val="00A24D71"/>
    <w:rsid w:val="00A52AEF"/>
    <w:rsid w:val="00A57491"/>
    <w:rsid w:val="00A711ED"/>
    <w:rsid w:val="00AA398E"/>
    <w:rsid w:val="00AC3E20"/>
    <w:rsid w:val="00AD11DE"/>
    <w:rsid w:val="00AD25BB"/>
    <w:rsid w:val="00AE79BD"/>
    <w:rsid w:val="00B17EFE"/>
    <w:rsid w:val="00B93D8D"/>
    <w:rsid w:val="00B951D5"/>
    <w:rsid w:val="00BD1275"/>
    <w:rsid w:val="00C049D8"/>
    <w:rsid w:val="00C231AF"/>
    <w:rsid w:val="00C6554D"/>
    <w:rsid w:val="00C7185F"/>
    <w:rsid w:val="00C736E2"/>
    <w:rsid w:val="00C947ED"/>
    <w:rsid w:val="00CA1811"/>
    <w:rsid w:val="00D54EC3"/>
    <w:rsid w:val="00D7777C"/>
    <w:rsid w:val="00D82541"/>
    <w:rsid w:val="00DA7158"/>
    <w:rsid w:val="00DB66B2"/>
    <w:rsid w:val="00DE513E"/>
    <w:rsid w:val="00E13686"/>
    <w:rsid w:val="00E673BA"/>
    <w:rsid w:val="00E8100C"/>
    <w:rsid w:val="00F81FA4"/>
    <w:rsid w:val="00F87045"/>
    <w:rsid w:val="00F94B7A"/>
    <w:rsid w:val="00FA32AA"/>
    <w:rsid w:val="00FD19B3"/>
    <w:rsid w:val="00FD3A86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59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eastAsia="Calibri" w:hAnsi="Calibri" w:ascii="Calibr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3D4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33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33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33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33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33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ascii="Calibri" w:eastAsia="Calibri" w:hAnsi="Calibr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3D4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33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33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33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33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33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3126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2018.</izvorni_sadrzaj>
    <derivirana_varijabla naziv="DomainObject.DatumDonosenjaOdluke_1">23.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376</izvorni_sadrzaj>
    <derivirana_varijabla naziv="DomainObject.Predmet.Broj_1">376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2018.</izvorni_sadrzaj>
    <derivirana_varijabla naziv="DomainObject.Predmet.DatumOsnivanja_1">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St-376/2018</izvorni_sadrzaj>
    <derivirana_varijabla naziv="DomainObject.Predmet.OznakaBroj_1">St-376/2018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ASSERIA AGRIKULTURA j.d.o.o. za poljoprivredu i djelatnost turističke agencije</izvorni_sadrzaj>
    <derivirana_varijabla naziv="DomainObject.Predmet.ProtustrankaFormated_1">  ASSERIA AGRIKULTURA j.d.o.o. za poljoprivredu i djelatnost turističke agencije</derivirana_varijabla>
  </DomainObject.Predmet.ProtustrankaFormated>
  <DomainObject.Predmet.ProtustrankaFormatedOIB>
    <izvorni_sadrzaj>  ASSERIA AGRIKULTURA j.d.o.o. za poljoprivredu i djelatnost turističke agencije, OIB 15968536732</izvorni_sadrzaj>
    <derivirana_varijabla naziv="DomainObject.Predmet.ProtustrankaFormatedOIB_1">  ASSERIA AGRIKULTURA j.d.o.o. za poljoprivredu i djelatnost turističke agencije, OIB 15968536732</derivirana_varijabla>
  </DomainObject.Predmet.ProtustrankaFormatedOIB>
  <DomainObject.Predmet.ProtustrankaFormatedWithAdress>
    <izvorni_sadrzaj> ASSERIA AGRIKULTURA j.d.o.o. za poljoprivredu i djelatnost turističke agencije, Podgrađe 100, 23420 Podgrađe</izvorni_sadrzaj>
    <derivirana_varijabla naziv="DomainObject.Predmet.ProtustrankaFormatedWithAdress_1"> ASSERIA AGRIKULTURA j.d.o.o. za poljoprivredu i djelatnost turističke agencije, Podgrađe 100, 23420 Podgrađe</derivirana_varijabla>
  </DomainObject.Predmet.ProtustrankaFormatedWithAdress>
  <DomainObject.Predmet.ProtustrankaFormatedWithAdressOIB>
    <izvorni_sadrzaj> ASSERIA AGRIKULTURA j.d.o.o. za poljoprivredu i djelatnost turističke agencije, OIB 15968536732, Podgrađe 100, 23420 Podgrađe</izvorni_sadrzaj>
    <derivirana_varijabla naziv="DomainObject.Predmet.ProtustrankaFormatedWithAdressOIB_1"> ASSERIA AGRIKULTURA j.d.o.o. za poljoprivredu i djelatnost turističke agencije, OIB 15968536732, Podgrađe 100, 23420 Podgrađe</derivirana_varijabla>
  </DomainObject.Predmet.ProtustrankaFormatedWithAdressOIB>
  <DomainObject.Predmet.ProtustrankaWithAdress>
    <izvorni_sadrzaj>ASSERIA AGRIKULTURA j.d.o.o. za poljoprivredu i djelatnost turističke agencije Podgrađe 100, 23420 Podgrađe</izvorni_sadrzaj>
    <derivirana_varijabla naziv="DomainObject.Predmet.ProtustrankaWithAdress_1">ASSERIA AGRIKULTURA j.d.o.o. za poljoprivredu i djelatnost turističke agencije Podgrađe 100, 23420 Podgrađe</derivirana_varijabla>
  </DomainObject.Predmet.ProtustrankaWithAdress>
  <DomainObject.Predmet.ProtustrankaWithAdressOIB>
    <izvorni_sadrzaj>ASSERIA AGRIKULTURA j.d.o.o. za poljoprivredu i djelatnost turističke agencije, OIB 15968536732, Podgrađe 100, 23420 Podgrađe</izvorni_sadrzaj>
    <derivirana_varijabla naziv="DomainObject.Predmet.ProtustrankaWithAdressOIB_1">ASSERIA AGRIKULTURA j.d.o.o. za poljoprivredu i djelatnost turističke agencije, OIB 15968536732, Podgrađe 100, 23420 Podgrađe</derivirana_varijabla>
  </DomainObject.Predmet.ProtustrankaWithAdressOIB>
  <DomainObject.Predmet.ProtustrankaNazivFormated>
    <izvorni_sadrzaj>ASSERIA AGRIKULTURA j.d.o.o. za poljoprivredu i djelatnost turističke agencije</izvorni_sadrzaj>
    <derivirana_varijabla naziv="DomainObject.Predmet.ProtustrankaNazivFormated_1">ASSERIA AGRIKULTURA j.d.o.o. za poljoprivredu i djelatnost turističke agencije</derivirana_varijabla>
  </DomainObject.Predmet.ProtustrankaNazivFormated>
  <DomainObject.Predmet.ProtustrankaNazivFormatedOIB>
    <izvorni_sadrzaj>ASSERIA AGRIKULTURA j.d.o.o. za poljoprivredu i djelatnost turističke agencije, OIB 15968536732</izvorni_sadrzaj>
    <derivirana_varijabla naziv="DomainObject.Predmet.ProtustrankaNazivFormatedOIB_1">ASSERIA AGRIKULTURA j.d.o.o. za poljoprivredu i djelatnost turističke agencije, OIB 15968536732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ASSERIA AGRIKULTURA j.d.o.o. za poljoprivredu i djelatnost turističke agencije</item>
    </izvorni_sadrzaj>
    <derivirana_varijabla naziv="DomainObject.Predmet.ProtuStrankaListFormated_1">
      <item>ASSERIA AGRIKULTURA j.d.o.o. za poljoprivredu i djelatnost turističke agencije</item>
    </derivirana_varijabla>
  </DomainObject.Predmet.ProtuStrankaListFormated>
  <DomainObject.Predmet.ProtuStrankaListFormatedOIB>
    <izvorni_sadrzaj>
      <item>ASSERIA AGRIKULTURA j.d.o.o. za poljoprivredu i djelatnost turističke agencije, OIB 15968536732</item>
    </izvorni_sadrzaj>
    <derivirana_varijabla naziv="DomainObject.Predmet.ProtuStrankaListFormatedOIB_1">
      <item>ASSERIA AGRIKULTURA j.d.o.o. za poljoprivredu i djelatnost turističke agencije, OIB 15968536732</item>
    </derivirana_varijabla>
  </DomainObject.Predmet.ProtuStrankaListFormatedOIB>
  <DomainObject.Predmet.ProtuStrankaListFormatedWithAdress>
    <izvorni_sadrzaj>
      <item>ASSERIA AGRIKULTURA j.d.o.o. za poljoprivredu i djelatnost turističke agencije, Podgrađe 100, 23420 Podgrađe</item>
    </izvorni_sadrzaj>
    <derivirana_varijabla naziv="DomainObject.Predmet.ProtuStrankaListFormatedWithAdress_1">
      <item>ASSERIA AGRIKULTURA j.d.o.o. za poljoprivredu i djelatnost turističke agencije, Podgrađe 100, 23420 Podgrađe</item>
    </derivirana_varijabla>
  </DomainObject.Predmet.ProtuStrankaListFormatedWithAdress>
  <DomainObject.Predmet.ProtuStrankaListFormatedWithAdressOIB>
    <izvorni_sadrzaj>
      <item>ASSERIA AGRIKULTURA j.d.o.o. za poljoprivredu i djelatnost turističke agencije, OIB 15968536732, Podgrađe 100, 23420 Podgrađe</item>
    </izvorni_sadrzaj>
    <derivirana_varijabla naziv="DomainObject.Predmet.ProtuStrankaListFormatedWithAdressOIB_1">
      <item>ASSERIA AGRIKULTURA j.d.o.o. za poljoprivredu i djelatnost turističke agencije, OIB 15968536732, Podgrađe 100, 23420 Podgrađe</item>
    </derivirana_varijabla>
  </DomainObject.Predmet.ProtuStrankaListFormatedWithAdressOIB>
  <DomainObject.Predmet.ProtuStrankaListNazivFormated>
    <izvorni_sadrzaj>
      <item>ASSERIA AGRIKULTURA j.d.o.o. za poljoprivredu i djelatnost turističke agencije</item>
    </izvorni_sadrzaj>
    <derivirana_varijabla naziv="DomainObject.Predmet.ProtuStrankaListNazivFormated_1">
      <item>ASSERIA AGRIKULTURA j.d.o.o. za poljoprivredu i djelatnost turističke agencije</item>
    </derivirana_varijabla>
  </DomainObject.Predmet.ProtuStrankaListNazivFormated>
  <DomainObject.Predmet.ProtuStrankaListNazivFormatedOIB>
    <izvorni_sadrzaj>
      <item>ASSERIA AGRIKULTURA j.d.o.o. za poljoprivredu i djelatnost turističke agencije, OIB 15968536732</item>
    </izvorni_sadrzaj>
    <derivirana_varijabla naziv="DomainObject.Predmet.ProtuStrankaListNazivFormatedOIB_1">
      <item>ASSERIA AGRIKULTURA j.d.o.o. za poljoprivredu i djelatnost turističke agencije, OIB 15968536732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2018.</izvorni_sadrzaj>
    <derivirana_varijabla naziv="DomainObject.Datum_1">23.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ASSERIA AGRIKULTURA j.d.o.o. za poljoprivredu i djelatnost turističke agencije</izvorni_sadrzaj>
    <derivirana_varijabla naziv="DomainObject.Predmet.ProtustrankaIDrugi_1">ASSERIA AGRIKULTURA j.d.o.o. za poljoprivredu i djelatnost turističke agencije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ASSERIA AGRIKULTURA j.d.o.o. za poljoprivredu i djelatnost turističke agencije, OIB 15968536732, Podgrađe 100, 23420 Podgrađe</izvorni_sadrzaj>
    <derivirana_varijabla naziv="DomainObject.Predmet.ProtustrankaIDrugiAdressOIB_1">ASSERIA AGRIKULTURA j.d.o.o. za poljoprivredu i djelatnost turističke agencije, OIB 15968536732, Podgrađe 100, 23420 Podgrađe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ASSERIA AGRIKULTURA j.d.o.o. za poljoprivredu i djelatnost turističke agencije</item>
    </izvorni_sadrzaj>
    <derivirana_varijabla naziv="DomainObject.Predmet.SudioniciListNaziv_1">
      <item>FINA</item>
      <item>ASSERIA AGRIKULTURA j.d.o.o. za poljoprivredu i djelatnost turističke agencije</item>
    </derivirana_varijabla>
  </DomainObject.Predmet.SudioniciListNaziv>
  <DomainObject.Predmet.SudioniciListAdressOIB>
    <izvorni_sadrzaj>
      <item>FINA, OIB 85821130368, Ivana Danila 4,23000 Zadar</item>
      <item>ASSERIA AGRIKULTURA j.d.o.o. za poljoprivredu i djelatnost turističke agencije, OIB 15968536732, Podgrađe 100,23420 Podgrađe</item>
    </izvorni_sadrzaj>
    <derivirana_varijabla naziv="DomainObject.Predmet.SudioniciListAdressOIB_1">
      <item>FINA, OIB 85821130368, Ivana Danila 4,23000 Zadar</item>
      <item>ASSERIA AGRIKULTURA j.d.o.o. za poljoprivredu i djelatnost turističke agencije, OIB 15968536732, Podgrađe 100,23420 Podgrađe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15968536732</item>
    </izvorni_sadrzaj>
    <derivirana_varijabla naziv="DomainObject.Predmet.SudioniciListNazivOIB_1">
      <item>, OIB 85821130368</item>
      <item>, OIB 15968536732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400</properties:Words>
  <properties:Characters>2096</properties:Characters>
  <properties:Lines>52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2018-11-23T08:33:00Z</dcterms:created>
  <dc:creator>mklismanic</dc:creator>
  <cp:lastModifiedBy>Anita Ivandić</cp:lastModifiedBy>
  <cp:lastPrinted>2018-11-23T08:33:00Z</cp:lastPrinted>
  <dcterms:modified xmlns:xsi="http://www.w3.org/2001/XMLSchema-instance" xsi:type="dcterms:W3CDTF">2018-11-23T09:14:00Z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(St-376-2018.docx)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