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ea56" w14:paraId="38dea56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3B0AD9" w:rsidP="002D60CE" w:rsidR="002D60CE" w:rsidRPr="0065182A">
      <w:pPr>
        <w:jc w:val="both"/>
      </w:pPr>
      <w:r>
        <w:t xml:space="preserve">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3B0AD9">
        <w:t>4234/16-17</w:t>
      </w:r>
    </w:p>
    <w:p w:rsidRDefault="009A2382" w:rsidP="002D60CE" w:rsidR="002D60CE" w:rsidRPr="0065182A">
      <w:pPr>
        <w:jc w:val="both"/>
      </w:pPr>
      <w:r>
        <w:t xml:space="preserve">       </w:t>
      </w:r>
      <w:r w:rsidR="00652C5D" w:rsidRPr="0065182A">
        <w:t xml:space="preserve">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</w:t>
      </w:r>
      <w:r w:rsidR="00BB3464" w:rsidRPr="00070D63">
        <w:rPr>
          <w:lang w:val="pt-BR"/>
        </w:rPr>
        <w:t xml:space="preserve">dužnikom </w:t>
      </w:r>
      <w:r w:rsidR="003B0AD9" w:rsidRPr="00C51B65">
        <w:t>EDO VITA d.o.o., OIB: 17755084060, Kašinska 9, Sesvete</w:t>
      </w:r>
      <w:r>
        <w:rPr>
          <w:lang w:val="pt-BR"/>
        </w:rPr>
        <w:t xml:space="preserve">, </w:t>
      </w:r>
      <w:r w:rsidR="00E753A2" w:rsidRPr="00E753A2">
        <w:rPr>
          <w:lang w:val="pt-BR"/>
        </w:rPr>
        <w:t>5</w:t>
      </w:r>
      <w:r w:rsidR="00905516" w:rsidRPr="00E753A2">
        <w:rPr>
          <w:lang w:val="pt-BR"/>
        </w:rPr>
        <w:t xml:space="preserve">. </w:t>
      </w:r>
      <w:r w:rsidR="00E753A2" w:rsidRPr="00E753A2">
        <w:rPr>
          <w:lang w:val="pt-BR"/>
        </w:rPr>
        <w:t>travnja</w:t>
      </w:r>
      <w:r w:rsidR="00905516" w:rsidRPr="00E753A2">
        <w:rPr>
          <w:lang w:val="pt-BR"/>
        </w:rPr>
        <w:t xml:space="preserve"> 2018</w:t>
      </w:r>
      <w:r w:rsidRPr="001C212D">
        <w:t>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3B0AD9" w:rsidRPr="00C51B65">
        <w:t>EDO VITA d.o.o., OIB: 17755084060, Kašinska 9, Sesvete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3B0AD9">
        <w:t>4234</w:t>
      </w:r>
      <w:r w:rsidR="00BB3464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3B0AD9" w:rsidRPr="00C51B65">
        <w:t>EDO VITA d.o.o., OIB: 17755084060, Kašinska 9, Sesvete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3B0AD9" w:rsidP="003B0AD9" w:rsidR="003B0AD9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779</w:t>
      </w:r>
      <w:r w:rsidRPr="00CA1A6F">
        <w:t xml:space="preserve"> dana, u ukupnom iznosu od </w:t>
      </w:r>
      <w:r>
        <w:t>3.650.946,48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3B0AD9" w:rsidP="003B0AD9" w:rsidR="00B215A9" w:rsidRPr="00070D63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B215A9" w:rsidRPr="00070D63">
        <w:t xml:space="preserve">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3B0AD9">
        <w:t>20</w:t>
      </w:r>
      <w:r w:rsidR="003B0AD9" w:rsidRPr="00CA1A6F">
        <w:t xml:space="preserve">. </w:t>
      </w:r>
      <w:r w:rsidR="003B0AD9">
        <w:t>listopada</w:t>
      </w:r>
      <w:r w:rsidR="003B0AD9" w:rsidRPr="00CA1A6F">
        <w:t xml:space="preserve"> 2017</w:t>
      </w:r>
      <w:r w:rsidR="00AE38B1">
        <w:t>.</w:t>
      </w:r>
      <w:r w:rsidR="00D346E6" w:rsidRPr="0065182A">
        <w:t xml:space="preserve"> ko</w:t>
      </w:r>
      <w:r w:rsidR="00652C5D" w:rsidRPr="0065182A">
        <w:t>ji</w:t>
      </w:r>
      <w:r w:rsidR="00AE38B1">
        <w:t xml:space="preserve">m je </w:t>
      </w:r>
      <w:r w:rsidR="00AE38B1">
        <w:lastRenderedPageBreak/>
        <w:t>pozvan na ročište</w:t>
      </w:r>
      <w:r w:rsidR="00761082" w:rsidRPr="0065182A">
        <w:t xml:space="preserve"> </w:t>
      </w:r>
      <w:r w:rsidR="003B0AD9">
        <w:t>23</w:t>
      </w:r>
      <w:r w:rsidR="007D2411">
        <w:t xml:space="preserve">. </w:t>
      </w:r>
      <w:r w:rsidR="003B0AD9">
        <w:t>studenog</w:t>
      </w:r>
      <w:r w:rsidR="00761082" w:rsidRPr="0065182A">
        <w:t xml:space="preserve"> 201</w:t>
      </w:r>
      <w:r w:rsidR="003B0AD9">
        <w:t>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4A2660">
        <w:t>2</w:t>
      </w:r>
      <w:r w:rsidR="003B0AD9">
        <w:t>3</w:t>
      </w:r>
      <w:r w:rsidR="00BB3464">
        <w:t xml:space="preserve">. </w:t>
      </w:r>
      <w:r w:rsidR="004A2660">
        <w:t>studenog</w:t>
      </w:r>
      <w:r w:rsidR="00B215A9">
        <w:t xml:space="preserve"> </w:t>
      </w:r>
      <w:r>
        <w:t xml:space="preserve">2017. nije vlasnik nekretnina (list </w:t>
      </w:r>
      <w:r w:rsidR="003B0AD9">
        <w:t>22</w:t>
      </w:r>
      <w:r w:rsidR="006E1164">
        <w:t xml:space="preserve"> </w:t>
      </w:r>
      <w:r>
        <w:t>spisa).</w:t>
      </w:r>
    </w:p>
    <w:p w:rsidRDefault="00A367F4" w:rsidP="00AE38B1" w:rsidR="00AE38B1" w:rsidRPr="00350BA2">
      <w:pPr>
        <w:pStyle w:val="Tijeloteksta"/>
        <w:ind w:firstLine="708"/>
      </w:pPr>
      <w:r>
        <w:t>S</w:t>
      </w:r>
      <w:r w:rsidR="004A2660" w:rsidRPr="00D158A8">
        <w:t>pisu prileži pod</w:t>
      </w:r>
      <w:r w:rsidR="003B0AD9">
        <w:t>nesak MUP-a, PU Zagrebačka od 18. prosinca 2017.</w:t>
      </w:r>
      <w:r w:rsidR="009A6D5F">
        <w:t>, Policijska postaja Sesvete</w:t>
      </w:r>
      <w:r w:rsidR="003B0AD9">
        <w:t xml:space="preserve"> (list 25</w:t>
      </w:r>
      <w:r w:rsidR="004A2660" w:rsidRPr="00D158A8">
        <w:t xml:space="preserve"> spisa) kojim obavještava sud da dužnik nije evidentiran kao vlasnik vozila.</w:t>
      </w:r>
      <w:r w:rsidR="00AE38B1" w:rsidRPr="00350BA2">
        <w:t xml:space="preserve"> </w:t>
      </w:r>
    </w:p>
    <w:p w:rsidRDefault="003B0AD9" w:rsidP="00AE38B1" w:rsidR="00AE38B1">
      <w:pPr>
        <w:jc w:val="both"/>
      </w:pPr>
      <w:r>
        <w:tab/>
        <w:t>Uvidom u dopis</w:t>
      </w:r>
      <w:r w:rsidR="004A2660">
        <w:t xml:space="preserve"> </w:t>
      </w:r>
      <w:r w:rsidR="00B215A9">
        <w:t xml:space="preserve"> FINE od </w:t>
      </w:r>
      <w:r w:rsidR="004A2660">
        <w:t>4</w:t>
      </w:r>
      <w:r w:rsidR="00BB3464">
        <w:t xml:space="preserve">. </w:t>
      </w:r>
      <w:r w:rsidR="004A2660">
        <w:t>srpnja</w:t>
      </w:r>
      <w:r w:rsidR="00B215A9">
        <w:t xml:space="preserve"> 2017. (list </w:t>
      </w:r>
      <w:r>
        <w:t>7</w:t>
      </w:r>
      <w:r w:rsidR="00AE38B1">
        <w:t xml:space="preserve"> spisa)</w:t>
      </w:r>
      <w:r w:rsidR="00B215A9">
        <w:t xml:space="preserve"> utvrđeno je da dužnik na dan </w:t>
      </w:r>
      <w:r>
        <w:t>3</w:t>
      </w:r>
      <w:r w:rsidR="00EA3C29">
        <w:t xml:space="preserve">. </w:t>
      </w:r>
      <w:r w:rsidR="004A2660">
        <w:t>srpnja</w:t>
      </w:r>
      <w:r w:rsidR="00AE38B1">
        <w:t xml:space="preserve"> 2017. u Očevidniku redoslijeda osnova za plaćanje imao neizvršene osnove za plaćanje u neprekinutom razdoblju od </w:t>
      </w:r>
      <w:r>
        <w:t>1450</w:t>
      </w:r>
      <w:r w:rsidR="005911EE">
        <w:t xml:space="preserve"> </w:t>
      </w:r>
      <w:r w:rsidR="00AE38B1">
        <w:t>dana</w:t>
      </w:r>
      <w:r w:rsidR="00B215A9">
        <w:t xml:space="preserve"> u ukupnom iznosu od </w:t>
      </w:r>
      <w:r>
        <w:t>3.906.821,51</w:t>
      </w:r>
      <w:r w:rsidR="00B215A9">
        <w:t xml:space="preserve"> kn</w:t>
      </w:r>
      <w:r w:rsidR="00AE38B1">
        <w:t>.</w:t>
      </w:r>
    </w:p>
    <w:p w:rsidRDefault="00770E89" w:rsidP="00770E89" w:rsidR="00770E89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753A2" w:rsidRPr="00E753A2">
        <w:t>5</w:t>
      </w:r>
      <w:r w:rsidR="00905516" w:rsidRPr="00E753A2">
        <w:t xml:space="preserve">. </w:t>
      </w:r>
      <w:r w:rsidR="00E753A2" w:rsidRPr="00E753A2">
        <w:t>travnja</w:t>
      </w:r>
      <w:r w:rsidR="00905516" w:rsidRPr="00E753A2">
        <w:t xml:space="preserve"> 2018</w:t>
      </w:r>
      <w:r w:rsidR="00065B42" w:rsidRPr="00E753A2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B80124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B80124" w:rsidP="007B64C7" w:rsidR="00B80124">
      <w:pPr>
        <w:ind w:firstLine="708" w:left="3540"/>
        <w:jc w:val="right"/>
      </w:pPr>
    </w:p>
    <w:p w:rsidRDefault="00B80124" w:rsidP="007B64C7" w:rsidR="00B80124">
      <w:pPr>
        <w:ind w:firstLine="708" w:left="3540"/>
        <w:jc w:val="right"/>
      </w:pPr>
      <w:r>
        <w:t>Za točnost otpravka-ovlašteni službenik:</w:t>
      </w:r>
    </w:p>
    <w:p w:rsidRDefault="00B80124" w:rsidP="007B64C7" w:rsidR="00B80124">
      <w:pPr>
        <w:ind w:firstLine="708" w:left="3540"/>
        <w:jc w:val="right"/>
      </w:pPr>
      <w:r>
        <w:t xml:space="preserve">                                       Valentina Gabud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B80124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3B0AD9">
          <w:rPr>
            <w:sz w:val="24"/>
          </w:rPr>
          <w:t>4234</w:t>
        </w:r>
        <w:r w:rsidR="007D2411">
          <w:rPr>
            <w:sz w:val="24"/>
          </w:rPr>
          <w:t>/16-</w:t>
        </w:r>
        <w:r w:rsidR="003B0AD9">
          <w:rPr>
            <w:sz w:val="24"/>
          </w:rPr>
          <w:t>1</w:t>
        </w:r>
        <w:r w:rsidR="006F3873">
          <w:rPr>
            <w:sz w:val="24"/>
          </w:rPr>
          <w:t>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1F52E0"/>
    <w:rsid w:val="0021298E"/>
    <w:rsid w:val="00260C00"/>
    <w:rsid w:val="002817DE"/>
    <w:rsid w:val="002902DA"/>
    <w:rsid w:val="002A4511"/>
    <w:rsid w:val="002C3072"/>
    <w:rsid w:val="002D5087"/>
    <w:rsid w:val="002D60CE"/>
    <w:rsid w:val="003B0AD9"/>
    <w:rsid w:val="003D0115"/>
    <w:rsid w:val="003F3702"/>
    <w:rsid w:val="00412D47"/>
    <w:rsid w:val="0046518B"/>
    <w:rsid w:val="004A2660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6F3873"/>
    <w:rsid w:val="00704DD0"/>
    <w:rsid w:val="007150E9"/>
    <w:rsid w:val="00754CF2"/>
    <w:rsid w:val="00761082"/>
    <w:rsid w:val="00770E89"/>
    <w:rsid w:val="007B068E"/>
    <w:rsid w:val="007B5785"/>
    <w:rsid w:val="007D2411"/>
    <w:rsid w:val="007E6A6F"/>
    <w:rsid w:val="007F721A"/>
    <w:rsid w:val="008204DE"/>
    <w:rsid w:val="008B669A"/>
    <w:rsid w:val="00901CFD"/>
    <w:rsid w:val="00905516"/>
    <w:rsid w:val="00947BCF"/>
    <w:rsid w:val="0095158D"/>
    <w:rsid w:val="00973C2C"/>
    <w:rsid w:val="009A2382"/>
    <w:rsid w:val="009A6D5F"/>
    <w:rsid w:val="009B1748"/>
    <w:rsid w:val="009B3D51"/>
    <w:rsid w:val="00A0793E"/>
    <w:rsid w:val="00A33A88"/>
    <w:rsid w:val="00A367F4"/>
    <w:rsid w:val="00A446AE"/>
    <w:rsid w:val="00A6064D"/>
    <w:rsid w:val="00A75EA1"/>
    <w:rsid w:val="00A75F17"/>
    <w:rsid w:val="00A851A3"/>
    <w:rsid w:val="00AE38B1"/>
    <w:rsid w:val="00B215A9"/>
    <w:rsid w:val="00B62E90"/>
    <w:rsid w:val="00B80124"/>
    <w:rsid w:val="00B9015B"/>
    <w:rsid w:val="00BB3464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753A2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4234</izvorni_sadrzaj>
    <derivirana_varijabla naziv="DomainObject.Predmet.Broj_1">4234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St-4234/2016</izvorni_sadrzaj>
    <derivirana_varijabla naziv="DomainObject.Predmet.OznakaBroj_1">St-4234/2016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EDO VITA d.o.o. zastupanog po punomoćniku Mladen Želježić</izvorni_sadrzaj>
    <derivirana_varijabla naziv="DomainObject.Predmet.ProtustrankaFormated_1">  EDO VITA d.o.o. zastupanog po punomoćniku Mladen Želježić</derivirana_varijabla>
  </DomainObject.Predmet.ProtustrankaFormated>
  <DomainObject.Predmet.ProtustrankaFormatedOIB>
    <izvorni_sadrzaj>  EDO VITA d.o.o., OIB 17755084060 zastupanog po punomoćniku Mladen Želježić</izvorni_sadrzaj>
    <derivirana_varijabla naziv="DomainObject.Predmet.ProtustrankaFormatedOIB_1">  EDO VITA d.o.o., OIB 17755084060 zastupanog po punomoćniku Mladen Želježić</derivirana_varijabla>
  </DomainObject.Predmet.ProtustrankaFormatedOIB>
  <DomainObject.Predmet.ProtustrankaFormatedWithAdress>
    <izvorni_sadrzaj> EDO VITA d.o.o., Kašinska 9, 10360 Sesvete zastupanog po punomoćniku Mladen Želježić</izvorni_sadrzaj>
    <derivirana_varijabla naziv="DomainObject.Predmet.ProtustrankaFormatedWithAdress_1"> EDO VITA d.o.o., Kašinska 9, 10360 Sesvete zastupanog po punomoćniku Mladen Želježić</derivirana_varijabla>
  </DomainObject.Predmet.ProtustrankaFormatedWithAdress>
  <DomainObject.Predmet.ProtustrankaFormatedWithAdressOIB>
    <izvorni_sadrzaj> EDO VITA d.o.o., OIB 17755084060, Kašinska 9, 10360 Sesvete zastupanog po punomoćniku Mladen Želježić</izvorni_sadrzaj>
    <derivirana_varijabla naziv="DomainObject.Predmet.ProtustrankaFormatedWithAdressOIB_1"> EDO VITA d.o.o., OIB 17755084060, Kašinska 9, 10360 Sesvete zastupanog po punomoćniku Mladen Želježić</derivirana_varijabla>
  </DomainObject.Predmet.ProtustrankaFormatedWithAdressOIB>
  <DomainObject.Predmet.ProtustrankaWithAdress>
    <izvorni_sadrzaj>EDO VITA d.o.o. Kašinska 9, 10360 Sesvete</izvorni_sadrzaj>
    <derivirana_varijabla naziv="DomainObject.Predmet.ProtustrankaWithAdress_1">EDO VITA d.o.o. Kašinska 9, 10360 Sesvete</derivirana_varijabla>
  </DomainObject.Predmet.ProtustrankaWithAdress>
  <DomainObject.Predmet.ProtustrankaWithAdressOIB>
    <izvorni_sadrzaj>EDO VITA d.o.o., OIB 17755084060, Kašinska 9, 10360 Sesvete</izvorni_sadrzaj>
    <derivirana_varijabla naziv="DomainObject.Predmet.ProtustrankaWithAdressOIB_1">EDO VITA d.o.o., OIB 17755084060, Kašinska 9, 10360 Sesvete</derivirana_varijabla>
  </DomainObject.Predmet.ProtustrankaWithAdressOIB>
  <DomainObject.Predmet.ProtustrankaNazivFormated>
    <izvorni_sadrzaj>EDO VITA d.o.o.</izvorni_sadrzaj>
    <derivirana_varijabla naziv="DomainObject.Predmet.ProtustrankaNazivFormated_1">EDO VITA d.o.o.</derivirana_varijabla>
  </DomainObject.Predmet.ProtustrankaNazivFormated>
  <DomainObject.Predmet.ProtustrankaNazivFormatedOIB>
    <izvorni_sadrzaj>EDO VITA d.o.o., OIB 17755084060</izvorni_sadrzaj>
    <derivirana_varijabla naziv="DomainObject.Predmet.ProtustrankaNazivFormatedOIB_1">EDO VITA d.o.o., OIB 17755084060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Želježić</izvorni_sadrzaj>
    <derivirana_varijabla naziv="DomainObject.Predmet.StrankaFormated_1">  FINA Regionalni centar Zagreb; Mladen Želježić</derivirana_varijabla>
  </DomainObject.Predmet.StrankaFormated>
  <DomainObject.Predmet.StrankaFormatedOIB>
    <izvorni_sadrzaj>  FINA Regionalni centar Zagreb, OIB 85821130368; Mladen Želježić, OIB 64493334752</izvorni_sadrzaj>
    <derivirana_varijabla naziv="DomainObject.Predmet.StrankaFormatedOIB_1">  FINA Regionalni centar Zagreb, OIB 85821130368; Mladen Želježić, OIB 64493334752</derivirana_varijabla>
  </DomainObject.Predmet.StrankaFormatedOIB>
  <DomainObject.Predmet.StrankaFormatedWithAdress>
    <izvorni_sadrzaj> FINA Regionalni centar Zagreb, Trg svibanjskih žrtava 1995. 1, 10000 Zagreb; Mladen Želježić, Šinkovica Šaška 20, 42253 Šinkovica Šaška</izvorni_sadrzaj>
    <derivirana_varijabla naziv="DomainObject.Predmet.StrankaFormatedWithAdress_1"> FINA Regionalni centar Zagreb, Trg svibanjskih žrtava 1995. 1, 10000 Zagreb; Mladen Želježić, Šinkovica Šaška 20, 42253 Šinkovica Šaška</derivirana_varijabla>
  </DomainObject.Predmet.StrankaFormatedWithAdress>
  <DomainObject.Predmet.StrankaFormatedWithAdressOIB>
    <izvorni_sadrzaj> FINA Regionalni centar Zagreb, OIB 85821130368, Trg svibanjskih žrtava 1995. 1, 10000 Zagreb; Mladen Želježić, OIB 64493334752, Šinkovica Šaška 20, 42253 Šinkovica Šaška</izvorni_sadrzaj>
    <derivirana_varijabla naziv="DomainObject.Predmet.StrankaFormatedWithAdressOIB_1"> FINA Regionalni centar Zagreb, OIB 85821130368, Trg svibanjskih žrtava 1995. 1, 10000 Zagreb; Mladen Želježić, OIB 64493334752, Šinkovica Šaška 20, 42253 Šinkovica Šaška</derivirana_varijabla>
  </DomainObject.Predmet.StrankaFormatedWithAdressOIB>
  <DomainObject.Predmet.StrankaWithAdress>
    <izvorni_sadrzaj>FINA Regionalni centar Zagreb Trg svibanjskih žrtava 1995. 1,10000 Zagreb,Mladen Želježić Šinkovica Šaška 20,42253 Šinkovica Šaška</izvorni_sadrzaj>
    <derivirana_varijabla naziv="DomainObject.Predmet.StrankaWithAdress_1">FINA Regionalni centar Zagreb Trg svibanjskih žrtava 1995. 1,10000 Zagreb,Mladen Želježić Šinkovica Šaška 20,42253 Šinkovica Šaška</derivirana_varijabla>
  </DomainObject.Predmet.StrankaWithAdress>
  <DomainObject.Predmet.StrankaWithAdressOIB>
    <izvorni_sadrzaj>FINA Regionalni centar Zagreb, OIB 85821130368, Trg svibanjskih žrtava 1995. 1,10000 Zagreb,Mladen Želježić, OIB 64493334752, Šinkovica Šaška 20,42253 Šinkovica Šaška</izvorni_sadrzaj>
    <derivirana_varijabla naziv="DomainObject.Predmet.StrankaWithAdressOIB_1">FINA Regionalni centar Zagreb, OIB 85821130368, Trg svibanjskih žrtava 1995. 1,10000 Zagreb,Mladen Želježić, OIB 64493334752, Šinkovica Šaška 20,42253 Šinkovica Šaška</derivirana_varijabla>
  </DomainObject.Predmet.StrankaWithAdressOIB>
  <DomainObject.Predmet.StrankaNazivFormated>
    <izvorni_sadrzaj>FINA Regionalni centar Zagreb,Mladen Želježić</izvorni_sadrzaj>
    <derivirana_varijabla naziv="DomainObject.Predmet.StrankaNazivFormated_1">FINA Regionalni centar Zagreb,Mladen Želježić</derivirana_varijabla>
  </DomainObject.Predmet.StrankaNazivFormated>
  <DomainObject.Predmet.StrankaNazivFormatedOIB>
    <izvorni_sadrzaj>FINA Regionalni centar Zagreb, OIB 85821130368,Mladen Želježić, OIB 64493334752</izvorni_sadrzaj>
    <derivirana_varijabla naziv="DomainObject.Predmet.StrankaNazivFormatedOIB_1">FINA Regionalni centar Zagreb, OIB 85821130368,Mladen Želježić, OIB 64493334752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Želježić</item>
    </izvorni_sadrzaj>
    <derivirana_varijabla naziv="DomainObject.Predmet.StrankaListFormated_1">
      <item>FINA Regionalni centar Zagreb</item>
      <item>Mladen Želježić</item>
    </derivirana_varijabla>
  </DomainObject.Predmet.StrankaListFormated>
  <DomainObject.Predmet.StrankaListFormatedOIB>
    <izvorni_sadrzaj>
      <item>FINA Regionalni centar Zagreb, OIB 85821130368</item>
      <item>Mladen Želježić, OIB 64493334752</item>
    </izvorni_sadrzaj>
    <derivirana_varijabla naziv="DomainObject.Predmet.StrankaListFormatedOIB_1">
      <item>FINA Regionalni centar Zagreb, OIB 85821130368</item>
      <item>Mladen Želježić, OIB 64493334752</item>
    </derivirana_varijabla>
  </DomainObject.Predmet.StrankaListFormatedOIB>
  <DomainObject.Predmet.StrankaListFormatedWithAdress>
    <izvorni_sadrzaj>
      <item>FINA Regionalni centar Zagreb, Trg svibanjskih žrtava 1995. 1, 10000 Zagreb</item>
      <item>Mladen Želježić, Šinkovica Šaška 20, 42253 Šinkovica Šaška</item>
    </izvorni_sadrzaj>
    <derivirana_varijabla naziv="DomainObject.Predmet.StrankaListFormatedWithAdress_1">
      <item>FINA Regionalni centar Zagreb, Trg svibanjskih žrtava 1995. 1, 10000 Zagreb</item>
      <item>Mladen Želježić, Šinkovica Šaška 20, 42253 Šinkovica Šaška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Želježić, OIB 64493334752, Šinkovica Šaška 20, 42253 Šinkovica Šaška</item>
    </izvorni_sadrzaj>
    <derivirana_varijabla naziv="DomainObject.Predmet.StrankaListFormatedWithAdressOIB_1">
      <item>FINA Regionalni centar Zagreb, OIB 85821130368, Trg svibanjskih žrtava 1995. 1, 10000 Zagreb</item>
      <item>Mladen Želježić, OIB 64493334752, Šinkovica Šaška 20, 42253 Šinkovica Šaška</item>
    </derivirana_varijabla>
  </DomainObject.Predmet.StrankaListFormatedWithAdressOIB>
  <DomainObject.Predmet.StrankaListNazivFormated>
    <izvorni_sadrzaj>
      <item>FINA Regionalni centar Zagreb</item>
      <item>Mladen Želježić</item>
    </izvorni_sadrzaj>
    <derivirana_varijabla naziv="DomainObject.Predmet.StrankaListNazivFormated_1">
      <item>FINA Regionalni centar Zagreb</item>
      <item>Mladen Želježić</item>
    </derivirana_varijabla>
  </DomainObject.Predmet.StrankaListNazivFormated>
  <DomainObject.Predmet.StrankaListNazivFormatedOIB>
    <izvorni_sadrzaj>
      <item>FINA Regionalni centar Zagreb, OIB 85821130368</item>
      <item>Mladen Želježić, OIB 64493334752</item>
    </izvorni_sadrzaj>
    <derivirana_varijabla naziv="DomainObject.Predmet.StrankaListNazivFormatedOIB_1">
      <item>FINA Regionalni centar Zagreb, OIB 85821130368</item>
      <item>Mladen Želježić, OIB 64493334752</item>
    </derivirana_varijabla>
  </DomainObject.Predmet.StrankaListNazivFormatedOIB>
  <DomainObject.Predmet.ProtuStrankaListFormated>
    <izvorni_sadrzaj>
      <item>EDO VITA d.o.o. zastupanog po punomoćniku Mladen Želježić</item>
    </izvorni_sadrzaj>
    <derivirana_varijabla naziv="DomainObject.Predmet.ProtuStrankaListFormated_1">
      <item>EDO VITA d.o.o. zastupanog po punomoćniku Mladen Želježić</item>
    </derivirana_varijabla>
  </DomainObject.Predmet.ProtuStrankaListFormated>
  <DomainObject.Predmet.ProtuStrankaListFormatedOIB>
    <izvorni_sadrzaj>
      <item>EDO VITA d.o.o., OIB 17755084060 zastupanog po punomoćniku Mladen Želježić</item>
    </izvorni_sadrzaj>
    <derivirana_varijabla naziv="DomainObject.Predmet.ProtuStrankaListFormatedOIB_1">
      <item>EDO VITA d.o.o., OIB 17755084060 zastupanog po punomoćniku Mladen Želježić</item>
    </derivirana_varijabla>
  </DomainObject.Predmet.ProtuStrankaListFormatedOIB>
  <DomainObject.Predmet.ProtuStrankaListFormatedWithAdress>
    <izvorni_sadrzaj>
      <item>EDO VITA d.o.o., Kašinska 9, 10360 Sesvete zastupanog po punomoćniku Mladen Želježić</item>
    </izvorni_sadrzaj>
    <derivirana_varijabla naziv="DomainObject.Predmet.ProtuStrankaListFormatedWithAdress_1">
      <item>EDO VITA d.o.o., Kašinska 9, 10360 Sesvete zastupanog po punomoćniku Mladen Želježić</item>
    </derivirana_varijabla>
  </DomainObject.Predmet.ProtuStrankaListFormatedWithAdress>
  <DomainObject.Predmet.ProtuStrankaListFormatedWithAdressOIB>
    <izvorni_sadrzaj>
      <item>EDO VITA d.o.o., OIB 17755084060, Kašinska 9, 10360 Sesvete zastupanog po punomoćniku Mladen Želježić</item>
    </izvorni_sadrzaj>
    <derivirana_varijabla naziv="DomainObject.Predmet.ProtuStrankaListFormatedWithAdressOIB_1">
      <item>EDO VITA d.o.o., OIB 17755084060, Kašinska 9, 10360 Sesvete zastupanog po punomoćniku Mladen Želježić</item>
    </derivirana_varijabla>
  </DomainObject.Predmet.ProtuStrankaListFormatedWithAdressOIB>
  <DomainObject.Predmet.ProtuStrankaListNazivFormated>
    <izvorni_sadrzaj>
      <item>EDO VITA d.o.o.</item>
    </izvorni_sadrzaj>
    <derivirana_varijabla naziv="DomainObject.Predmet.ProtuStrankaListNazivFormated_1">
      <item>EDO VITA d.o.o.</item>
    </derivirana_varijabla>
  </DomainObject.Predmet.ProtuStrankaListNazivFormated>
  <DomainObject.Predmet.ProtuStrankaListNazivFormatedOIB>
    <izvorni_sadrzaj>
      <item>EDO VITA d.o.o., OIB 17755084060</item>
    </izvorni_sadrzaj>
    <derivirana_varijabla naziv="DomainObject.Predmet.ProtuStrankaListNazivFormatedOIB_1">
      <item>EDO VITA d.o.o., OIB 17755084060</item>
    </derivirana_varijabla>
  </DomainObject.Predmet.ProtuStrankaListNazivFormatedOIB>
  <DomainObject.Predmet.OstaliListFormated>
    <izvorni_sadrzaj>
      <item>Mladen Želježić punomoćnik sudionika u postupku EDO VITA d.o.o.</item>
    </izvorni_sadrzaj>
    <derivirana_varijabla naziv="DomainObject.Predmet.OstaliListFormated_1">
      <item>Mladen Želježić punomoćnik sudionika u postupku EDO VITA d.o.o.</item>
    </derivirana_varijabla>
  </DomainObject.Predmet.OstaliListFormated>
  <DomainObject.Predmet.OstaliListFormatedOIB>
    <izvorni_sadrzaj>
      <item>Mladen Želježić, OIB 64493334752 punomoćnik sudionika u postupku EDO VITA d.o.o.</item>
    </izvorni_sadrzaj>
    <derivirana_varijabla naziv="DomainObject.Predmet.OstaliListFormatedOIB_1">
      <item>Mladen Želježić, OIB 64493334752 punomoćnik sudionika u postupku EDO VITA d.o.o.</item>
    </derivirana_varijabla>
  </DomainObject.Predmet.OstaliListFormatedOIB>
  <DomainObject.Predmet.OstaliListFormatedWithAdress>
    <izvorni_sadrzaj>
      <item>Mladen Želježić, Šinkovica Šaška 20, 42253 Šinkovica Šaška punomoćnik sudionika u postupku EDO VITA d.o.o.</item>
    </izvorni_sadrzaj>
    <derivirana_varijabla naziv="DomainObject.Predmet.OstaliListFormatedWithAdress_1">
      <item>Mladen Želježić, Šinkovica Šaška 20, 42253 Šinkovica Šaška punomoćnik sudionika u postupku EDO VITA d.o.o.</item>
    </derivirana_varijabla>
  </DomainObject.Predmet.OstaliListFormatedWithAdress>
  <DomainObject.Predmet.OstaliListFormatedWithAdressOIB>
    <izvorni_sadrzaj>
      <item>Mladen Želježić, OIB 64493334752, Šinkovica Šaška 20, 42253 Šinkovica Šaška punomoćnik sudionika u postupku EDO VITA d.o.o.</item>
    </izvorni_sadrzaj>
    <derivirana_varijabla naziv="DomainObject.Predmet.OstaliListFormatedWithAdressOIB_1">
      <item>Mladen Želježić, OIB 64493334752, Šinkovica Šaška 20, 42253 Šinkovica Šaška punomoćnik sudionika u postupku EDO VITA d.o.o.</item>
    </derivirana_varijabla>
  </DomainObject.Predmet.OstaliListFormatedWithAdressOIB>
  <DomainObject.Predmet.OstaliListNazivFormated>
    <izvorni_sadrzaj>
      <item>Mladen Želježić</item>
    </izvorni_sadrzaj>
    <derivirana_varijabla naziv="DomainObject.Predmet.OstaliListNazivFormated_1">
      <item>Mladen Želježić</item>
    </derivirana_varijabla>
  </DomainObject.Predmet.OstaliListNazivFormated>
  <DomainObject.Predmet.OstaliListNazivFormatedOIB>
    <izvorni_sadrzaj>
      <item>Mladen Želježić, OIB 64493334752</item>
    </izvorni_sadrzaj>
    <derivirana_varijabla naziv="DomainObject.Predmet.OstaliListNazivFormatedOIB_1">
      <item>Mladen Želježić, OIB 64493334752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EDO VITA d.o.o.</izvorni_sadrzaj>
    <derivirana_varijabla naziv="DomainObject.Predmet.ProtustrankaIDrugi_1">EDO VITA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EDO VITA d.o.o., OIB 17755084060, Kašinska 9, 10360 Sesvete</izvorni_sadrzaj>
    <derivirana_varijabla naziv="DomainObject.Predmet.ProtustrankaIDrugiAdressOIB_1">EDO VITA d.o.o., OIB 17755084060,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EDO VITA d.o.o.</item>
      <item>Mladen Želježić</item>
      <item>Mladen Želježić</item>
    </izvorni_sadrzaj>
    <derivirana_varijabla naziv="DomainObject.Predmet.SudioniciListNaziv_1">
      <item>FINA Regionalni centar Zagreb</item>
      <item>EDO VITA d.o.o.</item>
      <item>Mladen Želježić</item>
      <item>Mladen Želježić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EDO VITA d.o.o., OIB 17755084060, Kašinska 9,10360 Sesvete</item>
      <item>Mladen Želježić, OIB 64493334752, Šinkovica Šaška 20,42253 Šinkovica Šaška</item>
      <item>Mladen Želježić, OIB 64493334752, Šinkovica Šaška 20,42253 Šinkovica Šaška</item>
    </izvorni_sadrzaj>
    <derivirana_varijabla naziv="DomainObject.Predmet.SudioniciListAdressOIB_1">
      <item>FINA Regionalni centar Zagreb, OIB 85821130368, Trg svibanjskih žrtava 1995. 1,10000 Zagreb</item>
      <item>EDO VITA d.o.o., OIB 17755084060, Kašinska 9,10360 Sesvete</item>
      <item>Mladen Želježić, OIB 64493334752, Šinkovica Šaška 20,42253 Šinkovica Šaška</item>
      <item>Mladen Želježić, OIB 64493334752, Šinkovica Šaška 20,42253 Šinkovica Šaška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17755084060</item>
      <item>, OIB 64493334752</item>
      <item>, OIB 64493334752</item>
    </izvorni_sadrzaj>
    <derivirana_varijabla naziv="DomainObject.Predmet.SudioniciListNazivOIB_1">
      <item>, OIB 85821130368</item>
      <item>, OIB 17755084060</item>
      <item>, OIB 64493334752</item>
      <item>, OIB 64493334752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1C0EFF-2A19-4F00-AF5E-2AC00BC9B3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767</properties:Words>
  <properties:Characters>4242</properties:Characters>
  <properties:Lines>89</properties:Lines>
  <properties:Paragraphs>29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2018-04-05T08:47:00Z</cp:lastPrinted>
  <dcterms:modified xmlns:xsi="http://www.w3.org/2001/XMLSchema-instance" xsi:type="dcterms:W3CDTF">2018-04-05T08:47:00Z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132-UREĐENA ZEMLJA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