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0f29" w14:paraId="4790f29" w:rsidRDefault="005F33B8" w:rsidP="00910611" w:rsidR="005F33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3B8" w:rsidP="00910611" w:rsidR="005F33B8">
      <w:r>
        <w:rPr>
          <w:rFonts w:eastAsia="MS Mincho"/>
        </w:rPr>
        <w:t>REPUBLIKA HRVATSKA</w:t>
      </w:r>
    </w:p>
    <w:p w:rsidRDefault="005F33B8" w:rsidP="00910611" w:rsidR="005F33B8">
      <w:r>
        <w:rPr>
          <w:rFonts w:eastAsia="MS Mincho"/>
        </w:rPr>
        <w:t>TRGOVAČKI SUD U RIJECI</w:t>
      </w:r>
    </w:p>
    <w:p w:rsidRDefault="005F33B8" w:rsidR="005F33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D2533C" w:rsidRPr="00D2533C">
        <w:rPr>
          <w:bCs/>
        </w:rPr>
        <w:t>ANAMAT</w:t>
      </w:r>
      <w:r w:rsidR="00D2533C" w:rsidRPr="00D2533C">
        <w:t>, društvo sa ograničenom odgovornošću za graditeljstvo, trgovinu i inženjering Crikvenica, Julija Klovića 1</w:t>
      </w:r>
      <w:r w:rsidR="009D582A" w:rsidRPr="00D2533C">
        <w:t xml:space="preserve">, OIB: </w:t>
      </w:r>
      <w:r w:rsidR="00D2533C" w:rsidRPr="00D2533C">
        <w:t>77968929604, MBS: 040082685</w:t>
      </w:r>
      <w:r w:rsidRPr="000100A3">
        <w:t xml:space="preserve">, dana </w:t>
      </w:r>
      <w:r w:rsidR="00D634BB">
        <w:t>2</w:t>
      </w:r>
      <w:r w:rsidR="00B7221B">
        <w:t>5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D2533C" w:rsidRPr="00D2533C">
        <w:rPr>
          <w:bCs/>
        </w:rPr>
        <w:t>ANAMAT</w:t>
      </w:r>
      <w:r w:rsidR="00D2533C" w:rsidRPr="00D2533C">
        <w:t>, društvo sa ograničenom odgovornošću za graditeljstvo, trgovinu i inženjering Crikvenica, Julija Klovića 1, OIB: 77968929604, MBS: 040082685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D2533C">
        <w:t xml:space="preserve">Naređuje se osobi ovlaštenoj za zastupanje dužnika </w:t>
      </w:r>
      <w:r w:rsidR="00D2533C" w:rsidRPr="00D2533C">
        <w:t>Branko Citković, OIB: 04195870076, Crikvenica, Julija Klovića 1</w:t>
      </w:r>
      <w:r w:rsidR="00D2533C">
        <w:t xml:space="preserve"> </w:t>
      </w:r>
      <w:r w:rsidRPr="00D2533C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B7221B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3. listopada</w:t>
      </w:r>
      <w:r w:rsidR="000100A3" w:rsidRPr="000100A3">
        <w:rPr>
          <w:bCs/>
        </w:rPr>
        <w:t xml:space="preserve"> 2017. godine  u </w:t>
      </w:r>
      <w:r w:rsidR="009D4985">
        <w:rPr>
          <w:bCs/>
        </w:rPr>
        <w:t>9</w:t>
      </w:r>
      <w:r w:rsidR="000100A3" w:rsidRPr="000100A3">
        <w:rPr>
          <w:bCs/>
        </w:rPr>
        <w:t>:</w:t>
      </w:r>
      <w:r w:rsidR="00D2533C">
        <w:rPr>
          <w:bCs/>
        </w:rPr>
        <w:t>2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B7221B">
        <w:t>25. siječnja 2017</w:t>
      </w:r>
      <w:r>
        <w:t xml:space="preserve">. godine podnijela ovome sudu prijedlog za otvaranje stečajnog postupka nad dužnikom </w:t>
      </w:r>
      <w:r w:rsidR="00D2533C" w:rsidRPr="00D2533C">
        <w:rPr>
          <w:bCs/>
        </w:rPr>
        <w:t>ANAMAT</w:t>
      </w:r>
      <w:r w:rsidR="00D2533C" w:rsidRPr="00D2533C">
        <w:t>, društvo sa ograničenom odgovornošću za graditeljstvo, trgovinu i inženjering Crikvenica, Julija Klovića 1, OIB: 77968929604, MBS: 040082685</w:t>
      </w:r>
      <w:r w:rsidR="00B7221B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B7221B">
        <w:t>19. siječnja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D2533C">
        <w:t>70.922,64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D2533C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D2533C">
        <w:t>5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D2533C">
        <w:t>Erste &amp; Steiermaerkische bank</w:t>
      </w:r>
      <w:r w:rsidR="007D60F7">
        <w:t xml:space="preserve">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D2533C">
        <w:t>5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C0D" w:rsidP="0005272A" w:rsidR="007A0C0D">
      <w:r>
        <w:separator/>
      </w:r>
    </w:p>
  </w:endnote>
  <w:endnote w:id="0" w:type="continuationSeparator">
    <w:p w:rsidRDefault="007A0C0D" w:rsidP="0005272A" w:rsidR="007A0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3B8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C0D" w:rsidP="0005272A" w:rsidR="007A0C0D">
      <w:r>
        <w:separator/>
      </w:r>
    </w:p>
  </w:footnote>
  <w:footnote w:id="0" w:type="continuationSeparator">
    <w:p w:rsidRDefault="007A0C0D" w:rsidP="0005272A" w:rsidR="007A0C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B7221B">
      <w:t>6</w:t>
    </w:r>
    <w:r w:rsidR="00D2533C">
      <w:t>0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3826E9"/>
    <w:rsid w:val="00435308"/>
    <w:rsid w:val="004F6C16"/>
    <w:rsid w:val="00520689"/>
    <w:rsid w:val="005F33B8"/>
    <w:rsid w:val="00627E0F"/>
    <w:rsid w:val="00656565"/>
    <w:rsid w:val="006F39A2"/>
    <w:rsid w:val="0076139A"/>
    <w:rsid w:val="007A0C0D"/>
    <w:rsid w:val="007B6D04"/>
    <w:rsid w:val="007D60F7"/>
    <w:rsid w:val="00836506"/>
    <w:rsid w:val="0091671A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3B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3B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3B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3B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3B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3B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3B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3B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ANAMAT d.o.o.</izvorni_sadrzaj>
    <derivirana_varijabla naziv="DomainObject.Predmet.ProtustrankaFormated_1">  ANAMAT d.o.o.</derivirana_varijabla>
  </DomainObject.Predmet.ProtustrankaFormated>
  <DomainObject.Predmet.ProtustrankaFormatedOIB>
    <izvorni_sadrzaj>  ANAMAT d.o.o., OIB 77968929604</izvorni_sadrzaj>
    <derivirana_varijabla naziv="DomainObject.Predmet.ProtustrankaFormatedOIB_1">  ANAMAT d.o.o., OIB 77968929604</derivirana_varijabla>
  </DomainObject.Predmet.ProtustrankaFormatedOIB>
  <DomainObject.Predmet.ProtustrankaFormatedWithAdress>
    <izvorni_sadrzaj> ANAMAT d.o.o., Julija Klovića 1, 51260 Crikvenica</izvorni_sadrzaj>
    <derivirana_varijabla naziv="DomainObject.Predmet.ProtustrankaFormatedWithAdress_1"> ANAMAT d.o.o., Julija Klovića 1, 51260 Crikvenica</derivirana_varijabla>
  </DomainObject.Predmet.ProtustrankaFormatedWithAdress>
  <DomainObject.Predmet.ProtustrankaFormatedWithAdressOIB>
    <izvorni_sadrzaj> ANAMAT d.o.o., OIB 77968929604, Julija Klovića 1, 51260 Crikvenica</izvorni_sadrzaj>
    <derivirana_varijabla naziv="DomainObject.Predmet.ProtustrankaFormatedWithAdressOIB_1"> ANAMAT d.o.o., OIB 77968929604, Julija Klovića 1, 51260 Crikvenica</derivirana_varijabla>
  </DomainObject.Predmet.ProtustrankaFormatedWithAdressOIB>
  <DomainObject.Predmet.ProtustrankaWithAdress>
    <izvorni_sadrzaj>ANAMAT d.o.o. Julija Klovića 1, 51260 Crikvenica</izvorni_sadrzaj>
    <derivirana_varijabla naziv="DomainObject.Predmet.ProtustrankaWithAdress_1">ANAMAT d.o.o. Julija Klovića 1, 51260 Crikvenica</derivirana_varijabla>
  </DomainObject.Predmet.ProtustrankaWithAdress>
  <DomainObject.Predmet.ProtustrankaWithAdressOIB>
    <izvorni_sadrzaj>ANAMAT d.o.o., OIB 77968929604, Julija Klovića 1, 51260 Crikvenica</izvorni_sadrzaj>
    <derivirana_varijabla naziv="DomainObject.Predmet.ProtustrankaWithAdressOIB_1">ANAMAT d.o.o., OIB 77968929604, Julija Klovića 1, 51260 Crikvenica</derivirana_varijabla>
  </DomainObject.Predmet.ProtustrankaWithAdressOIB>
  <DomainObject.Predmet.ProtustrankaNazivFormated>
    <izvorni_sadrzaj>ANAMAT d.o.o.</izvorni_sadrzaj>
    <derivirana_varijabla naziv="DomainObject.Predmet.ProtustrankaNazivFormated_1">ANAMAT d.o.o.</derivirana_varijabla>
  </DomainObject.Predmet.ProtustrankaNazivFormated>
  <DomainObject.Predmet.ProtustrankaNazivFormatedOIB>
    <izvorni_sadrzaj>ANAMAT d.o.o., OIB 77968929604</izvorni_sadrzaj>
    <derivirana_varijabla naziv="DomainObject.Predmet.ProtustrankaNazivFormatedOIB_1">ANAMAT d.o.o., OIB 77968929604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ANAMAT d.o.o.</item>
    </izvorni_sadrzaj>
    <derivirana_varijabla naziv="DomainObject.Predmet.ProtuStrankaListFormated_1">
      <item>ANAMAT d.o.o.</item>
    </derivirana_varijabla>
  </DomainObject.Predmet.ProtuStrankaListFormated>
  <DomainObject.Predmet.ProtuStrankaListFormatedOIB>
    <izvorni_sadrzaj>
      <item>ANAMAT d.o.o., OIB 77968929604</item>
    </izvorni_sadrzaj>
    <derivirana_varijabla naziv="DomainObject.Predmet.ProtuStrankaListFormatedOIB_1">
      <item>ANAMAT d.o.o., OIB 77968929604</item>
    </derivirana_varijabla>
  </DomainObject.Predmet.ProtuStrankaListFormatedOIB>
  <DomainObject.Predmet.ProtuStrankaListFormatedWithAdress>
    <izvorni_sadrzaj>
      <item>ANAMAT d.o.o., Julija Klovića 1, 51260 Crikvenica</item>
    </izvorni_sadrzaj>
    <derivirana_varijabla naziv="DomainObject.Predmet.ProtuStrankaListFormatedWithAdress_1">
      <item>ANAMAT d.o.o., Julija Klovića 1, 51260 Crikvenica</item>
    </derivirana_varijabla>
  </DomainObject.Predmet.ProtuStrankaListFormatedWithAdress>
  <DomainObject.Predmet.ProtuStrankaListFormatedWithAdressOIB>
    <izvorni_sadrzaj>
      <item>ANAMAT d.o.o., OIB 77968929604, Julija Klovića 1, 51260 Crikvenica</item>
    </izvorni_sadrzaj>
    <derivirana_varijabla naziv="DomainObject.Predmet.ProtuStrankaListFormatedWithAdressOIB_1">
      <item>ANAMAT d.o.o., OIB 77968929604, Julija Klovića 1, 51260 Crikvenica</item>
    </derivirana_varijabla>
  </DomainObject.Predmet.ProtuStrankaListFormatedWithAdressOIB>
  <DomainObject.Predmet.ProtuStrankaListNazivFormated>
    <izvorni_sadrzaj>
      <item>ANAMAT d.o.o.</item>
    </izvorni_sadrzaj>
    <derivirana_varijabla naziv="DomainObject.Predmet.ProtuStrankaListNazivFormated_1">
      <item>ANAMAT d.o.o.</item>
    </derivirana_varijabla>
  </DomainObject.Predmet.ProtuStrankaListNazivFormated>
  <DomainObject.Predmet.ProtuStrankaListNazivFormatedOIB>
    <izvorni_sadrzaj>
      <item>ANAMAT d.o.o., OIB 77968929604</item>
    </izvorni_sadrzaj>
    <derivirana_varijabla naziv="DomainObject.Predmet.ProtuStrankaListNazivFormatedOIB_1">
      <item>ANAMAT d.o.o., OIB 77968929604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ANAMAT d.o.o.</izvorni_sadrzaj>
    <derivirana_varijabla naziv="DomainObject.Predmet.ProtustrankaIDrugi_1">ANAMAT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ANAMAT d.o.o., OIB 77968929604, Julija Klovića 1, 51260 Crikvenica</izvorni_sadrzaj>
    <derivirana_varijabla naziv="DomainObject.Predmet.ProtustrankaIDrugiAdressOIB_1">ANAMAT d.o.o., OIB 77968929604, Julija Klovića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ANAMAT d.o.o.</item>
    </izvorni_sadrzaj>
    <derivirana_varijabla naziv="DomainObject.Predmet.SudioniciListNaziv_1">
      <item>FINA  Rijeka</item>
      <item>ANAMAT d.o.o.</item>
    </derivirana_varijabla>
  </DomainObject.Predmet.SudioniciListNaziv>
  <DomainObject.Predmet.SudioniciListAdressOIB>
    <izvorni_sadrzaj>
      <item>FINA  Rijeka, OIB 85821130368, Frana Kurelca 8,51000 Rijeka</item>
      <item>ANAMAT d.o.o., OIB 77968929604, Julija Klovića 1,51260 Crikvenica</item>
    </izvorni_sadrzaj>
    <derivirana_varijabla naziv="DomainObject.Predmet.SudioniciListAdressOIB_1">
      <item>FINA  Rijeka, OIB 85821130368, Frana Kurelca 8,51000 Rijeka</item>
      <item>ANAMAT d.o.o., OIB 77968929604, Julija Klovića 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77968929604</item>
    </izvorni_sadrzaj>
    <derivirana_varijabla naziv="DomainObject.Predmet.SudioniciListNazivOIB_1">
      <item>, OIB 85821130368</item>
      <item>, OIB 77968929604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9E4F8-A25D-4F7E-A37F-A2FC47C7A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4251</properties:Characters>
  <properties:Lines>115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2017-05-25T06:42:00Z</dcterms:created>
  <dc:creator>Vera Jelenović</dc:creator>
  <cp:lastModifiedBy>Danijela Fumić</cp:lastModifiedBy>
  <cp:lastPrinted>2017-05-25T06:42:00Z</cp:lastPrinted>
  <dcterms:modified xmlns:xsi="http://www.w3.org/2001/XMLSchema-instance" xsi:type="dcterms:W3CDTF">2017-05-25T06:43:00Z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