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c8169" w14:paraId="e1c8169" w:rsidRDefault="006A0300" w:rsidR="000C3ECB" w:rsidRPr="001F71AE">
      <w:pPr>
        <w:jc w:val="both"/>
        <w15:collapsed w:val="false"/>
      </w:pPr>
      <w:bookmarkStart w:name="_GoBack" w:id="0"/>
      <w:bookmarkEnd w:id="0"/>
      <w:r w:rsidRPr="001F71AE">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D6301" w:rsidR="003D6301" w:rsidRPr="001F71AE">
      <w:pPr>
        <w:jc w:val="both"/>
      </w:pPr>
    </w:p>
    <w:p w:rsidRDefault="00587AA3" w:rsidR="00587AA3" w:rsidRPr="001F71AE">
      <w:pPr>
        <w:jc w:val="both"/>
      </w:pPr>
      <w:r w:rsidRPr="001F71AE">
        <w:t>REPUBLIKA HRVATSKA</w:t>
      </w:r>
    </w:p>
    <w:p w:rsidRDefault="00587AA3" w:rsidP="005142E5" w:rsidR="005142E5" w:rsidRPr="001F71AE">
      <w:r w:rsidRPr="001F71AE">
        <w:t xml:space="preserve">TRGOVAČKI SUD U SPLITU </w:t>
      </w:r>
      <w:r w:rsidRPr="001F71AE">
        <w:tab/>
      </w:r>
      <w:r w:rsidRPr="001F71AE">
        <w:tab/>
      </w:r>
      <w:r w:rsidRPr="001F71AE">
        <w:tab/>
      </w:r>
      <w:r w:rsidRPr="001F71AE">
        <w:tab/>
      </w:r>
      <w:r w:rsidRPr="001F71AE">
        <w:tab/>
      </w:r>
      <w:r w:rsidR="00C10EF6" w:rsidRPr="001F71AE">
        <w:t xml:space="preserve">           </w:t>
      </w:r>
      <w:r w:rsidR="00475BF9" w:rsidRPr="001F71AE">
        <w:t xml:space="preserve">      </w:t>
      </w:r>
    </w:p>
    <w:p w:rsidRDefault="005C0D22" w:rsidP="003D6301" w:rsidR="000C3ECB" w:rsidRPr="001F71AE">
      <w:r w:rsidRPr="001F71AE">
        <w:t>Split, Sukoišanska 6</w:t>
      </w:r>
    </w:p>
    <w:p w:rsidRDefault="003D6301" w:rsidP="000C3ECB" w:rsidR="003D6301" w:rsidRPr="001F71AE">
      <w:pPr>
        <w:jc w:val="center"/>
        <w:rPr>
          <w:spacing w:val="100"/>
        </w:rPr>
      </w:pPr>
    </w:p>
    <w:p w:rsidRDefault="000C3ECB" w:rsidP="000C3ECB" w:rsidR="00217586" w:rsidRPr="001F71AE">
      <w:pPr>
        <w:jc w:val="center"/>
        <w:rPr>
          <w:spacing w:val="100"/>
        </w:rPr>
      </w:pPr>
      <w:r w:rsidRPr="001F71AE">
        <w:rPr>
          <w:spacing w:val="100"/>
        </w:rPr>
        <w:t>ZAKLJUČAK</w:t>
      </w:r>
    </w:p>
    <w:p w:rsidRDefault="003D6301" w:rsidP="005142E5" w:rsidR="003D6301" w:rsidRPr="001F71AE"/>
    <w:p w:rsidRDefault="005142E5" w:rsidP="00FB7582" w:rsidR="000C3ECB" w:rsidRPr="008B00F0">
      <w:pPr>
        <w:pStyle w:val="Tijeloteksta"/>
        <w:tabs>
          <w:tab w:pos="1080" w:val="left"/>
        </w:tabs>
      </w:pPr>
      <w:r w:rsidRPr="001F71AE">
        <w:tab/>
        <w:t xml:space="preserve">Trgovački sud u Splitu,  po sucu ovog suda </w:t>
      </w:r>
      <w:r w:rsidR="000C3ECB" w:rsidRPr="001F71AE">
        <w:t>Katarini Mikulić</w:t>
      </w:r>
      <w:r w:rsidRPr="001F71AE">
        <w:t xml:space="preserve">, kao stečajnom sucu, u stečajnom postupku nad </w:t>
      </w:r>
      <w:r w:rsidR="00C10EF6" w:rsidRPr="001F71AE">
        <w:t xml:space="preserve">stečajnim </w:t>
      </w:r>
      <w:r w:rsidRPr="001F71AE">
        <w:t>dužnikom</w:t>
      </w:r>
      <w:r w:rsidR="00FB7582" w:rsidRPr="001F71AE">
        <w:t xml:space="preserve"> Credo banka d.d. "u stečaju", OIB: 94141384086</w:t>
      </w:r>
      <w:r w:rsidR="009711D0" w:rsidRPr="001F71AE">
        <w:t xml:space="preserve">, </w:t>
      </w:r>
      <w:r w:rsidR="00FB7582" w:rsidRPr="001F71AE">
        <w:t xml:space="preserve">Zrinjsko-Frankopanska 58, Split, </w:t>
      </w:r>
      <w:r w:rsidRPr="001F71AE">
        <w:t xml:space="preserve">dana </w:t>
      </w:r>
      <w:r w:rsidR="003162E2">
        <w:t>25</w:t>
      </w:r>
      <w:r w:rsidR="007A2163" w:rsidRPr="001F71AE">
        <w:t>. srpnja</w:t>
      </w:r>
      <w:r w:rsidR="008A07BA" w:rsidRPr="001F71AE">
        <w:t xml:space="preserve"> 2016</w:t>
      </w:r>
      <w:r w:rsidR="0086792D" w:rsidRPr="001F71AE">
        <w:t>.</w:t>
      </w:r>
      <w:r w:rsidRPr="001F71AE">
        <w:t xml:space="preserve"> godine</w:t>
      </w:r>
    </w:p>
    <w:p w:rsidRDefault="003D6301" w:rsidP="00FB7582" w:rsidR="003D6301" w:rsidRPr="001F71AE">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1F71AE">
        <w:rPr>
          <w:spacing w:val="100"/>
        </w:rPr>
        <w:t xml:space="preserve">zaključio je </w:t>
      </w:r>
    </w:p>
    <w:p w:rsidRDefault="00BA0059" w:rsidP="00E10645" w:rsidR="00BA0059" w:rsidRPr="001F71AE">
      <w:pPr>
        <w:pStyle w:val="Tijeloteksta"/>
        <w:tabs>
          <w:tab w:pos="1080" w:val="left"/>
        </w:tabs>
        <w:jc w:val="center"/>
        <w:rPr>
          <w:spacing w:val="100"/>
        </w:rPr>
      </w:pPr>
    </w:p>
    <w:p w:rsidRDefault="00B224BA" w:rsidP="00B224BA" w:rsidR="000B5D12">
      <w:pPr>
        <w:pStyle w:val="Uvuenotijeloteksta"/>
        <w:ind w:left="0"/>
      </w:pPr>
      <w:r>
        <w:t>I. T</w:t>
      </w:r>
      <w:r w:rsidR="000B5D12">
        <w:t>emeljem r</w:t>
      </w:r>
      <w:r w:rsidR="00BA0059">
        <w:t>ješenja Trgovačkog suda u Splitu pod poslovn</w:t>
      </w:r>
      <w:r w:rsidR="000B5D12">
        <w:t xml:space="preserve">im brojem 14.St-770/11 od 14. svibnja </w:t>
      </w:r>
      <w:r w:rsidR="00BA0059">
        <w:t>2014.</w:t>
      </w:r>
      <w:r w:rsidR="000B5D12">
        <w:t xml:space="preserve"> godine </w:t>
      </w:r>
      <w:r w:rsidR="00BA0059">
        <w:t xml:space="preserve">i </w:t>
      </w:r>
      <w:r w:rsidR="000B5D12">
        <w:t>z</w:t>
      </w:r>
      <w:r w:rsidR="00BA0059">
        <w:t>apisnika sa ročišt</w:t>
      </w:r>
      <w:r w:rsidR="000B5D12">
        <w:t xml:space="preserve">a istog suda od </w:t>
      </w:r>
      <w:r w:rsidR="003162E2">
        <w:t>22. srpnja</w:t>
      </w:r>
      <w:r w:rsidR="000B5D12">
        <w:t xml:space="preserve"> 2016. godine određuje se prodaja u stečajnom postupku uz odgovarajuću primjenu odredaba Ovršnog zakona kojima je uređena ovrha na nekretnini, na sljedećim nekretninama i pokretninama stečajnog dužnika:</w:t>
      </w:r>
    </w:p>
    <w:p w:rsidRDefault="00176E2A" w:rsidP="00176E2A" w:rsidR="00176E2A">
      <w:pPr>
        <w:tabs>
          <w:tab w:pos="567" w:val="left"/>
        </w:tabs>
        <w:rPr>
          <w:bCs/>
        </w:rPr>
      </w:pPr>
    </w:p>
    <w:p w:rsidRDefault="00176E2A" w:rsidP="00176E2A" w:rsidR="00480DCD">
      <w:pPr>
        <w:tabs>
          <w:tab w:pos="567" w:val="left"/>
        </w:tabs>
        <w:jc w:val="both"/>
      </w:pPr>
      <w:r w:rsidRPr="00176E2A">
        <w:rPr>
          <w:b/>
          <w:bCs/>
        </w:rPr>
        <w:t>A)</w:t>
      </w:r>
      <w:r w:rsidR="00D47076" w:rsidRPr="00176E2A">
        <w:rPr>
          <w:b/>
          <w:bCs/>
        </w:rPr>
        <w:t>NEKRETNINE</w:t>
      </w:r>
      <w:r w:rsidR="00D47076" w:rsidRPr="00176E2A">
        <w:rPr>
          <w:b/>
        </w:rPr>
        <w:br/>
        <w:t>1/</w:t>
      </w:r>
      <w:r w:rsidR="00D47076" w:rsidRPr="001F71AE">
        <w:t xml:space="preserve"> Nekretnina upisana u ZU 1545, K.O. Oroslavje, OS Zlatar - ZK odjel Donja Stubica, označena sa k.č.br. 2475/1, kuća, dvorište i oranica Kraljevčica, površin</w:t>
      </w:r>
      <w:r>
        <w:t>e 1 jutro i 62 čvh (5978,20m</w:t>
      </w:r>
      <w:r w:rsidRPr="00176E2A">
        <w:rPr>
          <w:vertAlign w:val="superscript"/>
        </w:rPr>
        <w:t>2</w:t>
      </w:r>
      <w:r>
        <w:t>),</w:t>
      </w:r>
      <w:r w:rsidR="00480DCD">
        <w:t xml:space="preserve"> početna cijena </w:t>
      </w:r>
      <w:r w:rsidR="00480DCD" w:rsidRPr="002B7D55">
        <w:rPr>
          <w:b/>
        </w:rPr>
        <w:t>1.595.000,00 kuna</w:t>
      </w:r>
      <w:r w:rsidR="00925BC0">
        <w:rPr>
          <w:b/>
        </w:rPr>
        <w:t>,</w:t>
      </w:r>
      <w:r w:rsidR="003162E2">
        <w:t xml:space="preserve"> u koju cijen</w:t>
      </w:r>
      <w:r w:rsidR="00925BC0">
        <w:t>u nisu uključene porezne obveze</w:t>
      </w:r>
      <w:r w:rsidR="003162E2">
        <w:t>.</w:t>
      </w:r>
    </w:p>
    <w:p w:rsidRDefault="00D47076" w:rsidP="00176E2A" w:rsidR="001F464F">
      <w:pPr>
        <w:tabs>
          <w:tab w:pos="567" w:val="left"/>
        </w:tabs>
        <w:jc w:val="both"/>
        <w:rPr>
          <w:rStyle w:val="Istaknuto"/>
          <w:i w:val="false"/>
        </w:rPr>
      </w:pPr>
      <w:r w:rsidRPr="00176E2A">
        <w:rPr>
          <w:b/>
        </w:rPr>
        <w:t>2/</w:t>
      </w:r>
      <w:r w:rsidRPr="001F71AE">
        <w:t xml:space="preserve"> Nekretnina upisana u ZU 1565, označena s k.č.br. 1672/9, zgrada, dvorište i oranica, površine 1882 m</w:t>
      </w:r>
      <w:r w:rsidRPr="00176E2A">
        <w:rPr>
          <w:vertAlign w:val="superscript"/>
        </w:rPr>
        <w:t>2</w:t>
      </w:r>
      <w:r w:rsidRPr="001F71AE">
        <w:t xml:space="preserve"> i nekretnina upisana u ZU 1512, označena s k.č.br. 1679/4, zgrada i dvorište, površine 303 m</w:t>
      </w:r>
      <w:r w:rsidRPr="00176E2A">
        <w:rPr>
          <w:vertAlign w:val="superscript"/>
        </w:rPr>
        <w:t>2</w:t>
      </w:r>
      <w:r w:rsidRPr="001F71AE">
        <w:t>, sve K.O. Proložac, OS Imotski - ZK odjel Imotski,</w:t>
      </w:r>
      <w:r w:rsidR="00480DCD">
        <w:t xml:space="preserve"> početna cijena </w:t>
      </w:r>
      <w:r w:rsidR="00480DCD" w:rsidRPr="002B7D55">
        <w:rPr>
          <w:b/>
        </w:rPr>
        <w:t>1.053.000,00 kuna</w:t>
      </w:r>
      <w:r w:rsidR="00925BC0">
        <w:rPr>
          <w:b/>
        </w:rPr>
        <w:t>,</w:t>
      </w:r>
      <w:r w:rsidR="00925BC0">
        <w:t xml:space="preserve"> u koju cijenu nisu uključene porezne obveze.</w:t>
      </w:r>
      <w:r w:rsidR="00480DCD">
        <w:t xml:space="preserve"> </w:t>
      </w:r>
      <w:r w:rsidRPr="002B7D55">
        <w:rPr>
          <w:b/>
        </w:rPr>
        <w:t>Napomena</w:t>
      </w:r>
      <w:r w:rsidRPr="001F71AE">
        <w:t xml:space="preserve">: </w:t>
      </w:r>
      <w:r w:rsidRPr="000B5D12">
        <w:rPr>
          <w:rStyle w:val="Istaknuto"/>
          <w:i w:val="false"/>
        </w:rPr>
        <w:t>nekretnine nisu slobodne od osoba i stvari – pred Općinskim sudom u Imotskom u tijeku je ovršni postup</w:t>
      </w:r>
      <w:r w:rsidR="003162E2">
        <w:rPr>
          <w:rStyle w:val="Istaknuto"/>
          <w:i w:val="false"/>
        </w:rPr>
        <w:t>ak radi ispražnjenja nekretnina</w:t>
      </w:r>
      <w:r w:rsidR="00925BC0">
        <w:rPr>
          <w:rStyle w:val="Istaknuto"/>
          <w:i w:val="false"/>
        </w:rPr>
        <w:t>.</w:t>
      </w:r>
    </w:p>
    <w:p w:rsidRDefault="00176E2A" w:rsidP="00176E2A" w:rsidR="00176E2A">
      <w:pPr>
        <w:tabs>
          <w:tab w:pos="567" w:val="left"/>
        </w:tabs>
        <w:jc w:val="both"/>
      </w:pPr>
      <w:r w:rsidRPr="00176E2A">
        <w:rPr>
          <w:rStyle w:val="Istaknuto"/>
          <w:b/>
          <w:i w:val="false"/>
        </w:rPr>
        <w:t>3/</w:t>
      </w:r>
      <w:r>
        <w:t>Nekretnina prodana.</w:t>
      </w:r>
    </w:p>
    <w:p w:rsidRDefault="00176E2A" w:rsidP="00176E2A" w:rsidR="00176E2A">
      <w:pPr>
        <w:tabs>
          <w:tab w:pos="567" w:val="left"/>
        </w:tabs>
        <w:jc w:val="both"/>
      </w:pPr>
      <w:r w:rsidRPr="00176E2A">
        <w:rPr>
          <w:b/>
        </w:rPr>
        <w:t>4/</w:t>
      </w:r>
      <w:r>
        <w:t xml:space="preserve"> Nekretnina  prodana. </w:t>
      </w:r>
    </w:p>
    <w:p w:rsidRDefault="00176E2A" w:rsidP="00390EAC" w:rsidR="003162E2">
      <w:pPr>
        <w:tabs>
          <w:tab w:pos="567" w:val="left"/>
        </w:tabs>
        <w:jc w:val="both"/>
      </w:pPr>
      <w:r w:rsidRPr="00480DCD">
        <w:rPr>
          <w:b/>
        </w:rPr>
        <w:t>5/</w:t>
      </w:r>
      <w:r w:rsidR="00D47076" w:rsidRPr="001F71AE">
        <w:t>Nekretnina upisana u ZU 8398 K.O. Đakovo, OS Đakovo – ZK Odjel Đakovo, k.č.br. 2555/1, ekonomsko dvorište Klinovac površine 13411 m</w:t>
      </w:r>
      <w:r w:rsidR="00D47076" w:rsidRPr="00176E2A">
        <w:rPr>
          <w:vertAlign w:val="superscript"/>
        </w:rPr>
        <w:t>2</w:t>
      </w:r>
      <w:r w:rsidR="00D47076" w:rsidRPr="001F71AE">
        <w:t>,</w:t>
      </w:r>
      <w:r w:rsidR="00480DCD">
        <w:t xml:space="preserve"> početna cijena </w:t>
      </w:r>
      <w:r w:rsidR="00480DCD" w:rsidRPr="002B7D55">
        <w:rPr>
          <w:b/>
        </w:rPr>
        <w:t>2.363.000,00 kuna</w:t>
      </w:r>
      <w:r w:rsidR="00925BC0">
        <w:rPr>
          <w:b/>
        </w:rPr>
        <w:t xml:space="preserve">, </w:t>
      </w:r>
      <w:r w:rsidR="003162E2">
        <w:t>u koju cijenu nisu uključene porezne obveze.</w:t>
      </w:r>
    </w:p>
    <w:p w:rsidRDefault="00D47076" w:rsidP="00390EAC" w:rsidR="001D0515">
      <w:pPr>
        <w:tabs>
          <w:tab w:pos="567" w:val="left"/>
        </w:tabs>
        <w:jc w:val="both"/>
      </w:pPr>
      <w:r w:rsidRPr="00480DCD">
        <w:rPr>
          <w:b/>
        </w:rPr>
        <w:t>6/</w:t>
      </w:r>
      <w:r w:rsidRPr="001F71AE">
        <w:t xml:space="preserve"> Nekretnina upisana u ZU 2047 K.O. Belec, OS Zlatar – ZK odjel Zlatar, označena sa č.k.br. 303/11, kuća i dvorište površine 626 m</w:t>
      </w:r>
      <w:r w:rsidRPr="00176E2A">
        <w:rPr>
          <w:vertAlign w:val="superscript"/>
        </w:rPr>
        <w:t>2</w:t>
      </w:r>
      <w:r w:rsidRPr="001F71AE">
        <w:t xml:space="preserve"> (174 čhv</w:t>
      </w:r>
      <w:r w:rsidR="00480DCD">
        <w:t xml:space="preserve">), početna cijena </w:t>
      </w:r>
      <w:r w:rsidR="00480DCD" w:rsidRPr="002B7D55">
        <w:rPr>
          <w:b/>
        </w:rPr>
        <w:t>149.000,00 kuna</w:t>
      </w:r>
      <w:r w:rsidR="00925BC0">
        <w:rPr>
          <w:b/>
        </w:rPr>
        <w:t>,</w:t>
      </w:r>
      <w:r w:rsidR="001D0515">
        <w:t xml:space="preserve"> u koju cijenu nisu uključene porezne obveze. </w:t>
      </w:r>
    </w:p>
    <w:p w:rsidRDefault="00D47076" w:rsidP="00390EAC" w:rsidR="00480DCD">
      <w:pPr>
        <w:tabs>
          <w:tab w:pos="567" w:val="left"/>
        </w:tabs>
        <w:jc w:val="both"/>
      </w:pPr>
      <w:r w:rsidRPr="001D0515">
        <w:rPr>
          <w:b/>
        </w:rPr>
        <w:t>7/</w:t>
      </w:r>
      <w:r w:rsidRPr="001F71AE">
        <w:t xml:space="preserve"> 1.Etaža: 1940/10000 dijela čest.br. 1877/8, kuća broj 79B, Gospočak i dvorište, ZU 10530, k.o. Remete, OGS Zagreb – ZK odjel Zagreb, što u naravi predstavlja četverosoban stan u prizemlju stambene građevine oznake S1 i parkirnim mjestima PM1 i PM2, neto korisne površine 101,94 m</w:t>
      </w:r>
      <w:r w:rsidRPr="00480DCD">
        <w:rPr>
          <w:vertAlign w:val="superscript"/>
        </w:rPr>
        <w:t>2</w:t>
      </w:r>
      <w:r w:rsidRPr="001F71AE">
        <w:t xml:space="preserve">, u etažnom elaboratu označeno žutom bojom, upisano u poduložak </w:t>
      </w:r>
      <w:r w:rsidR="00176E2A">
        <w:t xml:space="preserve">1, </w:t>
      </w:r>
      <w:r w:rsidR="00480DCD">
        <w:t xml:space="preserve">početna cijena </w:t>
      </w:r>
      <w:r w:rsidR="00480DCD" w:rsidRPr="002B7D55">
        <w:rPr>
          <w:b/>
        </w:rPr>
        <w:t>887.000,00 kuna</w:t>
      </w:r>
      <w:r w:rsidR="00925BC0">
        <w:t xml:space="preserve">, </w:t>
      </w:r>
      <w:r w:rsidR="001D0515">
        <w:t>u koju cijenu nisu uključene porezne obveze.</w:t>
      </w:r>
    </w:p>
    <w:p w:rsidRDefault="00480DCD" w:rsidP="00390EAC" w:rsidR="00480DCD">
      <w:pPr>
        <w:tabs>
          <w:tab w:pos="567" w:val="left"/>
        </w:tabs>
        <w:jc w:val="both"/>
      </w:pPr>
      <w:r w:rsidRPr="00480DCD">
        <w:rPr>
          <w:b/>
        </w:rPr>
        <w:t>8/</w:t>
      </w:r>
      <w:r>
        <w:t xml:space="preserve"> Nekretnina  prodana.</w:t>
      </w:r>
    </w:p>
    <w:p w:rsidRDefault="00D47076" w:rsidP="00480DCD" w:rsidR="00480DCD">
      <w:pPr>
        <w:tabs>
          <w:tab w:pos="567" w:val="left"/>
          <w:tab w:pos="7513" w:val="left"/>
        </w:tabs>
        <w:jc w:val="both"/>
        <w:rPr>
          <w:rStyle w:val="Istaknuto"/>
          <w:i w:val="false"/>
        </w:rPr>
      </w:pPr>
      <w:r w:rsidRPr="00480DCD">
        <w:rPr>
          <w:b/>
          <w:bCs/>
        </w:rPr>
        <w:t>9/</w:t>
      </w:r>
      <w:r w:rsidRPr="001F71AE">
        <w:t xml:space="preserve"> Nekretnina </w:t>
      </w:r>
      <w:r w:rsidR="001D0515">
        <w:t>prodana.</w:t>
      </w:r>
    </w:p>
    <w:p w:rsidRDefault="00D47076" w:rsidP="00480DCD" w:rsidR="00480DCD">
      <w:pPr>
        <w:tabs>
          <w:tab w:pos="567" w:val="left"/>
          <w:tab w:pos="7513" w:val="left"/>
        </w:tabs>
        <w:jc w:val="both"/>
      </w:pPr>
      <w:r w:rsidRPr="00480DCD">
        <w:rPr>
          <w:b/>
          <w:bCs/>
        </w:rPr>
        <w:t>10/</w:t>
      </w:r>
      <w:r w:rsidRPr="001F71AE">
        <w:t xml:space="preserve"> Nekretnina upisana u ZU 3211, označena kao čest.zgr. 1551/1 KO Šibenik, kuća od 317 m</w:t>
      </w:r>
      <w:r w:rsidRPr="00480DCD">
        <w:rPr>
          <w:vertAlign w:val="superscript"/>
        </w:rPr>
        <w:t>2</w:t>
      </w:r>
      <w:r w:rsidRPr="001F71AE">
        <w:t xml:space="preserve">, OS Šibenik –ZK odjel Šibenik, ZKUL 8165, KO Šibenik, 54/55 dijela čest.br. 1544/3, </w:t>
      </w:r>
      <w:r w:rsidR="00480DCD">
        <w:lastRenderedPageBreak/>
        <w:t>dvorište od 220 m</w:t>
      </w:r>
      <w:r w:rsidR="00480DCD" w:rsidRPr="00480DCD">
        <w:rPr>
          <w:vertAlign w:val="superscript"/>
        </w:rPr>
        <w:t>2</w:t>
      </w:r>
      <w:r w:rsidR="00480DCD">
        <w:t xml:space="preserve">, početna cijena </w:t>
      </w:r>
      <w:r w:rsidR="00480DCD" w:rsidRPr="002B7D55">
        <w:rPr>
          <w:b/>
        </w:rPr>
        <w:t>891.000,</w:t>
      </w:r>
      <w:r w:rsidR="002B7D55" w:rsidRPr="002B7D55">
        <w:rPr>
          <w:b/>
        </w:rPr>
        <w:t xml:space="preserve">00 </w:t>
      </w:r>
      <w:r w:rsidR="00480DCD" w:rsidRPr="002B7D55">
        <w:rPr>
          <w:b/>
        </w:rPr>
        <w:t>kuna</w:t>
      </w:r>
      <w:r w:rsidR="00925BC0">
        <w:rPr>
          <w:b/>
        </w:rPr>
        <w:t xml:space="preserve">, </w:t>
      </w:r>
      <w:r w:rsidR="00925BC0">
        <w:t>u koju cijenu nisu uključene porezne obveze</w:t>
      </w:r>
      <w:r w:rsidR="00480DCD">
        <w:t xml:space="preserve">. </w:t>
      </w:r>
      <w:r w:rsidR="00480DCD" w:rsidRPr="002B7D55">
        <w:rPr>
          <w:b/>
        </w:rPr>
        <w:t>Napomena</w:t>
      </w:r>
      <w:r w:rsidR="00480DCD">
        <w:t>: nekretnine n</w:t>
      </w:r>
      <w:r w:rsidR="001D0515">
        <w:t>isu slobodne od osoba i stvari</w:t>
      </w:r>
      <w:r w:rsidR="00925BC0">
        <w:t>.</w:t>
      </w:r>
    </w:p>
    <w:p w:rsidRDefault="00480DCD" w:rsidP="00480DCD" w:rsidR="00480DCD">
      <w:pPr>
        <w:tabs>
          <w:tab w:pos="567" w:val="left"/>
          <w:tab w:pos="7513" w:val="left"/>
        </w:tabs>
      </w:pPr>
      <w:r w:rsidRPr="00480DCD">
        <w:rPr>
          <w:b/>
        </w:rPr>
        <w:t>11/</w:t>
      </w:r>
      <w:r>
        <w:t xml:space="preserve"> </w:t>
      </w:r>
      <w:r w:rsidR="00D47076" w:rsidRPr="001F71AE">
        <w:t>Nekretnina</w:t>
      </w:r>
      <w:r w:rsidR="00390EAC">
        <w:t xml:space="preserve"> prodana.</w:t>
      </w:r>
    </w:p>
    <w:p w:rsidRDefault="00480DCD" w:rsidP="00480DCD" w:rsidR="00925BC0">
      <w:pPr>
        <w:tabs>
          <w:tab w:pos="567" w:val="left"/>
          <w:tab w:pos="7513" w:val="left"/>
        </w:tabs>
        <w:jc w:val="both"/>
        <w:rPr>
          <w:rStyle w:val="Istaknuto"/>
          <w:i w:val="false"/>
        </w:rPr>
      </w:pPr>
      <w:r w:rsidRPr="00480DCD">
        <w:rPr>
          <w:b/>
        </w:rPr>
        <w:t>12/</w:t>
      </w:r>
      <w:r>
        <w:t xml:space="preserve"> </w:t>
      </w:r>
      <w:r w:rsidR="00D47076" w:rsidRPr="001F71AE">
        <w:t>Nekretnina upisana u ZK</w:t>
      </w:r>
      <w:r w:rsidR="002B7D55">
        <w:t xml:space="preserve"> </w:t>
      </w:r>
      <w:r w:rsidR="00D47076" w:rsidRPr="001F71AE">
        <w:t>UL 13046, KO Granešina, označena kao čest.br. 3039/996, stambena zgrada u Zagrebu, Pepeljnjakova 10 i dvorište od 60 čvh (216m</w:t>
      </w:r>
      <w:r w:rsidR="00D47076" w:rsidRPr="00480DCD">
        <w:rPr>
          <w:vertAlign w:val="superscript"/>
        </w:rPr>
        <w:t>2</w:t>
      </w:r>
      <w:r w:rsidR="00D47076" w:rsidRPr="001F71AE">
        <w:t xml:space="preserve">), OGS ZG - ZK odjel Zagreb, </w:t>
      </w:r>
      <w:r w:rsidR="00D47076" w:rsidRPr="00176E2A">
        <w:rPr>
          <w:bCs/>
        </w:rPr>
        <w:t xml:space="preserve">početna cijena </w:t>
      </w:r>
      <w:r w:rsidR="00D47076" w:rsidRPr="002B7D55">
        <w:rPr>
          <w:b/>
          <w:bCs/>
        </w:rPr>
        <w:t xml:space="preserve">296.000,00 </w:t>
      </w:r>
      <w:r w:rsidRPr="002B7D55">
        <w:rPr>
          <w:b/>
          <w:bCs/>
        </w:rPr>
        <w:t>kuna</w:t>
      </w:r>
      <w:r w:rsidR="00925BC0">
        <w:rPr>
          <w:b/>
          <w:bCs/>
        </w:rPr>
        <w:t xml:space="preserve">, </w:t>
      </w:r>
      <w:r w:rsidR="00925BC0">
        <w:t>u koju cijenu nisu uključene porezne obveze</w:t>
      </w:r>
      <w:r>
        <w:t xml:space="preserve">. </w:t>
      </w:r>
      <w:r w:rsidR="00D47076" w:rsidRPr="002B7D55">
        <w:rPr>
          <w:b/>
          <w:bCs/>
        </w:rPr>
        <w:t>Napomena</w:t>
      </w:r>
      <w:r w:rsidR="00D47076" w:rsidRPr="00176E2A">
        <w:rPr>
          <w:bCs/>
        </w:rPr>
        <w:t>:</w:t>
      </w:r>
      <w:r w:rsidR="002B7D55">
        <w:rPr>
          <w:bCs/>
        </w:rPr>
        <w:t xml:space="preserve"> s</w:t>
      </w:r>
      <w:r w:rsidR="00D47076" w:rsidRPr="00176E2A">
        <w:rPr>
          <w:rStyle w:val="Istaknuto"/>
          <w:i w:val="false"/>
        </w:rPr>
        <w:t>tečajni dužnik stekao je vlasništvo nekretnine temeljem pravomoćnog rješenje o dosudi Opći</w:t>
      </w:r>
      <w:r>
        <w:rPr>
          <w:rStyle w:val="Istaknuto"/>
          <w:i w:val="false"/>
        </w:rPr>
        <w:t>nskog građanskog suda u Zagrebu</w:t>
      </w:r>
      <w:r w:rsidR="00D47076" w:rsidRPr="00176E2A">
        <w:rPr>
          <w:rStyle w:val="Istaknuto"/>
          <w:i w:val="false"/>
        </w:rPr>
        <w:t xml:space="preserve">. Od suda zatraženo skidanje tereta i zabilježbi koje je propustio brisati rješenjem o dosudi. </w:t>
      </w:r>
      <w:r>
        <w:rPr>
          <w:rStyle w:val="Istaknuto"/>
          <w:i w:val="false"/>
        </w:rPr>
        <w:t>Nekretnina  n</w:t>
      </w:r>
      <w:r w:rsidR="001D0515">
        <w:rPr>
          <w:rStyle w:val="Istaknuto"/>
          <w:i w:val="false"/>
        </w:rPr>
        <w:t>ije slobodna od osoba i stvari</w:t>
      </w:r>
      <w:r w:rsidR="00925BC0">
        <w:rPr>
          <w:rStyle w:val="Istaknuto"/>
          <w:i w:val="false"/>
        </w:rPr>
        <w:t>.</w:t>
      </w:r>
    </w:p>
    <w:p w:rsidRDefault="00D47076" w:rsidP="00480DCD" w:rsidR="00925BC0">
      <w:pPr>
        <w:tabs>
          <w:tab w:pos="567" w:val="left"/>
          <w:tab w:pos="7513" w:val="left"/>
        </w:tabs>
        <w:jc w:val="both"/>
      </w:pPr>
      <w:r w:rsidRPr="00480DCD">
        <w:rPr>
          <w:b/>
          <w:bCs/>
        </w:rPr>
        <w:t>13/</w:t>
      </w:r>
      <w:r w:rsidRPr="001F71AE">
        <w:t xml:space="preserve"> 423/1000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xml:space="preserve">, ZKUL 100341, KO Gornji Stenjevec, što u naravi </w:t>
      </w:r>
      <w:r w:rsidR="00480DCD" w:rsidRPr="001F71AE">
        <w:t>predstavlja</w:t>
      </w:r>
      <w:r w:rsidRPr="001F71AE">
        <w:t xml:space="preserve"> šesterosobni stan oznake ST-01 koji se sastoji od predprostora stubišta, kuhinje, </w:t>
      </w:r>
      <w:r w:rsidR="00480DCD" w:rsidRPr="001F71AE">
        <w:t>blagovaone</w:t>
      </w:r>
      <w:r w:rsidRPr="001F71AE">
        <w:t xml:space="preserve">, dnevnog boravka, garderobe, sanitarnog čvora i loggie u prizemlju, halla, stubišta, četiri sobe i tri sanitarna čvora na prvom katu, studija, saune </w:t>
      </w:r>
      <w:r w:rsidR="00480DCD">
        <w:t>i</w:t>
      </w:r>
      <w:r w:rsidRPr="001F71AE">
        <w:t xml:space="preserve"> sanitarnog čvora u potkrovlju i u površini od 216,5m</w:t>
      </w:r>
      <w:r w:rsidRPr="00480DCD">
        <w:rPr>
          <w:vertAlign w:val="superscript"/>
        </w:rPr>
        <w:t>2</w:t>
      </w:r>
      <w:r w:rsidRPr="001F71AE">
        <w:t>, balkona u prizemlju oznake B-01 u površini od 4,00m</w:t>
      </w:r>
      <w:r w:rsidRPr="00480DCD">
        <w:rPr>
          <w:vertAlign w:val="superscript"/>
        </w:rPr>
        <w:t>2</w:t>
      </w:r>
      <w:r w:rsidRPr="001F71AE">
        <w:t>, terase u potkrovlju T-01 u površini od 11,2m</w:t>
      </w:r>
      <w:r w:rsidRPr="00480DCD">
        <w:rPr>
          <w:vertAlign w:val="superscript"/>
        </w:rPr>
        <w:t>2</w:t>
      </w:r>
      <w:r w:rsidRPr="001F71AE">
        <w:t xml:space="preserve"> i vrta oznake VRT-01 u površini od 60,70m</w:t>
      </w:r>
      <w:r w:rsidRPr="00480DCD">
        <w:rPr>
          <w:vertAlign w:val="superscript"/>
        </w:rPr>
        <w:t>2</w:t>
      </w:r>
      <w:r w:rsidRPr="001F71AE">
        <w:t>, u nacrtu etažiranja označeno žutom bojom, upisano u poduložak 1 i 76/1000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ZKUL 100341, KO Gornji Stenjevec, što u naravi predstavlja garažu sa stubištem u podrumu oznake G-01 u površini od 39,00m</w:t>
      </w:r>
      <w:r w:rsidRPr="00480DCD">
        <w:rPr>
          <w:vertAlign w:val="superscript"/>
        </w:rPr>
        <w:t>2</w:t>
      </w:r>
      <w:r w:rsidRPr="001F71AE">
        <w:t>, u nacrtu etažiranja označeno žutom bojom, upisano u poduložak 3, i ¼ dijela č.zem. 722/19 dvorište od 152 m</w:t>
      </w:r>
      <w:r w:rsidRPr="00480DCD">
        <w:rPr>
          <w:vertAlign w:val="superscript"/>
        </w:rPr>
        <w:t>2</w:t>
      </w:r>
      <w:r w:rsidRPr="001F71AE">
        <w:t>, Z.U. 641</w:t>
      </w:r>
      <w:r w:rsidR="00480DCD">
        <w:t xml:space="preserve">3, K.O. Gornji Stenjevec OGS ZG- </w:t>
      </w:r>
      <w:r w:rsidRPr="001F71AE">
        <w:t xml:space="preserve">ZK odjel Zagreb </w:t>
      </w:r>
      <w:r w:rsidR="00480DCD">
        <w:rPr>
          <w:bCs/>
        </w:rPr>
        <w:t xml:space="preserve">početna cijena </w:t>
      </w:r>
      <w:r w:rsidR="00480DCD" w:rsidRPr="001D0515">
        <w:rPr>
          <w:b/>
          <w:bCs/>
        </w:rPr>
        <w:t>1.</w:t>
      </w:r>
      <w:r w:rsidR="00480DCD" w:rsidRPr="002B7D55">
        <w:rPr>
          <w:b/>
          <w:bCs/>
        </w:rPr>
        <w:t>315.000,00 kuna</w:t>
      </w:r>
      <w:r w:rsidR="00925BC0">
        <w:rPr>
          <w:b/>
          <w:bCs/>
        </w:rPr>
        <w:t xml:space="preserve">, </w:t>
      </w:r>
      <w:r w:rsidR="00925BC0">
        <w:t>u koju cijenu nisu uključene porezne obveze</w:t>
      </w:r>
      <w:r w:rsidR="00480DCD">
        <w:rPr>
          <w:bCs/>
        </w:rPr>
        <w:t xml:space="preserve">. </w:t>
      </w:r>
      <w:r w:rsidRPr="002B7D55">
        <w:rPr>
          <w:b/>
          <w:bCs/>
        </w:rPr>
        <w:t>Napomena</w:t>
      </w:r>
      <w:r w:rsidRPr="00176E2A">
        <w:rPr>
          <w:bCs/>
        </w:rPr>
        <w:t>:</w:t>
      </w:r>
      <w:r w:rsidR="002B7D55">
        <w:rPr>
          <w:bCs/>
        </w:rPr>
        <w:t xml:space="preserve"> s</w:t>
      </w:r>
      <w:r w:rsidRPr="00176E2A">
        <w:rPr>
          <w:rStyle w:val="Istaknuto"/>
          <w:i w:val="false"/>
        </w:rPr>
        <w:t xml:space="preserve">tečajni dužnik stekao je vlasništvo nekretnine temeljem pravomoćnog rješenje o dosudi Općinskog građanskog suda u Zagrebu. Na nekretnini su pod Z-49584/05 i Z-21561/06 zabilježeni sporovi radi osnivanja služnosti puta. Od suda zatraženo skidanje ostalih tereta i zabilježbi </w:t>
      </w:r>
      <w:r w:rsidR="00480DCD">
        <w:rPr>
          <w:rStyle w:val="Istaknuto"/>
          <w:i w:val="false"/>
        </w:rPr>
        <w:t>koje je propus</w:t>
      </w:r>
      <w:r w:rsidR="001D0515">
        <w:rPr>
          <w:rStyle w:val="Istaknuto"/>
          <w:i w:val="false"/>
        </w:rPr>
        <w:t>tio brisati rješenjem o dosudi</w:t>
      </w:r>
      <w:r w:rsidR="001D0515">
        <w:t>.</w:t>
      </w:r>
    </w:p>
    <w:p w:rsidRDefault="00D47076" w:rsidP="00480DCD" w:rsidR="001D0515">
      <w:pPr>
        <w:tabs>
          <w:tab w:pos="567" w:val="left"/>
          <w:tab w:pos="7513" w:val="left"/>
        </w:tabs>
        <w:jc w:val="both"/>
        <w:rPr>
          <w:rStyle w:val="Istaknuto"/>
          <w:i w:val="false"/>
        </w:rPr>
      </w:pPr>
      <w:r w:rsidRPr="00480DCD">
        <w:rPr>
          <w:b/>
          <w:bCs/>
        </w:rPr>
        <w:t>14/</w:t>
      </w:r>
      <w:r w:rsidRPr="001F71AE">
        <w:t xml:space="preserve"> 425/1000 suvlasničkog dijela nekretnine uključujući zemljište i zajedničke dijelove zgrade, povezanog temeljem odredbe čl.68. i 370.st.4. Zakona o vlasništvu i drugim stvarnim pravima, s vlasništvom posebnog dijela zgrade sagrađene na čest.br. 722/21, kuća broj 5D i 5E i dvorište Perjavička putina od 731m</w:t>
      </w:r>
      <w:r w:rsidRPr="0029105B">
        <w:rPr>
          <w:vertAlign w:val="superscript"/>
        </w:rPr>
        <w:t>2</w:t>
      </w:r>
      <w:r w:rsidRPr="001F71AE">
        <w:t xml:space="preserve">, ZKUL 100341, KO Gornji Stenjevec, što u naravi predstavlja </w:t>
      </w:r>
      <w:r w:rsidR="0029105B" w:rsidRPr="001F71AE">
        <w:t>šesterosobni</w:t>
      </w:r>
      <w:r w:rsidRPr="001F71AE">
        <w:t xml:space="preserve"> stan oznake ST-02 koji se sastoji od predprostora, stubišta, kuhinje, </w:t>
      </w:r>
      <w:r w:rsidR="0029105B" w:rsidRPr="001F71AE">
        <w:t>blagovaone</w:t>
      </w:r>
      <w:r w:rsidRPr="001F71AE">
        <w:t>, dnevnog boravka, garderobe, sanitarnog čvora i loggie u prizemlju, halla, stubišta, četiri sobe i tri sanitarna čvora na prvom katu, studija, saune i sanitarnog čvora u potkrovlju u površini od 217,80m</w:t>
      </w:r>
      <w:r w:rsidRPr="0029105B">
        <w:rPr>
          <w:vertAlign w:val="superscript"/>
        </w:rPr>
        <w:t>2</w:t>
      </w:r>
      <w:r w:rsidRPr="001F71AE">
        <w:t xml:space="preserve">, </w:t>
      </w:r>
      <w:r w:rsidR="0029105B" w:rsidRPr="001F71AE">
        <w:t>balkona</w:t>
      </w:r>
      <w:r w:rsidRPr="001F71AE">
        <w:t xml:space="preserve"> u prizemlju oznake B-02 u površini od 3,40m</w:t>
      </w:r>
      <w:r w:rsidRPr="0029105B">
        <w:rPr>
          <w:vertAlign w:val="superscript"/>
        </w:rPr>
        <w:t>2</w:t>
      </w:r>
      <w:r w:rsidRPr="001F71AE">
        <w:t>, terase u potkrovlju oznake T-02 u površini od 11,10m</w:t>
      </w:r>
      <w:r w:rsidRPr="002B7D55">
        <w:rPr>
          <w:vertAlign w:val="superscript"/>
        </w:rPr>
        <w:t>2</w:t>
      </w:r>
      <w:r w:rsidR="002B7D55">
        <w:t xml:space="preserve"> i vrta </w:t>
      </w:r>
      <w:r w:rsidRPr="001F71AE">
        <w:t>oznake VRT-02 u površini od 69,00m</w:t>
      </w:r>
      <w:r w:rsidRPr="0029105B">
        <w:rPr>
          <w:vertAlign w:val="superscript"/>
        </w:rPr>
        <w:t>2</w:t>
      </w:r>
      <w:r w:rsidRPr="001F71AE">
        <w:t>, u nacrtu etažiranja označeno zelenom bojom, upisano u poduložak 2 i</w:t>
      </w:r>
      <w:r w:rsidR="0029105B">
        <w:t xml:space="preserve"> </w:t>
      </w:r>
      <w:r w:rsidRPr="001F71AE">
        <w:t>76/100 suvlasničkog dijela nekretnine uključujući zemljište i zajedničke dijelove zgrade, povezanog temeljem odredbe čl.68. i 370.st.4. Zakona o vlasništvu i drugim stvarnim pravima, s vlasništvom posebnog dijela zgrade sagrađene na čest.br.722/21, kuća broj 5D i 5E i dvorište Perjavička putina od 731m</w:t>
      </w:r>
      <w:r w:rsidRPr="0029105B">
        <w:rPr>
          <w:vertAlign w:val="superscript"/>
        </w:rPr>
        <w:t>2</w:t>
      </w:r>
      <w:r w:rsidRPr="001F71AE">
        <w:t>, ZKUL 100341, KO Gornji Stenjevec, što u naravi predstavlja garažu sa stubištem u podrumu oznake G-02 u površini od 38,90m</w:t>
      </w:r>
      <w:r w:rsidRPr="0029105B">
        <w:rPr>
          <w:vertAlign w:val="superscript"/>
        </w:rPr>
        <w:t>2</w:t>
      </w:r>
      <w:r w:rsidRPr="001F71AE">
        <w:t>, u nacrtu etažiranja označeno zelenom bojom, upisano u poduložak 4, i 1/4dijela č.zem. 722/19 dvorište od 152m</w:t>
      </w:r>
      <w:r w:rsidRPr="0029105B">
        <w:rPr>
          <w:vertAlign w:val="superscript"/>
        </w:rPr>
        <w:t>2</w:t>
      </w:r>
      <w:r w:rsidRPr="001F71AE">
        <w:t xml:space="preserve">, Z.U. 6413, K.O. Gornji Stenjevec OGS ZG - ZK odjel Zagreb, </w:t>
      </w:r>
      <w:r w:rsidRPr="00176E2A">
        <w:rPr>
          <w:bCs/>
        </w:rPr>
        <w:t xml:space="preserve">početna cijena </w:t>
      </w:r>
      <w:r w:rsidRPr="002B7D55">
        <w:rPr>
          <w:b/>
          <w:bCs/>
        </w:rPr>
        <w:t xml:space="preserve">1.315.000,00 </w:t>
      </w:r>
      <w:r w:rsidR="0029105B" w:rsidRPr="002B7D55">
        <w:rPr>
          <w:b/>
          <w:bCs/>
        </w:rPr>
        <w:t>kuna</w:t>
      </w:r>
      <w:r w:rsidR="00925BC0">
        <w:rPr>
          <w:b/>
          <w:bCs/>
        </w:rPr>
        <w:t xml:space="preserve">, </w:t>
      </w:r>
      <w:r w:rsidR="00925BC0">
        <w:t>u koju cijenu nisu uključene porezne obveze</w:t>
      </w:r>
      <w:r w:rsidR="0029105B">
        <w:t xml:space="preserve">. </w:t>
      </w:r>
      <w:r w:rsidRPr="002B7D55">
        <w:rPr>
          <w:b/>
          <w:bCs/>
        </w:rPr>
        <w:t>Napomena</w:t>
      </w:r>
      <w:r w:rsidRPr="00176E2A">
        <w:rPr>
          <w:bCs/>
        </w:rPr>
        <w:t>:</w:t>
      </w:r>
      <w:r w:rsidR="002B7D55">
        <w:rPr>
          <w:bCs/>
        </w:rPr>
        <w:t xml:space="preserve"> s</w:t>
      </w:r>
      <w:r w:rsidRPr="00176E2A">
        <w:rPr>
          <w:rStyle w:val="Istaknuto"/>
          <w:i w:val="false"/>
        </w:rPr>
        <w:t xml:space="preserve">tečajni dužnik stekao je vlasništvo nekretnine temeljem pravomoćnog rješenje o dosudi Općinskog </w:t>
      </w:r>
      <w:r w:rsidRPr="00176E2A">
        <w:rPr>
          <w:rStyle w:val="Istaknuto"/>
          <w:i w:val="false"/>
        </w:rPr>
        <w:lastRenderedPageBreak/>
        <w:t>građanskog suda u Zagrebu.</w:t>
      </w:r>
      <w:r w:rsidR="0029105B">
        <w:rPr>
          <w:rStyle w:val="Istaknuto"/>
          <w:i w:val="false"/>
        </w:rPr>
        <w:t xml:space="preserve"> </w:t>
      </w:r>
      <w:r w:rsidRPr="00176E2A">
        <w:rPr>
          <w:rStyle w:val="Istaknuto"/>
          <w:i w:val="false"/>
        </w:rPr>
        <w:t>Na nekretnini su pod</w:t>
      </w:r>
      <w:r w:rsidRPr="001F71AE">
        <w:br/>
      </w:r>
      <w:r w:rsidRPr="00176E2A">
        <w:rPr>
          <w:rStyle w:val="Istaknuto"/>
          <w:i w:val="false"/>
        </w:rPr>
        <w:t>Z-49584/05i Z-21561/06 zabilježeni sporovi radi osnivanja služnosti puta. Od suda zatraženo skidanje ostalih tereta i zabilježbi koje je propustio brisati rješenjem o dosudi</w:t>
      </w:r>
      <w:r w:rsidR="001D0515">
        <w:rPr>
          <w:rStyle w:val="Istaknuto"/>
          <w:i w:val="false"/>
        </w:rPr>
        <w:t>.</w:t>
      </w:r>
    </w:p>
    <w:p w:rsidRDefault="00D47076" w:rsidP="00925BC0" w:rsidR="00D34DD3">
      <w:pPr>
        <w:tabs>
          <w:tab w:pos="567" w:val="left"/>
          <w:tab w:pos="851" w:val="left"/>
        </w:tabs>
        <w:jc w:val="both"/>
        <w:rPr>
          <w:rStyle w:val="Istaknuto"/>
          <w:i w:val="false"/>
        </w:rPr>
      </w:pPr>
      <w:r w:rsidRPr="002B7D55">
        <w:rPr>
          <w:b/>
          <w:bCs/>
        </w:rPr>
        <w:t>15/</w:t>
      </w:r>
      <w:r w:rsidRPr="001F71AE">
        <w:t xml:space="preserve"> 500/1000 suvlasničkog dijela nekretnine uključujući zemljište i zajedničke dijelove zgrade, povezanog temeljem odredbe čl.68. i 370.st.4. Zakona o vlasništvu i drugim stvarnim pravima, s vlasništvom posebnog dijela zgrade sagrađene na čest.br. 722/11, kuća broj 5B i 5C i dvorište Perjavička putina od 732m</w:t>
      </w:r>
      <w:r w:rsidRPr="0029105B">
        <w:rPr>
          <w:vertAlign w:val="superscript"/>
        </w:rPr>
        <w:t>2</w:t>
      </w:r>
      <w:r w:rsidRPr="001F71AE">
        <w:t xml:space="preserve"> ZKUL 9002, KO Gornji Stenjevec (kuća broj 5B i 5C i dvorište Perjavička putina), što u naravi predstavlja: stan oznake ST-01, koji se sastoji od prizemlja površine 82,30m</w:t>
      </w:r>
      <w:r w:rsidRPr="0029105B">
        <w:rPr>
          <w:vertAlign w:val="superscript"/>
        </w:rPr>
        <w:t>2</w:t>
      </w:r>
      <w:r w:rsidRPr="001F71AE">
        <w:t xml:space="preserve"> i kata površine 87,5m</w:t>
      </w:r>
      <w:r w:rsidRPr="0029105B">
        <w:rPr>
          <w:vertAlign w:val="superscript"/>
        </w:rPr>
        <w:t>2</w:t>
      </w:r>
      <w:r w:rsidRPr="001F71AE">
        <w:t xml:space="preserve"> i potkrovlja površine 40,3m</w:t>
      </w:r>
      <w:r w:rsidRPr="0029105B">
        <w:rPr>
          <w:vertAlign w:val="superscript"/>
        </w:rPr>
        <w:t>2</w:t>
      </w:r>
      <w:r w:rsidRPr="001F71AE">
        <w:t>, garaže u podrumu oznake G-01 površine 36,3m</w:t>
      </w:r>
      <w:r w:rsidRPr="0029105B">
        <w:rPr>
          <w:vertAlign w:val="superscript"/>
        </w:rPr>
        <w:t>2</w:t>
      </w:r>
      <w:r w:rsidRPr="001F71AE">
        <w:t>, stubišta oznake S-01, površine 2,3m</w:t>
      </w:r>
      <w:r w:rsidRPr="0029105B">
        <w:rPr>
          <w:vertAlign w:val="superscript"/>
        </w:rPr>
        <w:t>2</w:t>
      </w:r>
      <w:r w:rsidRPr="001F71AE">
        <w:t xml:space="preserve"> i sporednih dijelova nekretnine: lođe u prizemlju oznake L-01 površine 7m</w:t>
      </w:r>
      <w:r w:rsidRPr="0029105B">
        <w:rPr>
          <w:vertAlign w:val="superscript"/>
        </w:rPr>
        <w:t>2</w:t>
      </w:r>
      <w:r w:rsidRPr="001F71AE">
        <w:t>, balkona u prizemlju oznake B-01 površine 3,9m</w:t>
      </w:r>
      <w:r w:rsidRPr="0029105B">
        <w:rPr>
          <w:vertAlign w:val="superscript"/>
        </w:rPr>
        <w:t>2</w:t>
      </w:r>
      <w:r w:rsidRPr="001F71AE">
        <w:t>, terase u potkrovlju oznake T.01 površine 11m2 i vrta oznake VRT-01 površine 68m2, sve u planu posebnih dijelova nekretnine označeno plavom bojom, upisano u poduložak 1, i ¼ dijela č.zem. 722/19 dvorište od 152 m</w:t>
      </w:r>
      <w:r w:rsidRPr="0029105B">
        <w:rPr>
          <w:vertAlign w:val="superscript"/>
        </w:rPr>
        <w:t>2</w:t>
      </w:r>
      <w:r w:rsidRPr="001F71AE">
        <w:t xml:space="preserve">, Z.U.6413, K.O. Gornji Stenjevec, OGS ZG - ZK odjel Zagreb, </w:t>
      </w:r>
      <w:r w:rsidR="0029105B">
        <w:rPr>
          <w:bCs/>
        </w:rPr>
        <w:t xml:space="preserve">početna cijena </w:t>
      </w:r>
      <w:r w:rsidR="0029105B" w:rsidRPr="00B25C3F">
        <w:rPr>
          <w:b/>
          <w:bCs/>
        </w:rPr>
        <w:t>1.196.000,00 kuna</w:t>
      </w:r>
      <w:r w:rsidR="00925BC0">
        <w:rPr>
          <w:b/>
          <w:bCs/>
        </w:rPr>
        <w:t xml:space="preserve">, </w:t>
      </w:r>
      <w:r w:rsidR="00925BC0">
        <w:t>u koju cijenu nisu uključene porezne obveze</w:t>
      </w:r>
      <w:r w:rsidR="0029105B">
        <w:rPr>
          <w:bCs/>
        </w:rPr>
        <w:t xml:space="preserve">. </w:t>
      </w:r>
      <w:r w:rsidRPr="00B25C3F">
        <w:rPr>
          <w:b/>
          <w:bCs/>
        </w:rPr>
        <w:t>Napomena</w:t>
      </w:r>
      <w:r w:rsidRPr="00176E2A">
        <w:rPr>
          <w:bCs/>
        </w:rPr>
        <w:t>:</w:t>
      </w:r>
      <w:r w:rsidR="0029105B">
        <w:rPr>
          <w:bCs/>
        </w:rPr>
        <w:t xml:space="preserve"> </w:t>
      </w:r>
      <w:r w:rsidR="0029105B">
        <w:rPr>
          <w:rStyle w:val="Istaknuto"/>
          <w:i w:val="false"/>
        </w:rPr>
        <w:t>s</w:t>
      </w:r>
      <w:r w:rsidRPr="00176E2A">
        <w:rPr>
          <w:rStyle w:val="Istaknuto"/>
          <w:i w:val="false"/>
        </w:rPr>
        <w:t>tečajni dužnik stekao je vlasništvo nekretnine temeljem pravomoćnog rješenje o dosudi Općinskog građanskog suda u Zagrebu</w:t>
      </w:r>
      <w:r w:rsidRPr="001F71AE">
        <w:t xml:space="preserve">. Na </w:t>
      </w:r>
      <w:r w:rsidRPr="00176E2A">
        <w:rPr>
          <w:rStyle w:val="Istaknuto"/>
          <w:i w:val="false"/>
        </w:rPr>
        <w:t>nekretnini upisanoj u Z.U.6413 su pod Z-49584/05 i Z-21561/06 zabilježeni sporovi radi osnivanja služnosti puta. Od suda zatraženo skidanje ostalih tereta i zabilježbi koje je prop</w:t>
      </w:r>
      <w:r w:rsidR="00F21DFC">
        <w:rPr>
          <w:rStyle w:val="Istaknuto"/>
          <w:i w:val="false"/>
        </w:rPr>
        <w:t>ustio brisati</w:t>
      </w:r>
      <w:r w:rsidR="00D34DD3">
        <w:rPr>
          <w:rStyle w:val="Istaknuto"/>
          <w:i w:val="false"/>
        </w:rPr>
        <w:t xml:space="preserve"> rješenjem o dosudi.</w:t>
      </w:r>
    </w:p>
    <w:p w:rsidRDefault="00D47076" w:rsidP="00925BC0" w:rsidR="00D34DD3">
      <w:pPr>
        <w:tabs>
          <w:tab w:pos="567" w:val="left"/>
          <w:tab w:pos="851" w:val="left"/>
        </w:tabs>
        <w:jc w:val="both"/>
        <w:rPr>
          <w:rStyle w:val="Istaknuto"/>
          <w:i w:val="false"/>
        </w:rPr>
      </w:pPr>
      <w:r w:rsidRPr="0029105B">
        <w:rPr>
          <w:b/>
        </w:rPr>
        <w:t>16/</w:t>
      </w:r>
      <w:r w:rsidRPr="001F71AE">
        <w:t xml:space="preserve"> 500/1000 suvlasničkog dijela nekretnine uključujući zemljište i zajedničke dijelove zgrade, povezanog temeljem odredbe čl.68. i 370.st.4. Zakona o vlasništvu i drugim stvarnim pravima, s vlasništvom posebnog dijela zgrade sagrađena na čest.br. 722/11, kuća broj 5B i 5C i dvorište Perjavička putina od 732m</w:t>
      </w:r>
      <w:r w:rsidRPr="0029105B">
        <w:rPr>
          <w:vertAlign w:val="superscript"/>
        </w:rPr>
        <w:t>2</w:t>
      </w:r>
      <w:r w:rsidRPr="001F71AE">
        <w:t>, ZKUL 9002, KO Gornji Stenjevec (kuća broj 5B i 5C i dvorište Perjavička putina), što u naravi predstavlja: stan oznake ST-02, koji se sastoji od prizemlja površine 82,5m</w:t>
      </w:r>
      <w:r w:rsidRPr="0029105B">
        <w:rPr>
          <w:vertAlign w:val="superscript"/>
        </w:rPr>
        <w:t>2</w:t>
      </w:r>
      <w:r w:rsidRPr="001F71AE">
        <w:t xml:space="preserve"> i kata površine 88,2m</w:t>
      </w:r>
      <w:r w:rsidRPr="0029105B">
        <w:rPr>
          <w:vertAlign w:val="superscript"/>
        </w:rPr>
        <w:t>2</w:t>
      </w:r>
      <w:r w:rsidRPr="001F71AE">
        <w:t>, i potkrovlja površine 40,0m</w:t>
      </w:r>
      <w:r w:rsidRPr="0029105B">
        <w:rPr>
          <w:vertAlign w:val="superscript"/>
        </w:rPr>
        <w:t>2</w:t>
      </w:r>
      <w:r w:rsidRPr="001F71AE">
        <w:t>, garaže u podrumu oznake G-02 površine 36,0m</w:t>
      </w:r>
      <w:r w:rsidRPr="0029105B">
        <w:rPr>
          <w:vertAlign w:val="superscript"/>
        </w:rPr>
        <w:t>2</w:t>
      </w:r>
      <w:r w:rsidR="00B25C3F">
        <w:t>, stubišta ozna</w:t>
      </w:r>
      <w:r w:rsidRPr="001F71AE">
        <w:t>ke S-02 površine 2,3m</w:t>
      </w:r>
      <w:r w:rsidRPr="0029105B">
        <w:rPr>
          <w:vertAlign w:val="superscript"/>
        </w:rPr>
        <w:t>2</w:t>
      </w:r>
      <w:r w:rsidRPr="001F71AE">
        <w:t xml:space="preserve"> i sporednih dijelova nekretnine: lođe u prizemlju oznake L-02 površine 7,1m</w:t>
      </w:r>
      <w:r w:rsidRPr="0029105B">
        <w:rPr>
          <w:vertAlign w:val="superscript"/>
        </w:rPr>
        <w:t>2</w:t>
      </w:r>
      <w:r w:rsidRPr="001F71AE">
        <w:t>, balkona u prizemlju oznake B-02 površine 3,5m</w:t>
      </w:r>
      <w:r w:rsidRPr="0029105B">
        <w:rPr>
          <w:vertAlign w:val="superscript"/>
        </w:rPr>
        <w:t>2</w:t>
      </w:r>
      <w:r w:rsidRPr="001F71AE">
        <w:t>, terase u potkrovlju oznake T-02 površine 10,9m</w:t>
      </w:r>
      <w:r w:rsidRPr="0029105B">
        <w:rPr>
          <w:vertAlign w:val="superscript"/>
        </w:rPr>
        <w:t>2</w:t>
      </w:r>
      <w:r w:rsidRPr="001F71AE">
        <w:t xml:space="preserve"> i vrta oznake VRT-02 površine 62m</w:t>
      </w:r>
      <w:r w:rsidRPr="0029105B">
        <w:rPr>
          <w:vertAlign w:val="superscript"/>
        </w:rPr>
        <w:t>2</w:t>
      </w:r>
      <w:r w:rsidRPr="001F71AE">
        <w:t>, sve u Planu posebnih dijelova nekretnine označeno crvenom bojom, upisano u poduložak 2, i ¼ dijela č.zem. 722/19 dvorište od 152 m</w:t>
      </w:r>
      <w:r w:rsidRPr="0029105B">
        <w:rPr>
          <w:vertAlign w:val="superscript"/>
        </w:rPr>
        <w:t>2</w:t>
      </w:r>
      <w:r w:rsidRPr="001F71AE">
        <w:t>, Z.U. 6413, K.O. Gornji Stenjevec, OGS ZG - ZK odjel Zagreb, p</w:t>
      </w:r>
      <w:r w:rsidR="0029105B">
        <w:t xml:space="preserve">očetna cijena: </w:t>
      </w:r>
      <w:r w:rsidR="0029105B" w:rsidRPr="00B25C3F">
        <w:rPr>
          <w:b/>
        </w:rPr>
        <w:t>1.196.000,00 kuna</w:t>
      </w:r>
      <w:r w:rsidR="00F21DFC">
        <w:t xml:space="preserve">, "u koju cijenu nisu uključene porezne obveze. </w:t>
      </w:r>
      <w:r w:rsidRPr="00B25C3F">
        <w:rPr>
          <w:b/>
          <w:bCs/>
        </w:rPr>
        <w:t>Napomena</w:t>
      </w:r>
      <w:r w:rsidRPr="00176E2A">
        <w:rPr>
          <w:bCs/>
        </w:rPr>
        <w:t>:</w:t>
      </w:r>
      <w:r w:rsidR="0029105B">
        <w:rPr>
          <w:bCs/>
        </w:rPr>
        <w:t xml:space="preserve"> s</w:t>
      </w:r>
      <w:r w:rsidRPr="00176E2A">
        <w:rPr>
          <w:rStyle w:val="Istaknuto"/>
          <w:i w:val="false"/>
        </w:rPr>
        <w:t xml:space="preserve">tečajni dužnik stekao je vlasništvo nekretnine temeljem pravomoćnog rješenje o dosudi Općinskog građanskog suda u Zagrebu. Na nekretnini upisanoj u Z.U.6413 su pod Z-49584/05 i Z-21561/06 zabilježeni sporovi radi osnivanja služnosti puta. Od suda zatraženo skidanje ostalih tereta i zabilježbi koje je </w:t>
      </w:r>
      <w:r w:rsidR="00D34DD3">
        <w:rPr>
          <w:rStyle w:val="Istaknuto"/>
          <w:i w:val="false"/>
        </w:rPr>
        <w:t>propustio brisati rješenjem o dosudi.</w:t>
      </w:r>
    </w:p>
    <w:p w:rsidRDefault="00D47076" w:rsidP="00925BC0" w:rsidR="0029105B" w:rsidRPr="00F21DFC">
      <w:pPr>
        <w:tabs>
          <w:tab w:pos="567" w:val="left"/>
          <w:tab w:pos="851" w:val="left"/>
        </w:tabs>
        <w:jc w:val="both"/>
      </w:pPr>
      <w:r w:rsidRPr="0029105B">
        <w:rPr>
          <w:b/>
        </w:rPr>
        <w:t>17/</w:t>
      </w:r>
      <w:r w:rsidRPr="001F71AE">
        <w:t xml:space="preserve"> Nekretnine </w:t>
      </w:r>
      <w:r w:rsidR="00925BC0">
        <w:t>prodana.</w:t>
      </w:r>
    </w:p>
    <w:p w:rsidRDefault="00D47076" w:rsidP="00480DCD" w:rsidR="0029105B">
      <w:pPr>
        <w:tabs>
          <w:tab w:pos="567" w:val="left"/>
          <w:tab w:pos="7513" w:val="left"/>
        </w:tabs>
        <w:jc w:val="both"/>
        <w:rPr>
          <w:rStyle w:val="Istaknuto"/>
          <w:i w:val="false"/>
        </w:rPr>
      </w:pPr>
      <w:r w:rsidRPr="0029105B">
        <w:rPr>
          <w:b/>
          <w:bCs/>
        </w:rPr>
        <w:t>18/</w:t>
      </w:r>
      <w:r w:rsidRPr="00176E2A">
        <w:rPr>
          <w:bCs/>
        </w:rPr>
        <w:t xml:space="preserve"> </w:t>
      </w:r>
      <w:r w:rsidRPr="001F71AE">
        <w:t>Nekretnine oznake: kat.čest. 372/2 zgrada od 396m</w:t>
      </w:r>
      <w:r w:rsidRPr="0029105B">
        <w:rPr>
          <w:vertAlign w:val="superscript"/>
        </w:rPr>
        <w:t>2</w:t>
      </w:r>
      <w:r w:rsidRPr="001F71AE">
        <w:t xml:space="preserve"> i neplodno od 400m</w:t>
      </w:r>
      <w:r w:rsidRPr="0029105B">
        <w:rPr>
          <w:vertAlign w:val="superscript"/>
        </w:rPr>
        <w:t>2</w:t>
      </w:r>
      <w:r w:rsidRPr="001F71AE">
        <w:t xml:space="preserve">, </w:t>
      </w:r>
      <w:r w:rsidR="00F21DFC">
        <w:t>161/163 dijela kat. čest. 372/3</w:t>
      </w:r>
      <w:r w:rsidRPr="001F71AE">
        <w:t xml:space="preserve"> neplodno od 163m</w:t>
      </w:r>
      <w:r w:rsidRPr="0029105B">
        <w:rPr>
          <w:vertAlign w:val="superscript"/>
        </w:rPr>
        <w:t>2</w:t>
      </w:r>
      <w:r w:rsidR="00F21DFC">
        <w:t xml:space="preserve"> ili novoformirana kat. čest. 372/3 neplodno 161 m</w:t>
      </w:r>
      <w:r w:rsidR="00F21DFC" w:rsidRPr="00F21DFC">
        <w:rPr>
          <w:vertAlign w:val="superscript"/>
        </w:rPr>
        <w:t>2</w:t>
      </w:r>
      <w:r w:rsidR="00F21DFC">
        <w:t xml:space="preserve">, </w:t>
      </w:r>
      <w:r w:rsidRPr="001F71AE">
        <w:t>372/4 neplodno od 770m</w:t>
      </w:r>
      <w:r w:rsidRPr="0029105B">
        <w:rPr>
          <w:vertAlign w:val="superscript"/>
        </w:rPr>
        <w:t>2</w:t>
      </w:r>
      <w:r w:rsidRPr="001F71AE">
        <w:t>, 372/5 zgrada od 114m</w:t>
      </w:r>
      <w:r w:rsidRPr="0029105B">
        <w:rPr>
          <w:vertAlign w:val="superscript"/>
        </w:rPr>
        <w:t>2</w:t>
      </w:r>
      <w:r w:rsidRPr="001F71AE">
        <w:t xml:space="preserve"> i neplodno od 614m</w:t>
      </w:r>
      <w:r w:rsidRPr="0029105B">
        <w:rPr>
          <w:vertAlign w:val="superscript"/>
        </w:rPr>
        <w:t>2</w:t>
      </w:r>
      <w:r w:rsidRPr="001F71AE">
        <w:t>, 372/7 neplodno od 799m</w:t>
      </w:r>
      <w:r w:rsidRPr="0029105B">
        <w:rPr>
          <w:vertAlign w:val="superscript"/>
        </w:rPr>
        <w:t>2</w:t>
      </w:r>
      <w:r w:rsidRPr="001F71AE">
        <w:t>, 372/9 zgrada od 372m</w:t>
      </w:r>
      <w:r w:rsidRPr="0029105B">
        <w:rPr>
          <w:vertAlign w:val="superscript"/>
        </w:rPr>
        <w:t>2</w:t>
      </w:r>
      <w:r w:rsidRPr="001F71AE">
        <w:t xml:space="preserve"> i neplodno od 442m</w:t>
      </w:r>
      <w:r w:rsidRPr="0029105B">
        <w:rPr>
          <w:vertAlign w:val="superscript"/>
        </w:rPr>
        <w:t>2</w:t>
      </w:r>
      <w:r w:rsidRPr="001F71AE">
        <w:t>, upisane u ZKUL 3003, KO Kaštel Lukšić, Općinski sud u Splitu – ZK odjel u Kaštel Lukšiću</w:t>
      </w:r>
      <w:r w:rsidRPr="00176E2A">
        <w:rPr>
          <w:bCs/>
        </w:rPr>
        <w:t>,</w:t>
      </w:r>
      <w:r w:rsidR="0029105B">
        <w:rPr>
          <w:bCs/>
        </w:rPr>
        <w:t xml:space="preserve"> početna cijena </w:t>
      </w:r>
      <w:r w:rsidR="0029105B" w:rsidRPr="00B25C3F">
        <w:rPr>
          <w:b/>
          <w:bCs/>
        </w:rPr>
        <w:t>2.540.000,00 kuna</w:t>
      </w:r>
      <w:r w:rsidR="00F21DFC">
        <w:rPr>
          <w:b/>
          <w:bCs/>
        </w:rPr>
        <w:t xml:space="preserve">, </w:t>
      </w:r>
      <w:r w:rsidR="00F21DFC">
        <w:t>u koju cijenu nisu uključene porezne obveze</w:t>
      </w:r>
      <w:r w:rsidR="0029105B">
        <w:rPr>
          <w:bCs/>
        </w:rPr>
        <w:t xml:space="preserve">. </w:t>
      </w:r>
      <w:r w:rsidRPr="00B25C3F">
        <w:rPr>
          <w:b/>
          <w:bCs/>
        </w:rPr>
        <w:t>Napomena</w:t>
      </w:r>
      <w:r w:rsidRPr="00176E2A">
        <w:rPr>
          <w:bCs/>
        </w:rPr>
        <w:t>:</w:t>
      </w:r>
      <w:r w:rsidR="00B25C3F">
        <w:rPr>
          <w:bCs/>
        </w:rPr>
        <w:t xml:space="preserve"> s</w:t>
      </w:r>
      <w:r w:rsidRPr="00176E2A">
        <w:rPr>
          <w:rStyle w:val="Istaknuto"/>
          <w:i w:val="false"/>
        </w:rPr>
        <w:t xml:space="preserve">tečajni dužnik stekao je vlasništvo nekretnine temeljem pravomoćnog rješenje o dosudi Općinskog suda u Splitu. U tijeku je izrada parcelacijskog elaborata po kojem se č.zem. 372/3 </w:t>
      </w:r>
      <w:r w:rsidR="00F21DFC">
        <w:rPr>
          <w:rStyle w:val="Istaknuto"/>
          <w:i w:val="false"/>
        </w:rPr>
        <w:t>od 163m</w:t>
      </w:r>
      <w:r w:rsidR="00F21DFC" w:rsidRPr="00F21DFC">
        <w:rPr>
          <w:rStyle w:val="Istaknuto"/>
          <w:i w:val="false"/>
          <w:vertAlign w:val="superscript"/>
        </w:rPr>
        <w:t>2</w:t>
      </w:r>
      <w:r w:rsidR="00F21DFC">
        <w:rPr>
          <w:rStyle w:val="Istaknuto"/>
          <w:i w:val="false"/>
        </w:rPr>
        <w:t xml:space="preserve"> </w:t>
      </w:r>
      <w:r w:rsidRPr="00176E2A">
        <w:rPr>
          <w:rStyle w:val="Istaknuto"/>
          <w:i w:val="false"/>
        </w:rPr>
        <w:t>cijepa na 372/3 od 161 m</w:t>
      </w:r>
      <w:r w:rsidRPr="0029105B">
        <w:rPr>
          <w:rStyle w:val="Istaknuto"/>
          <w:i w:val="false"/>
          <w:vertAlign w:val="superscript"/>
        </w:rPr>
        <w:t>2</w:t>
      </w:r>
      <w:r w:rsidRPr="00176E2A">
        <w:rPr>
          <w:rStyle w:val="Istaknuto"/>
          <w:i w:val="false"/>
        </w:rPr>
        <w:t xml:space="preserve"> i 372/14 od 2 m</w:t>
      </w:r>
      <w:r w:rsidRPr="0029105B">
        <w:rPr>
          <w:rStyle w:val="Istaknuto"/>
          <w:i w:val="false"/>
          <w:vertAlign w:val="superscript"/>
        </w:rPr>
        <w:t>2</w:t>
      </w:r>
      <w:r w:rsidR="00F21DFC">
        <w:rPr>
          <w:rStyle w:val="Istaknuto"/>
          <w:i w:val="false"/>
        </w:rPr>
        <w:t xml:space="preserve"> (prodana Gradu Kaštela). </w:t>
      </w:r>
      <w:r w:rsidRPr="00176E2A">
        <w:rPr>
          <w:rStyle w:val="Istaknuto"/>
          <w:i w:val="false"/>
        </w:rPr>
        <w:t xml:space="preserve">Na nekretnini je pod br.Z-1568/99 zabilježba da je upis zgrada i skladišta na dijelu </w:t>
      </w:r>
      <w:r w:rsidR="0029105B">
        <w:rPr>
          <w:rStyle w:val="Istaknuto"/>
          <w:i w:val="false"/>
        </w:rPr>
        <w:t xml:space="preserve">č. zem. 372/2 izvršen bez uporabne dozvole. </w:t>
      </w:r>
    </w:p>
    <w:p w:rsidRDefault="00D47076" w:rsidP="00480DCD" w:rsidR="0029105B">
      <w:pPr>
        <w:tabs>
          <w:tab w:pos="567" w:val="left"/>
          <w:tab w:pos="7513" w:val="left"/>
        </w:tabs>
        <w:jc w:val="both"/>
        <w:rPr>
          <w:rStyle w:val="Istaknuto"/>
          <w:i w:val="false"/>
        </w:rPr>
      </w:pPr>
      <w:r w:rsidRPr="0029105B">
        <w:rPr>
          <w:b/>
        </w:rPr>
        <w:t>19/</w:t>
      </w:r>
      <w:r w:rsidRPr="001F71AE">
        <w:t xml:space="preserve"> Nekretnine oznake: čest.zgr. 383, kuća od 194m</w:t>
      </w:r>
      <w:r w:rsidRPr="0029105B">
        <w:rPr>
          <w:vertAlign w:val="superscript"/>
        </w:rPr>
        <w:t>2</w:t>
      </w:r>
      <w:r w:rsidRPr="001F71AE">
        <w:t>, čest.zem 1632/1 vrt od 879m</w:t>
      </w:r>
      <w:r w:rsidRPr="0029105B">
        <w:rPr>
          <w:vertAlign w:val="superscript"/>
        </w:rPr>
        <w:t>2</w:t>
      </w:r>
      <w:r w:rsidRPr="001F71AE">
        <w:t>, 1632/2 put od 120m</w:t>
      </w:r>
      <w:r w:rsidRPr="0029105B">
        <w:rPr>
          <w:vertAlign w:val="superscript"/>
        </w:rPr>
        <w:t>2</w:t>
      </w:r>
      <w:r w:rsidRPr="001F71AE">
        <w:t>, 1632/3 vrt od 791m</w:t>
      </w:r>
      <w:r w:rsidRPr="0029105B">
        <w:rPr>
          <w:vertAlign w:val="superscript"/>
        </w:rPr>
        <w:t>2</w:t>
      </w:r>
      <w:r w:rsidRPr="001F71AE">
        <w:t>, 1632/4 dvorište od 605m</w:t>
      </w:r>
      <w:r w:rsidRPr="0029105B">
        <w:rPr>
          <w:vertAlign w:val="superscript"/>
        </w:rPr>
        <w:t>2</w:t>
      </w:r>
      <w:r w:rsidRPr="001F71AE">
        <w:t>, 1632/5 šuma od 492m</w:t>
      </w:r>
      <w:r w:rsidRPr="0029105B">
        <w:rPr>
          <w:vertAlign w:val="superscript"/>
        </w:rPr>
        <w:t>2</w:t>
      </w:r>
      <w:r w:rsidRPr="001F71AE">
        <w:t xml:space="preserve">, </w:t>
      </w:r>
      <w:r w:rsidRPr="001F71AE">
        <w:lastRenderedPageBreak/>
        <w:t>upisane u ZKUL 1018, KO Kaštel Stari i čest.zem. 1630/1, pašnjak od 2752m</w:t>
      </w:r>
      <w:r w:rsidRPr="0029105B">
        <w:rPr>
          <w:vertAlign w:val="superscript"/>
        </w:rPr>
        <w:t>2</w:t>
      </w:r>
      <w:r w:rsidRPr="001F71AE">
        <w:t xml:space="preserve">, upisana u ZKUL 1456, KO Kaštel Stari, u naravi “Zeničko odmaralište”, Općinski sud u Splitu – ZK odjel u Kaštel Lukšiću, početna cijena </w:t>
      </w:r>
      <w:r w:rsidRPr="00B25C3F">
        <w:rPr>
          <w:b/>
        </w:rPr>
        <w:t xml:space="preserve">12.991.000,00 </w:t>
      </w:r>
      <w:r w:rsidR="0029105B" w:rsidRPr="00B25C3F">
        <w:rPr>
          <w:b/>
        </w:rPr>
        <w:t>kuna</w:t>
      </w:r>
      <w:r w:rsidR="00F21DFC">
        <w:rPr>
          <w:b/>
        </w:rPr>
        <w:t xml:space="preserve">, </w:t>
      </w:r>
      <w:r w:rsidR="00F21DFC">
        <w:t>u koju cijenu nisu uključene porezne obveze</w:t>
      </w:r>
      <w:r w:rsidRPr="001F71AE">
        <w:t xml:space="preserve">. </w:t>
      </w:r>
      <w:r w:rsidRPr="00B25C3F">
        <w:rPr>
          <w:b/>
        </w:rPr>
        <w:t>Napomena</w:t>
      </w:r>
      <w:r w:rsidRPr="001F71AE">
        <w:t xml:space="preserve">: </w:t>
      </w:r>
      <w:r w:rsidRPr="00176E2A">
        <w:rPr>
          <w:rStyle w:val="Istaknuto"/>
          <w:i w:val="false"/>
        </w:rPr>
        <w:t>Stečajni dužnik stekao je vlasništvo nekretnine temeljem pravomoćnog rješenja o dosudi Općinskog suda u Splitu. Nekretnine upisane u ZKUL 1018 i ZKUL 1456 KO Kaštel Stari, kao kulturno dobro, predmet su preventivne zaštite. Zabilježba preventivne zaštite predmetnih nekretnina upisana je u zemljišnim knjigama za KO Kaštel Stari temeljem rješenja nadležnog suda broj Z-1831/07. U skladu s odredbama čl.38, a u svezi s čl.37. i 37a Zakona o zaštiti i očuvanju kulturnih dobara Republika Hrvatska, županija odnosno grad ili općina na području kojeg se predmetne nekretnine nalaze imaju pravo prvokupa. Ovim putem upozorava se kupce ponuditelje zainteresirane za predmetne nekretnine kako će prije realizacije njihove ponude za kupnju, iste nekretnine biti ponuđene nositeljima prava prvokupa po ponuđenoj cijeni. Po očitovanju nositelja prava prvokupa</w:t>
      </w:r>
      <w:r w:rsidR="0029105B">
        <w:rPr>
          <w:rStyle w:val="Istaknuto"/>
          <w:i w:val="false"/>
        </w:rPr>
        <w:t xml:space="preserve"> odnosno isteka zakonskog rok</w:t>
      </w:r>
      <w:r w:rsidRPr="00176E2A">
        <w:rPr>
          <w:rStyle w:val="Istaknuto"/>
          <w:i w:val="false"/>
        </w:rPr>
        <w:t xml:space="preserve"> za očitovanje na istu ponudu, ponuditelji će se obavijestiti o prihvaćanju ili neprihvaćanju nositelja prava prvokupa glede kupnje predmetnih nekretnina. Od suda zatraženo hitno provođenje upisa vlasništva u </w:t>
      </w:r>
      <w:r w:rsidR="0029105B">
        <w:rPr>
          <w:rStyle w:val="Istaknuto"/>
          <w:i w:val="false"/>
        </w:rPr>
        <w:t>korist stečajnog dužnika i brisanje t</w:t>
      </w:r>
      <w:r w:rsidR="00925BC0">
        <w:rPr>
          <w:rStyle w:val="Istaknuto"/>
          <w:i w:val="false"/>
        </w:rPr>
        <w:t>ereta</w:t>
      </w:r>
      <w:r w:rsidR="00925BC0">
        <w:t>.</w:t>
      </w:r>
    </w:p>
    <w:p w:rsidRDefault="0029105B" w:rsidP="00480DCD" w:rsidR="0029105B">
      <w:pPr>
        <w:tabs>
          <w:tab w:pos="567" w:val="left"/>
          <w:tab w:pos="7513" w:val="left"/>
        </w:tabs>
        <w:jc w:val="both"/>
        <w:rPr>
          <w:rStyle w:val="Istaknuto"/>
          <w:i w:val="false"/>
        </w:rPr>
      </w:pPr>
      <w:r w:rsidRPr="0029105B">
        <w:rPr>
          <w:rStyle w:val="Istaknuto"/>
          <w:b/>
          <w:i w:val="false"/>
        </w:rPr>
        <w:t>20/</w:t>
      </w:r>
      <w:r>
        <w:rPr>
          <w:rStyle w:val="Istaknuto"/>
          <w:i w:val="false"/>
        </w:rPr>
        <w:t xml:space="preserve"> Nekretnina  prodana.</w:t>
      </w:r>
    </w:p>
    <w:p w:rsidRDefault="00D47076" w:rsidP="0029105B" w:rsidR="00F21DFC">
      <w:pPr>
        <w:tabs>
          <w:tab w:pos="567" w:val="left"/>
          <w:tab w:pos="7513" w:val="left"/>
        </w:tabs>
        <w:jc w:val="both"/>
      </w:pPr>
      <w:r w:rsidRPr="0029105B">
        <w:rPr>
          <w:b/>
          <w:bCs/>
        </w:rPr>
        <w:t>21</w:t>
      </w:r>
      <w:r w:rsidR="0029105B" w:rsidRPr="0029105B">
        <w:rPr>
          <w:b/>
          <w:bCs/>
        </w:rPr>
        <w:t>/</w:t>
      </w:r>
      <w:r w:rsidRPr="00176E2A">
        <w:rPr>
          <w:bCs/>
        </w:rPr>
        <w:t xml:space="preserve"> </w:t>
      </w:r>
      <w:r w:rsidRPr="001F71AE">
        <w:t>Nekretnine upisane u zemljišnim knjigama Općinskog suda u Samoboru,</w:t>
      </w:r>
      <w:r w:rsidR="0029105B">
        <w:t xml:space="preserve"> </w:t>
      </w:r>
      <w:r w:rsidRPr="001F71AE">
        <w:t>označene kao k.č.br.-i: 1529/1, 1529/4, 1529/5, 1529/6, 1529/7 i 1529/8 ZU 3751,k.o. Rakovica u naravi oranice ukupne površine 1843 m</w:t>
      </w:r>
      <w:r w:rsidRPr="00F21DFC">
        <w:rPr>
          <w:vertAlign w:val="superscript"/>
        </w:rPr>
        <w:t>2</w:t>
      </w:r>
      <w:r w:rsidRPr="001F71AE">
        <w:t xml:space="preserve">, </w:t>
      </w:r>
      <w:r w:rsidR="0029105B">
        <w:rPr>
          <w:bCs/>
        </w:rPr>
        <w:t xml:space="preserve">početna cijena </w:t>
      </w:r>
      <w:r w:rsidR="0029105B" w:rsidRPr="00B25C3F">
        <w:rPr>
          <w:b/>
          <w:bCs/>
        </w:rPr>
        <w:t>132.000,00</w:t>
      </w:r>
      <w:r w:rsidR="00B25C3F">
        <w:rPr>
          <w:b/>
          <w:bCs/>
        </w:rPr>
        <w:t xml:space="preserve"> </w:t>
      </w:r>
      <w:r w:rsidR="0029105B" w:rsidRPr="00B25C3F">
        <w:rPr>
          <w:b/>
          <w:bCs/>
        </w:rPr>
        <w:t>kuna</w:t>
      </w:r>
      <w:r w:rsidR="00F21DFC">
        <w:rPr>
          <w:bCs/>
        </w:rPr>
        <w:t xml:space="preserve">, </w:t>
      </w:r>
      <w:r w:rsidR="00F21DFC">
        <w:t>u koju cijenu nisu uključene porezne obveze.</w:t>
      </w:r>
    </w:p>
    <w:p w:rsidRDefault="00D47076" w:rsidP="0029105B" w:rsidR="0029105B">
      <w:pPr>
        <w:tabs>
          <w:tab w:pos="567" w:val="left"/>
          <w:tab w:pos="7513" w:val="left"/>
        </w:tabs>
        <w:jc w:val="both"/>
        <w:rPr>
          <w:rStyle w:val="Istaknuto"/>
          <w:i w:val="false"/>
        </w:rPr>
      </w:pPr>
      <w:r w:rsidRPr="00B25C3F">
        <w:rPr>
          <w:b/>
          <w:bCs/>
        </w:rPr>
        <w:t>Napomena</w:t>
      </w:r>
      <w:r w:rsidRPr="00176E2A">
        <w:rPr>
          <w:bCs/>
        </w:rPr>
        <w:t>:</w:t>
      </w:r>
      <w:r w:rsidR="00B25C3F">
        <w:rPr>
          <w:bCs/>
        </w:rPr>
        <w:t xml:space="preserve"> s</w:t>
      </w:r>
      <w:r w:rsidRPr="00176E2A">
        <w:rPr>
          <w:rStyle w:val="Istaknuto"/>
          <w:i w:val="false"/>
        </w:rPr>
        <w:t xml:space="preserve">tečajni dužnik stekao je vlasništvo nekretnine temeljem pravomoćnog rješenja </w:t>
      </w:r>
      <w:r w:rsidR="00925BC0">
        <w:rPr>
          <w:rStyle w:val="Istaknuto"/>
          <w:i w:val="false"/>
        </w:rPr>
        <w:t>Općinskog suda u Samoboru</w:t>
      </w:r>
      <w:r w:rsidR="00925BC0">
        <w:t>.</w:t>
      </w:r>
    </w:p>
    <w:p w:rsidRDefault="00D47076" w:rsidP="0029105B" w:rsidR="00B25C3F">
      <w:pPr>
        <w:tabs>
          <w:tab w:pos="567" w:val="left"/>
          <w:tab w:pos="7513" w:val="left"/>
        </w:tabs>
        <w:jc w:val="both"/>
        <w:rPr>
          <w:rStyle w:val="Istaknuto"/>
          <w:i w:val="false"/>
        </w:rPr>
      </w:pPr>
      <w:r w:rsidRPr="0029105B">
        <w:rPr>
          <w:b/>
          <w:bCs/>
        </w:rPr>
        <w:t>22/</w:t>
      </w:r>
      <w:r w:rsidRPr="00176E2A">
        <w:rPr>
          <w:bCs/>
        </w:rPr>
        <w:t xml:space="preserve"> </w:t>
      </w:r>
      <w:r w:rsidRPr="001F71AE">
        <w:t>Nekretnine upisane u zemljišnim knjigama Općinskog suda u Delnicama, označene kao čest.br.10369, sjenokoša u Lučica od 1543 m</w:t>
      </w:r>
      <w:r w:rsidRPr="0029105B">
        <w:rPr>
          <w:vertAlign w:val="superscript"/>
        </w:rPr>
        <w:t>2</w:t>
      </w:r>
      <w:r w:rsidRPr="001F71AE">
        <w:t xml:space="preserve"> i čest.br. 10374/1, livada u Lučici površine od 1878 m</w:t>
      </w:r>
      <w:r w:rsidRPr="0029105B">
        <w:rPr>
          <w:vertAlign w:val="superscript"/>
        </w:rPr>
        <w:t>2</w:t>
      </w:r>
      <w:r w:rsidRPr="001F71AE">
        <w:t xml:space="preserve">, ZU 2364, k.o. Delnice I, zemljište unutar granica građevinskog područja proizvodne namjene, pretežno industrijska namjena, </w:t>
      </w:r>
      <w:r w:rsidRPr="00176E2A">
        <w:rPr>
          <w:bCs/>
        </w:rPr>
        <w:t xml:space="preserve">početna cijena </w:t>
      </w:r>
      <w:r w:rsidRPr="00B25C3F">
        <w:rPr>
          <w:b/>
          <w:bCs/>
        </w:rPr>
        <w:t xml:space="preserve">168.000,00 </w:t>
      </w:r>
      <w:r w:rsidR="0029105B" w:rsidRPr="00B25C3F">
        <w:rPr>
          <w:b/>
          <w:bCs/>
        </w:rPr>
        <w:t>kuna</w:t>
      </w:r>
      <w:r w:rsidR="00F21DFC">
        <w:rPr>
          <w:b/>
          <w:bCs/>
        </w:rPr>
        <w:t xml:space="preserve">, </w:t>
      </w:r>
      <w:r w:rsidR="00F21DFC">
        <w:t>u koju cijenu nisu uključene porezne obveze</w:t>
      </w:r>
      <w:r w:rsidR="0029105B">
        <w:t xml:space="preserve">. </w:t>
      </w:r>
      <w:r w:rsidRPr="00B25C3F">
        <w:rPr>
          <w:b/>
          <w:bCs/>
        </w:rPr>
        <w:t>Napomena</w:t>
      </w:r>
      <w:r w:rsidRPr="00176E2A">
        <w:rPr>
          <w:bCs/>
        </w:rPr>
        <w:t>:</w:t>
      </w:r>
      <w:r w:rsidR="00B25C3F">
        <w:rPr>
          <w:bCs/>
        </w:rPr>
        <w:t xml:space="preserve"> s</w:t>
      </w:r>
      <w:r w:rsidRPr="00176E2A">
        <w:rPr>
          <w:rStyle w:val="Istaknuto"/>
          <w:i w:val="false"/>
        </w:rPr>
        <w:t>tečajni dužnik stekao je vlasništvo nekretnine temeljem pravomoćnog rješenja Općinskog suda</w:t>
      </w:r>
      <w:r w:rsidR="00925BC0">
        <w:rPr>
          <w:rStyle w:val="Istaknuto"/>
          <w:i w:val="false"/>
        </w:rPr>
        <w:t xml:space="preserve"> u Delnicama</w:t>
      </w:r>
      <w:r w:rsidR="00925BC0">
        <w:t>.</w:t>
      </w:r>
    </w:p>
    <w:p w:rsidRDefault="00D47076" w:rsidP="0029105B" w:rsidR="0029105B">
      <w:pPr>
        <w:tabs>
          <w:tab w:pos="567" w:val="left"/>
          <w:tab w:pos="7513" w:val="left"/>
        </w:tabs>
        <w:jc w:val="both"/>
        <w:rPr>
          <w:rStyle w:val="Istaknuto"/>
          <w:i w:val="false"/>
        </w:rPr>
      </w:pPr>
      <w:r w:rsidRPr="0029105B">
        <w:rPr>
          <w:b/>
          <w:bCs/>
        </w:rPr>
        <w:t>23/</w:t>
      </w:r>
      <w:r w:rsidRPr="00176E2A">
        <w:rPr>
          <w:bCs/>
        </w:rPr>
        <w:t xml:space="preserve"> </w:t>
      </w:r>
      <w:r w:rsidRPr="001F71AE">
        <w:t>Nekretnina upisana u zemljišnim knjigama Općinskog suda u Supetru označene kao:</w:t>
      </w:r>
      <w:r w:rsidR="0029105B">
        <w:t xml:space="preserve"> </w:t>
      </w:r>
      <w:r w:rsidRPr="001F71AE">
        <w:t>3/10 dijela čes.zem. 5209/22, pašnjak zvan „Kuk“, od 6740 m2,a koji suvlasnički dio predstavlja: 2022 m</w:t>
      </w:r>
      <w:r w:rsidRPr="0029105B">
        <w:rPr>
          <w:vertAlign w:val="superscript"/>
        </w:rPr>
        <w:t>2</w:t>
      </w:r>
      <w:r w:rsidRPr="001F71AE">
        <w:t>,</w:t>
      </w:r>
      <w:r w:rsidR="0029105B">
        <w:t xml:space="preserve"> </w:t>
      </w:r>
      <w:r w:rsidRPr="001F71AE">
        <w:t xml:space="preserve">ZU 2926 k.o. Bol, zemljište izvan granica građevinskog područja </w:t>
      </w:r>
      <w:r w:rsidR="0029105B">
        <w:rPr>
          <w:bCs/>
        </w:rPr>
        <w:t xml:space="preserve">početna cijena </w:t>
      </w:r>
      <w:r w:rsidR="0029105B" w:rsidRPr="00B25C3F">
        <w:rPr>
          <w:b/>
          <w:bCs/>
        </w:rPr>
        <w:t>157.000,00 kuna</w:t>
      </w:r>
      <w:r w:rsidR="00F21DFC">
        <w:rPr>
          <w:bCs/>
        </w:rPr>
        <w:t xml:space="preserve">, </w:t>
      </w:r>
      <w:r w:rsidR="00F21DFC">
        <w:t>u koju cijenu nisu uključene porezne obveze.</w:t>
      </w:r>
      <w:r w:rsidRPr="001F71AE">
        <w:t xml:space="preserve"> </w:t>
      </w:r>
      <w:r w:rsidRPr="00B25C3F">
        <w:rPr>
          <w:b/>
          <w:bCs/>
        </w:rPr>
        <w:t>Napomena</w:t>
      </w:r>
      <w:r w:rsidRPr="00176E2A">
        <w:rPr>
          <w:bCs/>
        </w:rPr>
        <w:t>:</w:t>
      </w:r>
      <w:r w:rsidRPr="00176E2A">
        <w:rPr>
          <w:rStyle w:val="Istaknuto"/>
          <w:i w:val="false"/>
        </w:rPr>
        <w:t xml:space="preserve"> </w:t>
      </w:r>
      <w:r w:rsidR="00B25C3F">
        <w:rPr>
          <w:rStyle w:val="Istaknuto"/>
          <w:i w:val="false"/>
        </w:rPr>
        <w:t>s</w:t>
      </w:r>
      <w:r w:rsidRPr="00176E2A">
        <w:rPr>
          <w:rStyle w:val="Istaknuto"/>
          <w:i w:val="false"/>
        </w:rPr>
        <w:t xml:space="preserve">tečajni dužnik stekao je nekretninu temeljem pravomoćnog </w:t>
      </w:r>
      <w:r w:rsidR="0029105B">
        <w:rPr>
          <w:rStyle w:val="Istaknuto"/>
          <w:i w:val="false"/>
        </w:rPr>
        <w:t xml:space="preserve">rješenja o </w:t>
      </w:r>
      <w:r w:rsidR="00925BC0">
        <w:rPr>
          <w:rStyle w:val="Istaknuto"/>
          <w:i w:val="false"/>
        </w:rPr>
        <w:t>dosudi Općinskog suda u Supetru</w:t>
      </w:r>
      <w:r w:rsidR="00925BC0">
        <w:t>.</w:t>
      </w:r>
    </w:p>
    <w:p w:rsidRDefault="00D47076" w:rsidP="0029105B" w:rsidR="00D34DD3">
      <w:pPr>
        <w:tabs>
          <w:tab w:pos="567" w:val="left"/>
          <w:tab w:pos="7513" w:val="left"/>
        </w:tabs>
        <w:jc w:val="both"/>
        <w:rPr>
          <w:rStyle w:val="Istaknuto"/>
          <w:i w:val="false"/>
        </w:rPr>
      </w:pPr>
      <w:r w:rsidRPr="0029105B">
        <w:rPr>
          <w:b/>
          <w:bCs/>
        </w:rPr>
        <w:t>24/</w:t>
      </w:r>
      <w:r w:rsidRPr="00176E2A">
        <w:rPr>
          <w:bCs/>
        </w:rPr>
        <w:t xml:space="preserve"> </w:t>
      </w:r>
      <w:r w:rsidRPr="001F71AE">
        <w:t>Nekretnina upisana u zemljišnim knjigama Općinskog građanskog suda u Zagrebu, označene kao kat.čest.1879/1 stambena zgrada i dvorište, Zagreb, Petrova 88 308 m</w:t>
      </w:r>
      <w:r w:rsidRPr="0029105B">
        <w:rPr>
          <w:vertAlign w:val="superscript"/>
        </w:rPr>
        <w:t>2</w:t>
      </w:r>
      <w:r w:rsidRPr="001F71AE">
        <w:t xml:space="preserve">, ZU 7507, k.o. Grad Zagreb, </w:t>
      </w:r>
      <w:r w:rsidR="0029105B">
        <w:rPr>
          <w:bCs/>
        </w:rPr>
        <w:t xml:space="preserve">početna cijena </w:t>
      </w:r>
      <w:r w:rsidR="0029105B" w:rsidRPr="009B58A9">
        <w:rPr>
          <w:b/>
          <w:bCs/>
        </w:rPr>
        <w:t>3.192.000,00 kuna</w:t>
      </w:r>
      <w:r w:rsidR="00F21DFC">
        <w:rPr>
          <w:b/>
          <w:bCs/>
        </w:rPr>
        <w:t xml:space="preserve">, </w:t>
      </w:r>
      <w:r w:rsidR="00F21DFC">
        <w:t>u koju cijenu nisu uključene porezne obveze</w:t>
      </w:r>
      <w:r w:rsidR="0029105B">
        <w:rPr>
          <w:bCs/>
        </w:rPr>
        <w:t xml:space="preserve">. </w:t>
      </w:r>
      <w:r w:rsidRPr="009B58A9">
        <w:rPr>
          <w:b/>
          <w:bCs/>
        </w:rPr>
        <w:t>Napomena</w:t>
      </w:r>
      <w:r w:rsidRPr="00176E2A">
        <w:rPr>
          <w:bCs/>
        </w:rPr>
        <w:t>:</w:t>
      </w:r>
      <w:r w:rsidRPr="00176E2A">
        <w:rPr>
          <w:rStyle w:val="Istaknuto"/>
          <w:i w:val="false"/>
        </w:rPr>
        <w:t xml:space="preserve"> </w:t>
      </w:r>
      <w:r w:rsidR="009B58A9">
        <w:rPr>
          <w:rStyle w:val="Istaknuto"/>
          <w:i w:val="false"/>
        </w:rPr>
        <w:t>s</w:t>
      </w:r>
      <w:r w:rsidRPr="00176E2A">
        <w:rPr>
          <w:rStyle w:val="Istaknuto"/>
          <w:i w:val="false"/>
        </w:rPr>
        <w:t xml:space="preserve">tečajni dužnik stekao je nekretninu temeljem pravomoćnog </w:t>
      </w:r>
      <w:r w:rsidR="00D34DD3">
        <w:rPr>
          <w:rStyle w:val="Istaknuto"/>
          <w:i w:val="false"/>
        </w:rPr>
        <w:t>rješenje o dosudi Trgovačkog suda u Zagrebu.</w:t>
      </w:r>
    </w:p>
    <w:p w:rsidRDefault="00D47076" w:rsidP="0029105B" w:rsidR="00D34DD3">
      <w:pPr>
        <w:tabs>
          <w:tab w:pos="567" w:val="left"/>
          <w:tab w:pos="7513" w:val="left"/>
        </w:tabs>
        <w:jc w:val="both"/>
        <w:rPr>
          <w:rStyle w:val="Istaknuto"/>
          <w:i w:val="false"/>
        </w:rPr>
      </w:pPr>
      <w:r w:rsidRPr="0029105B">
        <w:rPr>
          <w:b/>
          <w:bCs/>
        </w:rPr>
        <w:t>25/</w:t>
      </w:r>
      <w:r w:rsidRPr="00176E2A">
        <w:rPr>
          <w:bCs/>
        </w:rPr>
        <w:t xml:space="preserve"> </w:t>
      </w:r>
      <w:r w:rsidRPr="001F71AE">
        <w:t>1.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„S1“, površine 46,63m</w:t>
      </w:r>
      <w:r w:rsidRPr="00874D51">
        <w:rPr>
          <w:vertAlign w:val="superscript"/>
        </w:rPr>
        <w:t>2</w:t>
      </w:r>
      <w:r w:rsidRPr="001F71AE">
        <w:t>, s pripatcima: vrt „V1“ i parkiralište „P1“ površine 36,75m</w:t>
      </w:r>
      <w:r w:rsidRPr="00874D51">
        <w:rPr>
          <w:vertAlign w:val="superscript"/>
        </w:rPr>
        <w:t>2</w:t>
      </w:r>
      <w:r w:rsidRPr="001F71AE">
        <w:t>, a sve navedeno ukupne površine 83,38m</w:t>
      </w:r>
      <w:r w:rsidRPr="00874D51">
        <w:rPr>
          <w:vertAlign w:val="superscript"/>
        </w:rPr>
        <w:t>2</w:t>
      </w:r>
      <w:r w:rsidRPr="001F71AE">
        <w:t>, u Etažnom elaboratu sve označeno oznakama „S1“, „V1“ i „P1</w:t>
      </w:r>
      <w:r w:rsidRPr="00176E2A">
        <w:rPr>
          <w:bCs/>
        </w:rPr>
        <w:t xml:space="preserve"> početna cijena </w:t>
      </w:r>
      <w:r w:rsidRPr="009B58A9">
        <w:rPr>
          <w:b/>
          <w:bCs/>
        </w:rPr>
        <w:t xml:space="preserve">375.000,00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w:t>
      </w:r>
      <w:r w:rsidR="00D34DD3">
        <w:rPr>
          <w:rStyle w:val="Istaknuto"/>
          <w:i w:val="false"/>
        </w:rPr>
        <w:t>u Zadru, zemljišnoknjižni odjel Pag.</w:t>
      </w:r>
    </w:p>
    <w:p w:rsidRDefault="00D47076" w:rsidP="0029105B" w:rsidR="00D34DD3">
      <w:pPr>
        <w:tabs>
          <w:tab w:pos="567" w:val="left"/>
          <w:tab w:pos="7513" w:val="left"/>
        </w:tabs>
        <w:jc w:val="both"/>
        <w:rPr>
          <w:rStyle w:val="Istaknuto"/>
          <w:i w:val="false"/>
        </w:rPr>
      </w:pPr>
      <w:r w:rsidRPr="00874D51">
        <w:rPr>
          <w:b/>
          <w:bCs/>
        </w:rPr>
        <w:lastRenderedPageBreak/>
        <w:t>26/</w:t>
      </w:r>
      <w:r w:rsidRPr="00176E2A">
        <w:rPr>
          <w:bCs/>
        </w:rPr>
        <w:t xml:space="preserve"> </w:t>
      </w:r>
      <w:r w:rsidRPr="001F71AE">
        <w:t>2.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„S2“, površine 48,80m</w:t>
      </w:r>
      <w:r w:rsidRPr="00874D51">
        <w:rPr>
          <w:vertAlign w:val="superscript"/>
        </w:rPr>
        <w:t>2</w:t>
      </w:r>
      <w:r w:rsidRPr="001F71AE">
        <w:t>, s pripatkom: parkiralište „P2“ površine 14m2, a sve navedeno ukupne površine 62,80m</w:t>
      </w:r>
      <w:r w:rsidRPr="00874D51">
        <w:rPr>
          <w:vertAlign w:val="superscript"/>
        </w:rPr>
        <w:t>2</w:t>
      </w:r>
      <w:r w:rsidRPr="001F71AE">
        <w:t>, u Etažnom elaboratu sve označeno oznakama „S2“ i „P2“,</w:t>
      </w:r>
      <w:r w:rsidRPr="00176E2A">
        <w:rPr>
          <w:bCs/>
        </w:rPr>
        <w:t xml:space="preserve"> početna cijena </w:t>
      </w:r>
      <w:r w:rsidRPr="009B58A9">
        <w:rPr>
          <w:b/>
          <w:bCs/>
        </w:rPr>
        <w:t xml:space="preserve">374.000,00 </w:t>
      </w:r>
      <w:r w:rsidR="009B58A9">
        <w:rPr>
          <w:b/>
          <w:bCs/>
        </w:rPr>
        <w:t>kuna</w:t>
      </w:r>
      <w:r w:rsidR="00F21DFC">
        <w:rPr>
          <w:b/>
          <w:bCs/>
        </w:rPr>
        <w:t xml:space="preserve">, </w:t>
      </w:r>
      <w:r w:rsidR="00F21DFC">
        <w:t>u koju cijenu nisu uključene porezne obveze</w:t>
      </w:r>
      <w:r w:rsidR="009B58A9">
        <w:rPr>
          <w:b/>
          <w:bCs/>
        </w:rPr>
        <w:t>.</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29105B" w:rsidR="00D34DD3">
      <w:pPr>
        <w:tabs>
          <w:tab w:pos="567" w:val="left"/>
          <w:tab w:pos="7513" w:val="left"/>
        </w:tabs>
        <w:jc w:val="both"/>
        <w:rPr>
          <w:rStyle w:val="Istaknuto"/>
          <w:i w:val="false"/>
        </w:rPr>
      </w:pPr>
      <w:r w:rsidRPr="00874D51">
        <w:rPr>
          <w:b/>
          <w:bCs/>
        </w:rPr>
        <w:t>27/</w:t>
      </w:r>
      <w:r w:rsidRPr="00176E2A">
        <w:rPr>
          <w:bCs/>
        </w:rPr>
        <w:t xml:space="preserve"> </w:t>
      </w:r>
      <w:r w:rsidRPr="001F71AE">
        <w:t>3.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„S3“, površine 48,90m</w:t>
      </w:r>
      <w:r w:rsidRPr="00874D51">
        <w:rPr>
          <w:vertAlign w:val="superscript"/>
        </w:rPr>
        <w:t>2</w:t>
      </w:r>
      <w:r w:rsidRPr="001F71AE">
        <w:t>, s pripatcima: vrt „V3“ i parkiralište „P3“ površine 35,52m</w:t>
      </w:r>
      <w:r w:rsidRPr="00874D51">
        <w:rPr>
          <w:vertAlign w:val="superscript"/>
        </w:rPr>
        <w:t>2</w:t>
      </w:r>
      <w:r w:rsidRPr="001F71AE">
        <w:t>, a sve navedeno ukupne površine 84,42m</w:t>
      </w:r>
      <w:r w:rsidRPr="00874D51">
        <w:rPr>
          <w:vertAlign w:val="superscript"/>
        </w:rPr>
        <w:t>2</w:t>
      </w:r>
      <w:r w:rsidRPr="001F71AE">
        <w:t xml:space="preserve">, u Etažnom elaboratu sve označeno oznakama „S3“, V3“ i „P3“, </w:t>
      </w:r>
      <w:r w:rsidR="00874D51">
        <w:rPr>
          <w:bCs/>
        </w:rPr>
        <w:t xml:space="preserve">početna cijena </w:t>
      </w:r>
      <w:r w:rsidR="00874D51" w:rsidRPr="009B58A9">
        <w:rPr>
          <w:b/>
          <w:bCs/>
        </w:rPr>
        <w:t>390.000,00 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w:t>
      </w:r>
      <w:r w:rsidR="00D34DD3">
        <w:rPr>
          <w:rStyle w:val="Istaknuto"/>
          <w:i w:val="false"/>
        </w:rPr>
        <w:t>u Zadru, zemljišnoknjižni odjel Pag.</w:t>
      </w:r>
    </w:p>
    <w:p w:rsidRDefault="00D47076" w:rsidP="0029105B" w:rsidR="00874D51">
      <w:pPr>
        <w:tabs>
          <w:tab w:pos="567" w:val="left"/>
          <w:tab w:pos="7513" w:val="left"/>
        </w:tabs>
        <w:jc w:val="both"/>
        <w:rPr>
          <w:rStyle w:val="Istaknuto"/>
          <w:i w:val="false"/>
        </w:rPr>
      </w:pPr>
      <w:r w:rsidRPr="00874D51">
        <w:rPr>
          <w:b/>
          <w:bCs/>
        </w:rPr>
        <w:t>28/</w:t>
      </w:r>
      <w:r w:rsidRPr="00176E2A">
        <w:rPr>
          <w:bCs/>
        </w:rPr>
        <w:t xml:space="preserve"> </w:t>
      </w:r>
      <w:r w:rsidRPr="001F71AE">
        <w:t>5.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„S5“, površine 46,65m</w:t>
      </w:r>
      <w:r w:rsidRPr="00874D51">
        <w:rPr>
          <w:vertAlign w:val="superscript"/>
        </w:rPr>
        <w:t>2</w:t>
      </w:r>
      <w:r w:rsidRPr="001F71AE">
        <w:t>, s pripatkom: parkiralište „P5“ površine 14m</w:t>
      </w:r>
      <w:r w:rsidRPr="00874D51">
        <w:rPr>
          <w:vertAlign w:val="superscript"/>
        </w:rPr>
        <w:t>2</w:t>
      </w:r>
      <w:r w:rsidRPr="001F71AE">
        <w:t>, a sve navedeno ukupne površine 60,65m</w:t>
      </w:r>
      <w:r w:rsidRPr="00874D51">
        <w:rPr>
          <w:vertAlign w:val="superscript"/>
        </w:rPr>
        <w:t>2</w:t>
      </w:r>
      <w:r w:rsidRPr="001F71AE">
        <w:t>, u Etažnom elaboratu sve označeno oznakama „S5“ i „P5“,</w:t>
      </w:r>
      <w:r w:rsidRPr="00176E2A">
        <w:rPr>
          <w:bCs/>
        </w:rPr>
        <w:t xml:space="preserve"> početna cijena </w:t>
      </w:r>
      <w:r w:rsidRPr="009B58A9">
        <w:rPr>
          <w:b/>
          <w:bCs/>
        </w:rPr>
        <w:t xml:space="preserve">359.000,00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9B58A9">
        <w:rPr>
          <w:bCs/>
        </w:rPr>
        <w:t xml:space="preserve"> 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w:t>
      </w:r>
      <w:r w:rsidR="00925BC0">
        <w:rPr>
          <w:rStyle w:val="Istaknuto"/>
          <w:i w:val="false"/>
        </w:rPr>
        <w:t>dru, zemljišnoknjižni odjel Pag</w:t>
      </w:r>
      <w:r w:rsidR="00925BC0">
        <w:t>.</w:t>
      </w:r>
    </w:p>
    <w:p w:rsidRDefault="00D47076" w:rsidP="00874D51" w:rsidR="00874D51">
      <w:pPr>
        <w:tabs>
          <w:tab w:pos="567" w:val="left"/>
          <w:tab w:pos="7513" w:val="left"/>
        </w:tabs>
        <w:jc w:val="both"/>
        <w:rPr>
          <w:rStyle w:val="Istaknuto"/>
          <w:i w:val="false"/>
        </w:rPr>
      </w:pPr>
      <w:r w:rsidRPr="00874D51">
        <w:rPr>
          <w:b/>
          <w:bCs/>
        </w:rPr>
        <w:t>29/</w:t>
      </w:r>
      <w:r w:rsidRPr="00176E2A">
        <w:rPr>
          <w:bCs/>
        </w:rPr>
        <w:t xml:space="preserve"> </w:t>
      </w:r>
      <w:r w:rsidRPr="001F71AE">
        <w:t>6.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„S6“, površine 48,77m</w:t>
      </w:r>
      <w:r w:rsidRPr="00874D51">
        <w:rPr>
          <w:vertAlign w:val="superscript"/>
        </w:rPr>
        <w:t>2</w:t>
      </w:r>
      <w:r w:rsidRPr="001F71AE">
        <w:t>, s pripatkom: parkiralište „P6“ površine 14m2, a sve navedeno ukupne površine 62,77m</w:t>
      </w:r>
      <w:r w:rsidRPr="00874D51">
        <w:rPr>
          <w:vertAlign w:val="superscript"/>
        </w:rPr>
        <w:t>2</w:t>
      </w:r>
      <w:r w:rsidRPr="001F71AE">
        <w:t>, u Etažnom elaboratu sve označeno oznakama „S6“ i „P6“,</w:t>
      </w:r>
      <w:r w:rsidRPr="00176E2A">
        <w:rPr>
          <w:bCs/>
        </w:rPr>
        <w:t xml:space="preserve"> početna cijena </w:t>
      </w:r>
      <w:r w:rsidRPr="009B58A9">
        <w:rPr>
          <w:b/>
          <w:bCs/>
        </w:rPr>
        <w:t xml:space="preserve">374.000,00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9B58A9">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w:t>
      </w:r>
      <w:r w:rsidR="00925BC0">
        <w:rPr>
          <w:rStyle w:val="Istaknuto"/>
          <w:i w:val="false"/>
        </w:rPr>
        <w:t>dru, zemljišnoknjižni odjel Pag</w:t>
      </w:r>
      <w:r w:rsidR="00F21DFC">
        <w:rPr>
          <w:rStyle w:val="Istaknuto"/>
          <w:i w:val="false"/>
        </w:rPr>
        <w:t>.</w:t>
      </w:r>
    </w:p>
    <w:p w:rsidRDefault="00D47076" w:rsidP="00874D51" w:rsidR="00D34DD3">
      <w:pPr>
        <w:tabs>
          <w:tab w:pos="567" w:val="left"/>
          <w:tab w:pos="7513" w:val="left"/>
        </w:tabs>
        <w:jc w:val="both"/>
        <w:rPr>
          <w:rStyle w:val="Istaknuto"/>
          <w:i w:val="false"/>
        </w:rPr>
      </w:pPr>
      <w:r w:rsidRPr="00874D51">
        <w:rPr>
          <w:b/>
          <w:bCs/>
        </w:rPr>
        <w:t>30/</w:t>
      </w:r>
      <w:r w:rsidRPr="00176E2A">
        <w:rPr>
          <w:bCs/>
        </w:rPr>
        <w:t xml:space="preserve"> </w:t>
      </w:r>
      <w:r w:rsidRPr="001F71AE">
        <w:t>7.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„S7“, površine 49,04m</w:t>
      </w:r>
      <w:r w:rsidRPr="00874D51">
        <w:rPr>
          <w:vertAlign w:val="superscript"/>
        </w:rPr>
        <w:t>2</w:t>
      </w:r>
      <w:r w:rsidRPr="001F71AE">
        <w:t>, s pripatkom: parkiralište „P7“ površine 14m</w:t>
      </w:r>
      <w:r w:rsidRPr="00874D51">
        <w:rPr>
          <w:vertAlign w:val="superscript"/>
        </w:rPr>
        <w:t>2</w:t>
      </w:r>
      <w:r w:rsidRPr="001F71AE">
        <w:t>, a sve navedeno ukupne površine 63,04m</w:t>
      </w:r>
      <w:r w:rsidRPr="00874D51">
        <w:rPr>
          <w:vertAlign w:val="superscript"/>
        </w:rPr>
        <w:t>2</w:t>
      </w:r>
      <w:r w:rsidRPr="001F71AE">
        <w:t>, u Etažnom elaboratu sve označeno oznakama „S7“ i „P7“,</w:t>
      </w:r>
      <w:r w:rsidRPr="00176E2A">
        <w:rPr>
          <w:bCs/>
        </w:rPr>
        <w:t xml:space="preserve"> početna cijena </w:t>
      </w:r>
      <w:r w:rsidRPr="009B58A9">
        <w:rPr>
          <w:b/>
          <w:bCs/>
        </w:rPr>
        <w:t xml:space="preserve">376.000,00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 xml:space="preserve">zemljišnoknjižni odjel Pag. </w:t>
      </w:r>
    </w:p>
    <w:p w:rsidRDefault="00D47076" w:rsidP="00874D51" w:rsidR="00D34DD3">
      <w:pPr>
        <w:tabs>
          <w:tab w:pos="567" w:val="left"/>
          <w:tab w:pos="7513" w:val="left"/>
        </w:tabs>
        <w:jc w:val="both"/>
        <w:rPr>
          <w:rStyle w:val="Istaknuto"/>
          <w:i w:val="false"/>
        </w:rPr>
      </w:pPr>
      <w:r w:rsidRPr="00874D51">
        <w:rPr>
          <w:b/>
          <w:bCs/>
        </w:rPr>
        <w:lastRenderedPageBreak/>
        <w:t>31/</w:t>
      </w:r>
      <w:r w:rsidRPr="00176E2A">
        <w:rPr>
          <w:bCs/>
        </w:rPr>
        <w:t xml:space="preserve"> </w:t>
      </w:r>
      <w:r w:rsidRPr="001F71AE">
        <w:t>8.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„S8“, površine 46,62m</w:t>
      </w:r>
      <w:r w:rsidRPr="00874D51">
        <w:rPr>
          <w:vertAlign w:val="superscript"/>
        </w:rPr>
        <w:t>2</w:t>
      </w:r>
      <w:r w:rsidRPr="001F71AE">
        <w:t>, s pripatkom: parkiralište „P8“ površine 14m</w:t>
      </w:r>
      <w:r w:rsidRPr="00874D51">
        <w:rPr>
          <w:vertAlign w:val="superscript"/>
        </w:rPr>
        <w:t>2</w:t>
      </w:r>
      <w:r w:rsidRPr="001F71AE">
        <w:t>, a sve navedeno ukupne površine 60,62m</w:t>
      </w:r>
      <w:r w:rsidRPr="00874D51">
        <w:rPr>
          <w:vertAlign w:val="superscript"/>
        </w:rPr>
        <w:t>2</w:t>
      </w:r>
      <w:r w:rsidRPr="001F71AE">
        <w:t>, u Etažnom elaboratu sve označeno oznakama „S8“ i „P8“,</w:t>
      </w:r>
      <w:r w:rsidRPr="00176E2A">
        <w:rPr>
          <w:bCs/>
        </w:rPr>
        <w:t xml:space="preserve"> početna cijena </w:t>
      </w:r>
      <w:r w:rsidRPr="009B58A9">
        <w:rPr>
          <w:b/>
          <w:bCs/>
        </w:rPr>
        <w:t xml:space="preserve">358.000,00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874D51" w:rsidR="00874D51">
      <w:pPr>
        <w:tabs>
          <w:tab w:pos="567" w:val="left"/>
          <w:tab w:pos="7513" w:val="left"/>
        </w:tabs>
        <w:jc w:val="both"/>
        <w:rPr>
          <w:rStyle w:val="Istaknuto"/>
          <w:i w:val="false"/>
        </w:rPr>
      </w:pPr>
      <w:r w:rsidRPr="00874D51">
        <w:rPr>
          <w:b/>
          <w:bCs/>
        </w:rPr>
        <w:t>32/</w:t>
      </w:r>
      <w:r w:rsidRPr="00176E2A">
        <w:rPr>
          <w:bCs/>
        </w:rPr>
        <w:t xml:space="preserve"> </w:t>
      </w:r>
      <w:r w:rsidRPr="001F71AE">
        <w:t>9.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„S9“, površine 90,39m</w:t>
      </w:r>
      <w:r w:rsidRPr="00874D51">
        <w:rPr>
          <w:vertAlign w:val="superscript"/>
        </w:rPr>
        <w:t>2</w:t>
      </w:r>
      <w:r w:rsidRPr="001F71AE">
        <w:t>, s pripatkom: parkiralište „P9“ površine 14m</w:t>
      </w:r>
      <w:r w:rsidRPr="00874D51">
        <w:rPr>
          <w:vertAlign w:val="superscript"/>
        </w:rPr>
        <w:t>2</w:t>
      </w:r>
      <w:r w:rsidRPr="001F71AE">
        <w:t>, a sve navedeno ukupne površine 104,39m</w:t>
      </w:r>
      <w:r w:rsidRPr="00874D51">
        <w:rPr>
          <w:vertAlign w:val="superscript"/>
        </w:rPr>
        <w:t>2</w:t>
      </w:r>
      <w:r w:rsidRPr="001F71AE">
        <w:t>, u Etažnom elaboratu sve označeno oznakama „S9“ i „P9“,</w:t>
      </w:r>
      <w:r w:rsidRPr="00176E2A">
        <w:rPr>
          <w:bCs/>
        </w:rPr>
        <w:t xml:space="preserve"> početna cijena </w:t>
      </w:r>
      <w:r w:rsidRPr="009B58A9">
        <w:rPr>
          <w:b/>
          <w:bCs/>
        </w:rPr>
        <w:t xml:space="preserve">671.000,00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w:t>
      </w:r>
      <w:r w:rsidR="00874D51">
        <w:rPr>
          <w:rStyle w:val="Istaknuto"/>
          <w:i w:val="false"/>
        </w:rPr>
        <w:t>Općinskog suda u Za</w:t>
      </w:r>
      <w:r w:rsidR="00925BC0">
        <w:rPr>
          <w:rStyle w:val="Istaknuto"/>
          <w:i w:val="false"/>
        </w:rPr>
        <w:t>dru, zemljišnoknjižni odjel Pag</w:t>
      </w:r>
      <w:r w:rsidR="00925BC0">
        <w:t>.</w:t>
      </w:r>
    </w:p>
    <w:p w:rsidRDefault="00D47076" w:rsidP="00874D51" w:rsidR="00874D51">
      <w:pPr>
        <w:tabs>
          <w:tab w:pos="567" w:val="left"/>
          <w:tab w:pos="7513" w:val="left"/>
        </w:tabs>
        <w:jc w:val="both"/>
        <w:rPr>
          <w:rStyle w:val="Istaknuto"/>
          <w:i w:val="false"/>
        </w:rPr>
      </w:pPr>
      <w:r w:rsidRPr="00874D51">
        <w:rPr>
          <w:b/>
          <w:bCs/>
        </w:rPr>
        <w:t>33/</w:t>
      </w:r>
      <w:r w:rsidRPr="00176E2A">
        <w:rPr>
          <w:bCs/>
        </w:rPr>
        <w:t xml:space="preserve"> </w:t>
      </w:r>
      <w:r w:rsidRPr="001F71AE">
        <w:t>10.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„S10“, površine 90,38m</w:t>
      </w:r>
      <w:r w:rsidRPr="00874D51">
        <w:rPr>
          <w:vertAlign w:val="superscript"/>
        </w:rPr>
        <w:t>2</w:t>
      </w:r>
      <w:r w:rsidRPr="001F71AE">
        <w:t>, s pripatkom: parkiralište „P10“ površine 14m</w:t>
      </w:r>
      <w:r w:rsidRPr="00874D51">
        <w:rPr>
          <w:vertAlign w:val="superscript"/>
        </w:rPr>
        <w:t>2</w:t>
      </w:r>
      <w:r w:rsidRPr="001F71AE">
        <w:t>, a sve navedeno ukupne površine 104,38m</w:t>
      </w:r>
      <w:r w:rsidRPr="00874D51">
        <w:rPr>
          <w:vertAlign w:val="superscript"/>
        </w:rPr>
        <w:t>2</w:t>
      </w:r>
      <w:r w:rsidRPr="001F71AE">
        <w:t xml:space="preserve">, u Etažnom elaboratu sve označeno oznakama „S10“ i „P10“, </w:t>
      </w:r>
      <w:r w:rsidR="00874D51">
        <w:rPr>
          <w:bCs/>
        </w:rPr>
        <w:t xml:space="preserve">početna cijena </w:t>
      </w:r>
      <w:r w:rsidR="00874D51" w:rsidRPr="009B58A9">
        <w:rPr>
          <w:b/>
          <w:bCs/>
        </w:rPr>
        <w:t>671.000,00 kuna</w:t>
      </w:r>
      <w:r w:rsidR="00F21DFC">
        <w:t xml:space="preserve">, u koju cijenu nisu uključene porezne obveze.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w:t>
      </w:r>
      <w:r w:rsidR="00874D51">
        <w:rPr>
          <w:rStyle w:val="Istaknuto"/>
          <w:i w:val="false"/>
        </w:rPr>
        <w:t>vlasništva Općinskog suda u Za</w:t>
      </w:r>
      <w:r w:rsidR="00925BC0">
        <w:rPr>
          <w:rStyle w:val="Istaknuto"/>
          <w:i w:val="false"/>
        </w:rPr>
        <w:t>dru, zemljišnoknjižni odjel Pag</w:t>
      </w:r>
      <w:r w:rsidR="00925BC0">
        <w:t>.</w:t>
      </w:r>
    </w:p>
    <w:p w:rsidRDefault="00D47076" w:rsidP="008B00F0" w:rsidR="00D34DD3">
      <w:pPr>
        <w:tabs>
          <w:tab w:pos="567" w:val="left"/>
          <w:tab w:pos="7513" w:val="left"/>
        </w:tabs>
        <w:jc w:val="both"/>
        <w:rPr>
          <w:rStyle w:val="Istaknuto"/>
          <w:i w:val="false"/>
        </w:rPr>
      </w:pPr>
      <w:r w:rsidRPr="00874D51">
        <w:rPr>
          <w:b/>
          <w:bCs/>
        </w:rPr>
        <w:t>34/</w:t>
      </w:r>
      <w:r w:rsidRPr="00176E2A">
        <w:rPr>
          <w:bCs/>
        </w:rPr>
        <w:t xml:space="preserve"> </w:t>
      </w:r>
      <w:r w:rsidRPr="001F71AE">
        <w:t>11. ETAŽA: 8/100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„S11“, površine 50,17m</w:t>
      </w:r>
      <w:r w:rsidRPr="00874D51">
        <w:rPr>
          <w:vertAlign w:val="superscript"/>
        </w:rPr>
        <w:t>2</w:t>
      </w:r>
      <w:r w:rsidRPr="001F71AE">
        <w:t>, s pripatcima: vrt „V11“ i parkiralište „P11“ površine 29,82m</w:t>
      </w:r>
      <w:r w:rsidRPr="00874D51">
        <w:rPr>
          <w:vertAlign w:val="superscript"/>
        </w:rPr>
        <w:t>2</w:t>
      </w:r>
      <w:r w:rsidRPr="001F71AE">
        <w:t>, a sve navedeno ukupne površine 79,99m</w:t>
      </w:r>
      <w:r w:rsidRPr="00874D51">
        <w:rPr>
          <w:vertAlign w:val="superscript"/>
        </w:rPr>
        <w:t>2</w:t>
      </w:r>
      <w:r w:rsidRPr="001F71AE">
        <w:t>, u Etažnom elaboratu sve označeno oznakama „S11“, „V11“ i „P11“,</w:t>
      </w:r>
      <w:r w:rsidRPr="00176E2A">
        <w:rPr>
          <w:bCs/>
        </w:rPr>
        <w:t xml:space="preserve"> početna cijena </w:t>
      </w:r>
      <w:r w:rsidRPr="009B58A9">
        <w:rPr>
          <w:b/>
          <w:bCs/>
        </w:rPr>
        <w:t xml:space="preserve">395.000,00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8B00F0" w:rsidR="00D34DD3">
      <w:pPr>
        <w:tabs>
          <w:tab w:pos="567" w:val="left"/>
          <w:tab w:pos="7513" w:val="left"/>
        </w:tabs>
        <w:jc w:val="both"/>
        <w:rPr>
          <w:rStyle w:val="Istaknuto"/>
          <w:i w:val="false"/>
        </w:rPr>
      </w:pPr>
      <w:r w:rsidRPr="00874D51">
        <w:rPr>
          <w:b/>
          <w:bCs/>
        </w:rPr>
        <w:t>35/</w:t>
      </w:r>
      <w:r w:rsidRPr="00176E2A">
        <w:rPr>
          <w:bCs/>
        </w:rPr>
        <w:t xml:space="preserve"> </w:t>
      </w:r>
      <w:r w:rsidRPr="001F71AE">
        <w:t>12.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„S12“, površine 50,07m2, s pripatcima: vrt „V12“ i parkiralište „P12“ površine 42,37m</w:t>
      </w:r>
      <w:r w:rsidRPr="00874D51">
        <w:rPr>
          <w:vertAlign w:val="superscript"/>
        </w:rPr>
        <w:t>2</w:t>
      </w:r>
      <w:r w:rsidRPr="001F71AE">
        <w:t>, a sve navedeno ukupne površine 92,44m</w:t>
      </w:r>
      <w:r w:rsidRPr="00874D51">
        <w:rPr>
          <w:vertAlign w:val="superscript"/>
        </w:rPr>
        <w:t>2</w:t>
      </w:r>
      <w:r w:rsidRPr="001F71AE">
        <w:t>, u Etažnom elaboratu sve označeno oznakama „S12“, „V12“ i „P12“,</w:t>
      </w:r>
      <w:r w:rsidRPr="00176E2A">
        <w:rPr>
          <w:bCs/>
        </w:rPr>
        <w:t xml:space="preserve"> početna cijena </w:t>
      </w:r>
      <w:r w:rsidRPr="009B58A9">
        <w:rPr>
          <w:b/>
          <w:bCs/>
        </w:rPr>
        <w:t xml:space="preserve">402.000,00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p>
    <w:p w:rsidRDefault="00D34DD3" w:rsidP="008B00F0" w:rsidR="00D34DD3">
      <w:pPr>
        <w:tabs>
          <w:tab w:pos="567" w:val="left"/>
          <w:tab w:pos="7513" w:val="left"/>
        </w:tabs>
        <w:jc w:val="both"/>
        <w:rPr>
          <w:rStyle w:val="Istaknuto"/>
          <w:i w:val="false"/>
        </w:rPr>
      </w:pPr>
      <w:r>
        <w:rPr>
          <w:rStyle w:val="Istaknuto"/>
          <w:i w:val="false"/>
        </w:rPr>
        <w:t>zemljišnoknjižni odjel Pag.</w:t>
      </w:r>
    </w:p>
    <w:p w:rsidRDefault="00D34DD3" w:rsidP="008B00F0" w:rsidR="00D34DD3">
      <w:pPr>
        <w:tabs>
          <w:tab w:pos="567" w:val="left"/>
          <w:tab w:pos="7513" w:val="left"/>
        </w:tabs>
        <w:jc w:val="both"/>
        <w:rPr>
          <w:rStyle w:val="Istaknuto"/>
          <w:i w:val="false"/>
        </w:rPr>
      </w:pPr>
    </w:p>
    <w:p w:rsidRDefault="00D47076" w:rsidP="008B00F0" w:rsidR="008B00F0">
      <w:pPr>
        <w:tabs>
          <w:tab w:pos="567" w:val="left"/>
          <w:tab w:pos="7513" w:val="left"/>
        </w:tabs>
        <w:jc w:val="both"/>
        <w:rPr>
          <w:rStyle w:val="Istaknuto"/>
          <w:i w:val="false"/>
        </w:rPr>
      </w:pPr>
      <w:r w:rsidRPr="00874D51">
        <w:rPr>
          <w:b/>
          <w:bCs/>
        </w:rPr>
        <w:t>36/</w:t>
      </w:r>
      <w:r w:rsidRPr="00176E2A">
        <w:rPr>
          <w:bCs/>
        </w:rPr>
        <w:t xml:space="preserve"> </w:t>
      </w:r>
      <w:r w:rsidRPr="001F71AE">
        <w:t>ZKUL 1575, KO Buzet</w:t>
      </w:r>
      <w:r w:rsidRPr="00176E2A">
        <w:rPr>
          <w:bCs/>
        </w:rPr>
        <w:t xml:space="preserve">, </w:t>
      </w:r>
      <w:r w:rsidRPr="001F71AE">
        <w:t>Kat.čest.br. 466, pašnjak od 349m</w:t>
      </w:r>
      <w:r w:rsidRPr="00874D51">
        <w:rPr>
          <w:vertAlign w:val="superscript"/>
        </w:rPr>
        <w:t>2</w:t>
      </w:r>
      <w:r w:rsidRPr="001F71AE">
        <w:t>, čest.br. 467/1, vinograd od 472m2, čest.br. 467/2, livada od 644m</w:t>
      </w:r>
      <w:r w:rsidRPr="00874D51">
        <w:rPr>
          <w:vertAlign w:val="superscript"/>
        </w:rPr>
        <w:t>2</w:t>
      </w:r>
      <w:r w:rsidRPr="001F71AE">
        <w:t>, čest.br. 467/4, vinograd od 280m2, čest.br. 467/5, pašnjak od 65m</w:t>
      </w:r>
      <w:r w:rsidRPr="00874D51">
        <w:rPr>
          <w:vertAlign w:val="superscript"/>
        </w:rPr>
        <w:t>2</w:t>
      </w:r>
      <w:r w:rsidRPr="001F71AE">
        <w:t>, čest.br. 468, livada od 1050, čest.br. 469/1, oranica od 155m</w:t>
      </w:r>
      <w:r w:rsidRPr="00874D51">
        <w:rPr>
          <w:vertAlign w:val="superscript"/>
        </w:rPr>
        <w:t>2</w:t>
      </w:r>
      <w:r w:rsidRPr="001F71AE">
        <w:t>, čest.br. 469/2, oranica od 291m</w:t>
      </w:r>
      <w:r w:rsidRPr="00874D51">
        <w:rPr>
          <w:vertAlign w:val="superscript"/>
        </w:rPr>
        <w:t>2</w:t>
      </w:r>
      <w:r w:rsidRPr="001F71AE">
        <w:t xml:space="preserve">, </w:t>
      </w:r>
      <w:r w:rsidRPr="00176E2A">
        <w:rPr>
          <w:bCs/>
        </w:rPr>
        <w:t xml:space="preserve">početna cijena </w:t>
      </w:r>
      <w:r w:rsidRPr="009B58A9">
        <w:rPr>
          <w:b/>
          <w:bCs/>
        </w:rPr>
        <w:t xml:space="preserve">35.000,00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Pazinu</w:t>
      </w:r>
      <w:r w:rsidR="00F21DFC">
        <w:rPr>
          <w:rStyle w:val="Istaknuto"/>
          <w:i w:val="false"/>
        </w:rPr>
        <w:t>.</w:t>
      </w:r>
      <w:r w:rsidRPr="001F71AE">
        <w:br/>
      </w:r>
      <w:r w:rsidRPr="00874D51">
        <w:rPr>
          <w:b/>
          <w:bCs/>
        </w:rPr>
        <w:t>37/</w:t>
      </w:r>
      <w:r w:rsidRPr="00176E2A">
        <w:rPr>
          <w:bCs/>
        </w:rPr>
        <w:t xml:space="preserve"> </w:t>
      </w:r>
      <w:r w:rsidRPr="001F71AE">
        <w:t>ZKUL 528, KO Gorenja Vas, ZKO Pazin, čest.br. 941, šuma od 25 587m</w:t>
      </w:r>
      <w:r w:rsidRPr="00874D51">
        <w:rPr>
          <w:vertAlign w:val="superscript"/>
        </w:rPr>
        <w:t>2</w:t>
      </w:r>
      <w:r w:rsidRPr="001F71AE">
        <w:t>,</w:t>
      </w:r>
      <w:r w:rsidRPr="00176E2A">
        <w:rPr>
          <w:bCs/>
        </w:rPr>
        <w:t xml:space="preserve"> početna cijena </w:t>
      </w:r>
      <w:r w:rsidRPr="009B58A9">
        <w:rPr>
          <w:b/>
          <w:bCs/>
        </w:rPr>
        <w:t xml:space="preserve">93.000,00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Puli</w:t>
      </w:r>
      <w:r w:rsidR="00925BC0">
        <w:rPr>
          <w:rStyle w:val="Istaknuto"/>
          <w:i w:val="false"/>
        </w:rPr>
        <w:t xml:space="preserve"> – Pola, Stalna služba u Pazinu</w:t>
      </w:r>
      <w:r w:rsidR="00925BC0">
        <w:t>.</w:t>
      </w:r>
    </w:p>
    <w:p w:rsidRDefault="008B00F0" w:rsidP="008B00F0" w:rsidR="008B00F0">
      <w:pPr>
        <w:tabs>
          <w:tab w:pos="567" w:val="left"/>
          <w:tab w:pos="7513" w:val="left"/>
        </w:tabs>
        <w:jc w:val="both"/>
        <w:rPr>
          <w:rStyle w:val="Istaknuto"/>
          <w:i w:val="false"/>
        </w:rPr>
      </w:pPr>
      <w:r w:rsidRPr="008B00F0">
        <w:rPr>
          <w:rStyle w:val="Istaknuto"/>
          <w:b/>
          <w:i w:val="false"/>
        </w:rPr>
        <w:t>38/</w:t>
      </w:r>
      <w:r>
        <w:rPr>
          <w:rStyle w:val="Istaknuto"/>
          <w:i w:val="false"/>
        </w:rPr>
        <w:t xml:space="preserve"> Nekretnina  prodana.</w:t>
      </w:r>
    </w:p>
    <w:p w:rsidRDefault="00D47076" w:rsidP="008B00F0" w:rsidR="00874D51">
      <w:pPr>
        <w:tabs>
          <w:tab w:pos="567" w:val="left"/>
          <w:tab w:pos="7513" w:val="left"/>
        </w:tabs>
        <w:jc w:val="both"/>
        <w:rPr>
          <w:rStyle w:val="Istaknuto"/>
          <w:i w:val="false"/>
        </w:rPr>
      </w:pPr>
      <w:r w:rsidRPr="00874D51">
        <w:rPr>
          <w:b/>
          <w:bCs/>
        </w:rPr>
        <w:t>39/</w:t>
      </w:r>
      <w:r w:rsidRPr="00176E2A">
        <w:rPr>
          <w:bCs/>
        </w:rPr>
        <w:t xml:space="preserve"> </w:t>
      </w:r>
      <w:r w:rsidRPr="001F71AE">
        <w:t>1/3 nekretnine koja se sastoji od 1.z.k.tijelo čest.zem.5471/5 zemljište bez zgrade površine 111 m</w:t>
      </w:r>
      <w:r w:rsidRPr="00874D51">
        <w:rPr>
          <w:vertAlign w:val="superscript"/>
        </w:rPr>
        <w:t>2</w:t>
      </w:r>
      <w:r w:rsidRPr="001F71AE">
        <w:t xml:space="preserve"> i dvorište površine 189 m</w:t>
      </w:r>
      <w:r w:rsidRPr="00874D51">
        <w:rPr>
          <w:vertAlign w:val="superscript"/>
        </w:rPr>
        <w:t>2</w:t>
      </w:r>
      <w:r w:rsidRPr="001F71AE">
        <w:t xml:space="preserve"> i 2.z.k.tijelo zgrada bez zemljišta sagrađena na dijelu od 111 m</w:t>
      </w:r>
      <w:r w:rsidRPr="00874D51">
        <w:rPr>
          <w:vertAlign w:val="superscript"/>
        </w:rPr>
        <w:t>2</w:t>
      </w:r>
      <w:r w:rsidRPr="001F71AE">
        <w:t xml:space="preserve"> č.zem.5471/5 tijela prvog (osim podruma zgrade ukupne površine 60 m</w:t>
      </w:r>
      <w:r w:rsidRPr="00874D51">
        <w:rPr>
          <w:vertAlign w:val="superscript"/>
        </w:rPr>
        <w:t>2</w:t>
      </w:r>
      <w:r w:rsidRPr="001F71AE">
        <w:t xml:space="preserve"> i jedne prostorije u prizemlju sa južne strane zgrade površine 44,30 m</w:t>
      </w:r>
      <w:r w:rsidRPr="00874D51">
        <w:rPr>
          <w:vertAlign w:val="superscript"/>
        </w:rPr>
        <w:t>2</w:t>
      </w:r>
      <w:r w:rsidRPr="001F71AE">
        <w:t>), na adresi Split, Drniška 18, upisano u Z.U.12898, K.O. Split, što u naravi predstavlja prostoriju u prizemlju zgrade površine 60 m</w:t>
      </w:r>
      <w:r w:rsidRPr="00874D51">
        <w:rPr>
          <w:vertAlign w:val="superscript"/>
        </w:rPr>
        <w:t>2</w:t>
      </w:r>
      <w:r w:rsidRPr="001F71AE">
        <w:t xml:space="preserve"> i stan u potkrovlju zgrade površine 83,24 m</w:t>
      </w:r>
      <w:r w:rsidRPr="00874D51">
        <w:rPr>
          <w:vertAlign w:val="superscript"/>
        </w:rPr>
        <w:t>2</w:t>
      </w:r>
      <w:r w:rsidRPr="001F71AE">
        <w:t xml:space="preserve">, </w:t>
      </w:r>
      <w:r w:rsidRPr="00176E2A">
        <w:rPr>
          <w:bCs/>
        </w:rPr>
        <w:t xml:space="preserve">početna cijena </w:t>
      </w:r>
      <w:r w:rsidR="00925BC0" w:rsidRPr="00A76A80">
        <w:rPr>
          <w:b/>
          <w:bCs/>
        </w:rPr>
        <w:t>821.700</w:t>
      </w:r>
      <w:r w:rsidRPr="00A76A80">
        <w:rPr>
          <w:b/>
          <w:bCs/>
        </w:rPr>
        <w:t xml:space="preserve">,00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tečajni dužnik stekao je vlasništvo nekretnine temeljem Zapisnika o potvrđivanju činjenica i Potvrde javnog bilježnika mr.sc.Zoje Puljiz u Splitu broj OU-401/03-2 od 04.10.2003.g.</w:t>
      </w:r>
      <w:r w:rsidR="00874D51">
        <w:rPr>
          <w:rStyle w:val="Istaknuto"/>
          <w:i w:val="false"/>
        </w:rPr>
        <w:t xml:space="preserve"> Nekretnina  nije slobodna od osoba i stvari. </w:t>
      </w:r>
    </w:p>
    <w:p w:rsidRDefault="00D47076" w:rsidP="0024038F" w:rsidR="0024038F" w:rsidRPr="0024038F">
      <w:pPr>
        <w:tabs>
          <w:tab w:pos="567" w:val="left"/>
          <w:tab w:pos="8505" w:val="left"/>
        </w:tabs>
        <w:rPr>
          <w:bCs/>
        </w:rPr>
      </w:pPr>
      <w:r w:rsidRPr="001F71AE">
        <w:br/>
      </w:r>
      <w:r w:rsidRPr="00390EAC">
        <w:rPr>
          <w:b/>
          <w:bCs/>
        </w:rPr>
        <w:t>B) POKRETNINE – BANKOMATI, BANKARSKA I UREDSKA OPREMA</w:t>
      </w:r>
      <w:r w:rsidRPr="00390EAC">
        <w:rPr>
          <w:b/>
        </w:rPr>
        <w:br/>
      </w:r>
      <w:r w:rsidRPr="00176E2A">
        <w:rPr>
          <w:bCs/>
        </w:rPr>
        <w:br/>
      </w:r>
      <w:r w:rsidR="0024038F" w:rsidRPr="00913FC0">
        <w:rPr>
          <w:b/>
          <w:bCs/>
          <w:sz w:val="22"/>
          <w:szCs w:val="22"/>
        </w:rPr>
        <w:t>BANKOMATI:</w:t>
      </w:r>
    </w:p>
    <w:p w:rsidRDefault="0024038F" w:rsidP="009B58A9" w:rsidR="0024038F" w:rsidRPr="009B58A9">
      <w:pPr>
        <w:tabs>
          <w:tab w:pos="567" w:val="left"/>
          <w:tab w:pos="8505" w:val="left"/>
        </w:tabs>
        <w:jc w:val="both"/>
        <w:rPr>
          <w:bCs/>
          <w:sz w:val="22"/>
          <w:szCs w:val="22"/>
        </w:rPr>
      </w:pPr>
      <w:r w:rsidRPr="009B58A9">
        <w:rPr>
          <w:bCs/>
          <w:sz w:val="22"/>
          <w:szCs w:val="22"/>
        </w:rPr>
        <w:t>1. Ev.br.02097, Mod./god. Bull Ulysse 4E/2002, Ser.br.S2050475576, početna cijena 15.000,00  kn;</w:t>
      </w:r>
    </w:p>
    <w:p w:rsidRDefault="0024038F" w:rsidP="009B58A9" w:rsidR="0024038F" w:rsidRPr="009B58A9">
      <w:pPr>
        <w:tabs>
          <w:tab w:pos="567" w:val="left"/>
          <w:tab w:pos="8505" w:val="left"/>
        </w:tabs>
        <w:jc w:val="both"/>
        <w:rPr>
          <w:bCs/>
          <w:sz w:val="22"/>
          <w:szCs w:val="22"/>
        </w:rPr>
      </w:pPr>
      <w:r w:rsidRPr="009B58A9">
        <w:rPr>
          <w:bCs/>
          <w:sz w:val="22"/>
          <w:szCs w:val="22"/>
        </w:rPr>
        <w:t>2. Ev.br.02098 ,Mod./god. Bull Ulysse 4E/2002 ,Ser.br.S2040475494, početna cijena 15.000,00 kn;</w:t>
      </w:r>
    </w:p>
    <w:p w:rsidRDefault="0024038F" w:rsidP="009B58A9" w:rsidR="0024038F" w:rsidRPr="009B58A9">
      <w:pPr>
        <w:tabs>
          <w:tab w:pos="567" w:val="left"/>
          <w:tab w:pos="8505" w:val="left"/>
        </w:tabs>
        <w:jc w:val="both"/>
        <w:rPr>
          <w:bCs/>
          <w:sz w:val="22"/>
          <w:szCs w:val="22"/>
        </w:rPr>
      </w:pPr>
      <w:r w:rsidRPr="009B58A9">
        <w:rPr>
          <w:bCs/>
          <w:sz w:val="22"/>
          <w:szCs w:val="22"/>
        </w:rPr>
        <w:t>3. Ev.br.02099 ,Mod./god. Bull Ulysse 4E/2002, Ser.br.S2050475586, početna cijena 15.000,00 kn;</w:t>
      </w:r>
    </w:p>
    <w:p w:rsidRDefault="0024038F" w:rsidP="009B58A9" w:rsidR="0024038F" w:rsidRPr="009B58A9">
      <w:pPr>
        <w:tabs>
          <w:tab w:pos="567" w:val="left"/>
          <w:tab w:pos="8505" w:val="left"/>
        </w:tabs>
        <w:jc w:val="both"/>
        <w:rPr>
          <w:bCs/>
          <w:sz w:val="22"/>
          <w:szCs w:val="22"/>
        </w:rPr>
      </w:pPr>
      <w:r w:rsidRPr="009B58A9">
        <w:rPr>
          <w:bCs/>
          <w:sz w:val="22"/>
          <w:szCs w:val="22"/>
        </w:rPr>
        <w:t>4. Ev.br.02101, Mod./god. Bull Ulysse 4E/2002, početna cijena 15.000,00 kn;</w:t>
      </w:r>
    </w:p>
    <w:p w:rsidRDefault="0024038F" w:rsidP="009B58A9" w:rsidR="0024038F" w:rsidRPr="009B58A9">
      <w:pPr>
        <w:tabs>
          <w:tab w:pos="567" w:val="left"/>
          <w:tab w:pos="8505" w:val="left"/>
        </w:tabs>
        <w:jc w:val="both"/>
        <w:rPr>
          <w:bCs/>
          <w:sz w:val="22"/>
          <w:szCs w:val="22"/>
        </w:rPr>
      </w:pPr>
      <w:r w:rsidRPr="009B58A9">
        <w:rPr>
          <w:bCs/>
          <w:sz w:val="22"/>
          <w:szCs w:val="22"/>
        </w:rPr>
        <w:t>5. Ev.br.02300, Mod./god. Bull Ulysse 4E/2003, Ser.br.S2120478195, početna cijena 15.000,00 kn;</w:t>
      </w:r>
    </w:p>
    <w:p w:rsidRDefault="0024038F" w:rsidP="009B58A9" w:rsidR="0024038F" w:rsidRPr="009B58A9">
      <w:pPr>
        <w:tabs>
          <w:tab w:pos="567" w:val="left"/>
          <w:tab w:pos="8505" w:val="left"/>
        </w:tabs>
        <w:jc w:val="both"/>
        <w:rPr>
          <w:bCs/>
          <w:sz w:val="22"/>
          <w:szCs w:val="22"/>
        </w:rPr>
      </w:pPr>
      <w:r w:rsidRPr="009B58A9">
        <w:rPr>
          <w:bCs/>
          <w:sz w:val="22"/>
          <w:szCs w:val="22"/>
        </w:rPr>
        <w:t>6. Ev.br.02882, Mod./god. NCR Personas 87/2005, Ser.br.37-100-289,početna cijena 22.000,00 kn;</w:t>
      </w:r>
    </w:p>
    <w:p w:rsidRDefault="0024038F" w:rsidP="009B58A9" w:rsidR="0024038F" w:rsidRPr="009B58A9">
      <w:pPr>
        <w:tabs>
          <w:tab w:pos="567" w:val="left"/>
          <w:tab w:pos="8505" w:val="left"/>
        </w:tabs>
        <w:jc w:val="both"/>
        <w:rPr>
          <w:bCs/>
          <w:sz w:val="22"/>
          <w:szCs w:val="22"/>
        </w:rPr>
      </w:pPr>
      <w:r w:rsidRPr="009B58A9">
        <w:rPr>
          <w:bCs/>
          <w:sz w:val="22"/>
          <w:szCs w:val="22"/>
        </w:rPr>
        <w:t>7. Ev.br.02937 ,Mod./god. NCR Personas 86/2005,Ser.br.37-097-741, početna cijena 22.000.00 kn;</w:t>
      </w:r>
    </w:p>
    <w:p w:rsidRDefault="0024038F" w:rsidP="009B58A9" w:rsidR="0024038F" w:rsidRPr="009B58A9">
      <w:pPr>
        <w:tabs>
          <w:tab w:pos="567" w:val="left"/>
          <w:tab w:pos="8505" w:val="left"/>
        </w:tabs>
        <w:jc w:val="both"/>
        <w:rPr>
          <w:bCs/>
          <w:sz w:val="22"/>
          <w:szCs w:val="22"/>
        </w:rPr>
      </w:pPr>
      <w:r w:rsidRPr="009B58A9">
        <w:rPr>
          <w:bCs/>
          <w:sz w:val="22"/>
          <w:szCs w:val="22"/>
        </w:rPr>
        <w:t>8. Ev.br.Bez br.,Mod./god. NCR Personas 87/2005, Ser.br.37-930-527, početna cijena 22.000,00 kn;</w:t>
      </w:r>
    </w:p>
    <w:p w:rsidRDefault="0024038F" w:rsidP="009B58A9" w:rsidR="0024038F" w:rsidRPr="009B58A9">
      <w:pPr>
        <w:tabs>
          <w:tab w:pos="567" w:val="left"/>
          <w:tab w:pos="8505" w:val="left"/>
        </w:tabs>
        <w:jc w:val="both"/>
        <w:rPr>
          <w:bCs/>
          <w:sz w:val="22"/>
          <w:szCs w:val="22"/>
        </w:rPr>
      </w:pPr>
      <w:r w:rsidRPr="009B58A9">
        <w:rPr>
          <w:bCs/>
          <w:sz w:val="22"/>
          <w:szCs w:val="22"/>
        </w:rPr>
        <w:t>9. Ev.br.03386, Mod./god. NCR Personas 86/2008 ,Ser.br.38-526-157, početna cijena 27.000,00 kn;</w:t>
      </w:r>
    </w:p>
    <w:p w:rsidRDefault="0024038F" w:rsidP="009B58A9" w:rsidR="0024038F" w:rsidRPr="009B58A9">
      <w:pPr>
        <w:tabs>
          <w:tab w:pos="567" w:val="left"/>
          <w:tab w:pos="8505" w:val="left"/>
        </w:tabs>
        <w:jc w:val="both"/>
        <w:rPr>
          <w:bCs/>
          <w:sz w:val="22"/>
          <w:szCs w:val="22"/>
        </w:rPr>
      </w:pPr>
      <w:r w:rsidRPr="009B58A9">
        <w:rPr>
          <w:bCs/>
          <w:sz w:val="22"/>
          <w:szCs w:val="22"/>
        </w:rPr>
        <w:t>10. Ev.br.03590, Mod./god. NCR Personas 86/2007, Ser.br.40-825-598, početna cijena 33.000,00 kn;</w:t>
      </w:r>
    </w:p>
    <w:p w:rsidRDefault="0024038F" w:rsidP="009B58A9" w:rsidR="0024038F" w:rsidRPr="009B58A9">
      <w:pPr>
        <w:tabs>
          <w:tab w:pos="567" w:val="left"/>
          <w:tab w:pos="8505" w:val="left"/>
        </w:tabs>
        <w:jc w:val="both"/>
        <w:rPr>
          <w:bCs/>
          <w:sz w:val="22"/>
          <w:szCs w:val="22"/>
        </w:rPr>
      </w:pPr>
      <w:r w:rsidRPr="009B58A9">
        <w:rPr>
          <w:bCs/>
          <w:sz w:val="22"/>
          <w:szCs w:val="22"/>
        </w:rPr>
        <w:t>11. Ev.br.03644, Mod./god. NCR Personas 87/2008,Ser.br.41-357-569, početna cijena 33.000,00 kn;</w:t>
      </w:r>
    </w:p>
    <w:p w:rsidRDefault="0024038F" w:rsidP="009B58A9" w:rsidR="0024038F" w:rsidRPr="009B58A9">
      <w:pPr>
        <w:tabs>
          <w:tab w:pos="567" w:val="left"/>
          <w:tab w:pos="8505" w:val="left"/>
        </w:tabs>
        <w:jc w:val="both"/>
        <w:rPr>
          <w:bCs/>
          <w:sz w:val="22"/>
          <w:szCs w:val="22"/>
        </w:rPr>
      </w:pPr>
      <w:r w:rsidRPr="009B58A9">
        <w:rPr>
          <w:bCs/>
          <w:sz w:val="22"/>
          <w:szCs w:val="22"/>
        </w:rPr>
        <w:t>12. Ev.42619856 ,Mod./god. NCR Personas 86/2009,Ser.br.42-619-856 ,početna cijena 38.000,00 kn</w:t>
      </w:r>
    </w:p>
    <w:p w:rsidRDefault="0024038F" w:rsidP="009B58A9" w:rsidR="0024038F" w:rsidRPr="009B58A9">
      <w:pPr>
        <w:tabs>
          <w:tab w:pos="567" w:val="left"/>
          <w:tab w:pos="8505" w:val="left"/>
        </w:tabs>
        <w:jc w:val="both"/>
        <w:rPr>
          <w:bCs/>
          <w:sz w:val="22"/>
          <w:szCs w:val="22"/>
        </w:rPr>
      </w:pPr>
      <w:r w:rsidRPr="009B58A9">
        <w:rPr>
          <w:bCs/>
          <w:sz w:val="22"/>
          <w:szCs w:val="22"/>
        </w:rPr>
        <w:t>13. Ev.1221074, Mod./god.NCR SelfServe 6626/2010,Ser.br.43-966-257,početna cijena 42.000,00 kn.</w:t>
      </w:r>
    </w:p>
    <w:p w:rsidRDefault="0024038F" w:rsidP="0024038F" w:rsidR="0024038F" w:rsidRPr="00913FC0">
      <w:pPr>
        <w:tabs>
          <w:tab w:pos="567" w:val="left"/>
          <w:tab w:pos="8505" w:val="left"/>
        </w:tabs>
        <w:jc w:val="both"/>
        <w:rPr>
          <w:b/>
          <w:bCs/>
          <w:sz w:val="22"/>
          <w:szCs w:val="22"/>
        </w:rPr>
      </w:pPr>
      <w:r w:rsidRPr="00913FC0">
        <w:rPr>
          <w:b/>
          <w:bCs/>
          <w:sz w:val="22"/>
          <w:szCs w:val="22"/>
        </w:rPr>
        <w:t>Ukupna početna cijena za bankomate od 1 do 13: 314.000,00 kuna</w:t>
      </w:r>
      <w:r w:rsidR="009B58A9" w:rsidRPr="00913FC0">
        <w:rPr>
          <w:b/>
          <w:bCs/>
          <w:sz w:val="22"/>
          <w:szCs w:val="22"/>
        </w:rPr>
        <w:t>.</w:t>
      </w:r>
    </w:p>
    <w:p w:rsidRDefault="00D47076" w:rsidP="00A4438C" w:rsidR="00A4438C" w:rsidRPr="00913FC0">
      <w:pPr>
        <w:tabs>
          <w:tab w:pos="567" w:val="left"/>
          <w:tab w:pos="8505" w:val="left"/>
        </w:tabs>
        <w:rPr>
          <w:bCs/>
          <w:sz w:val="22"/>
          <w:szCs w:val="22"/>
        </w:rPr>
      </w:pPr>
      <w:r w:rsidRPr="001F71AE">
        <w:br/>
      </w:r>
      <w:r w:rsidRPr="00913FC0">
        <w:rPr>
          <w:b/>
          <w:bCs/>
          <w:sz w:val="22"/>
          <w:szCs w:val="22"/>
        </w:rPr>
        <w:t>BANKARSKA I UREDSKA OPREMA:</w:t>
      </w:r>
      <w:r w:rsidRPr="001F71AE">
        <w:br/>
      </w:r>
      <w:r w:rsidR="00A4438C" w:rsidRPr="00913FC0">
        <w:rPr>
          <w:bCs/>
          <w:sz w:val="22"/>
          <w:szCs w:val="22"/>
        </w:rPr>
        <w:t>Metalni ladičari i time trezori:</w:t>
      </w:r>
    </w:p>
    <w:p w:rsidRDefault="00A4438C" w:rsidP="00A4438C" w:rsidR="00A4438C" w:rsidRPr="00913FC0">
      <w:pPr>
        <w:tabs>
          <w:tab w:pos="567" w:val="left"/>
          <w:tab w:pos="8505" w:val="left"/>
        </w:tabs>
        <w:rPr>
          <w:bCs/>
          <w:sz w:val="22"/>
          <w:szCs w:val="22"/>
        </w:rPr>
      </w:pPr>
      <w:r w:rsidRPr="00913FC0">
        <w:rPr>
          <w:bCs/>
          <w:sz w:val="22"/>
          <w:szCs w:val="22"/>
        </w:rPr>
        <w:t xml:space="preserve">1. Metalni ladičar, model EK 7303, komplet 9 komada, početna cijena 12.000,00 kn; </w:t>
      </w:r>
    </w:p>
    <w:p w:rsidRDefault="00A4438C" w:rsidP="00A4438C" w:rsidR="00A4438C" w:rsidRPr="00913FC0">
      <w:pPr>
        <w:tabs>
          <w:tab w:pos="567" w:val="left"/>
          <w:tab w:pos="8505" w:val="left"/>
        </w:tabs>
        <w:rPr>
          <w:bCs/>
          <w:sz w:val="22"/>
          <w:szCs w:val="22"/>
        </w:rPr>
      </w:pPr>
      <w:r w:rsidRPr="00913FC0">
        <w:rPr>
          <w:bCs/>
          <w:sz w:val="22"/>
          <w:szCs w:val="22"/>
        </w:rPr>
        <w:t xml:space="preserve">2. Time trezor, model EK 1551 S, početna cijena 4.800,00 kn; </w:t>
      </w:r>
    </w:p>
    <w:p w:rsidRDefault="00A4438C" w:rsidP="00A4438C" w:rsidR="00A4438C" w:rsidRPr="00913FC0">
      <w:pPr>
        <w:tabs>
          <w:tab w:pos="567" w:val="left"/>
          <w:tab w:pos="8505" w:val="left"/>
        </w:tabs>
        <w:rPr>
          <w:bCs/>
          <w:sz w:val="22"/>
          <w:szCs w:val="22"/>
        </w:rPr>
      </w:pPr>
      <w:r w:rsidRPr="00913FC0">
        <w:rPr>
          <w:bCs/>
          <w:sz w:val="22"/>
          <w:szCs w:val="22"/>
        </w:rPr>
        <w:t xml:space="preserve">3. Time trezor, model EK 1552 S compact, početna cijena 4.800,00 kn; </w:t>
      </w:r>
    </w:p>
    <w:p w:rsidRDefault="00A4438C" w:rsidP="00A4438C" w:rsidR="00A4438C" w:rsidRPr="00913FC0">
      <w:pPr>
        <w:tabs>
          <w:tab w:pos="567" w:val="left"/>
          <w:tab w:pos="8505" w:val="left"/>
        </w:tabs>
        <w:rPr>
          <w:bCs/>
          <w:sz w:val="22"/>
          <w:szCs w:val="22"/>
        </w:rPr>
      </w:pPr>
      <w:r w:rsidRPr="00913FC0">
        <w:rPr>
          <w:bCs/>
          <w:sz w:val="22"/>
          <w:szCs w:val="22"/>
        </w:rPr>
        <w:t xml:space="preserve">4. Time trezor, model EK 1552 S compact, početna cijena 4.800,00 kn. </w:t>
      </w:r>
    </w:p>
    <w:p w:rsidRDefault="00A4438C" w:rsidP="00A4438C" w:rsidR="00A4438C" w:rsidRPr="00913FC0">
      <w:pPr>
        <w:tabs>
          <w:tab w:pos="567" w:val="left"/>
          <w:tab w:pos="8505" w:val="left"/>
        </w:tabs>
        <w:rPr>
          <w:b/>
          <w:bCs/>
          <w:sz w:val="22"/>
          <w:szCs w:val="22"/>
        </w:rPr>
      </w:pPr>
      <w:r w:rsidRPr="00913FC0">
        <w:rPr>
          <w:b/>
          <w:bCs/>
          <w:sz w:val="22"/>
          <w:szCs w:val="22"/>
        </w:rPr>
        <w:t>Ukupna početna cijena za metalne ladičare i time trezore od 1 do 4: 26.400,00 kn</w:t>
      </w:r>
    </w:p>
    <w:p w:rsidRDefault="00A4438C" w:rsidP="00A4438C" w:rsidR="00A4438C" w:rsidRPr="00913FC0">
      <w:pPr>
        <w:tabs>
          <w:tab w:pos="567" w:val="left"/>
          <w:tab w:pos="8505" w:val="left"/>
        </w:tabs>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Šalterski printeri: </w:t>
      </w:r>
    </w:p>
    <w:p w:rsidRDefault="00A4438C" w:rsidP="00A4438C" w:rsidR="00A4438C" w:rsidRPr="00913FC0">
      <w:pPr>
        <w:tabs>
          <w:tab w:pos="567" w:val="left"/>
          <w:tab w:pos="8505" w:val="left"/>
        </w:tabs>
        <w:rPr>
          <w:bCs/>
          <w:sz w:val="22"/>
          <w:szCs w:val="22"/>
        </w:rPr>
      </w:pPr>
      <w:r w:rsidRPr="00913FC0">
        <w:rPr>
          <w:bCs/>
          <w:sz w:val="22"/>
          <w:szCs w:val="22"/>
        </w:rPr>
        <w:t xml:space="preserve">1. Šalterski printer OLIVETTI PR2, komplet od 16 kom., početna cijena 6.600,00 kn; </w:t>
      </w:r>
    </w:p>
    <w:p w:rsidRDefault="00A4438C" w:rsidP="00A4438C" w:rsidR="00A4438C" w:rsidRPr="00913FC0">
      <w:pPr>
        <w:tabs>
          <w:tab w:pos="567" w:val="left"/>
          <w:tab w:pos="8505" w:val="left"/>
        </w:tabs>
        <w:rPr>
          <w:bCs/>
          <w:sz w:val="22"/>
          <w:szCs w:val="22"/>
        </w:rPr>
      </w:pPr>
      <w:r w:rsidRPr="00913FC0">
        <w:rPr>
          <w:bCs/>
          <w:sz w:val="22"/>
          <w:szCs w:val="22"/>
        </w:rPr>
        <w:t xml:space="preserve">2. Šalterski printer OLIVETTI PR2 E, komplet od 3 kom., početna cijena 4.200,00 kn; </w:t>
      </w:r>
    </w:p>
    <w:p w:rsidRDefault="00A4438C" w:rsidP="00A4438C" w:rsidR="00A4438C" w:rsidRPr="00913FC0">
      <w:pPr>
        <w:tabs>
          <w:tab w:pos="567" w:val="left"/>
          <w:tab w:pos="8505" w:val="left"/>
        </w:tabs>
        <w:rPr>
          <w:bCs/>
          <w:sz w:val="22"/>
          <w:szCs w:val="22"/>
        </w:rPr>
      </w:pPr>
      <w:r w:rsidRPr="00913FC0">
        <w:rPr>
          <w:bCs/>
          <w:sz w:val="22"/>
          <w:szCs w:val="22"/>
        </w:rPr>
        <w:lastRenderedPageBreak/>
        <w:t xml:space="preserve">3. Šalterski printer OLIVETTI PR2 E10, komplet od 4 kom., početna cijena 3.700,00 kn; </w:t>
      </w:r>
    </w:p>
    <w:p w:rsidRDefault="00A4438C" w:rsidP="00A4438C" w:rsidR="00A4438C" w:rsidRPr="00913FC0">
      <w:pPr>
        <w:tabs>
          <w:tab w:pos="567" w:val="left"/>
          <w:tab w:pos="8505" w:val="left"/>
        </w:tabs>
        <w:rPr>
          <w:bCs/>
          <w:sz w:val="22"/>
          <w:szCs w:val="22"/>
        </w:rPr>
      </w:pPr>
      <w:r w:rsidRPr="00913FC0">
        <w:rPr>
          <w:bCs/>
          <w:sz w:val="22"/>
          <w:szCs w:val="22"/>
        </w:rPr>
        <w:t xml:space="preserve">4. Šalterski printer OLIVETTI PR2 E10 PLUS, komplet od 2 kom., početna cijena 4.200,00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za šalterske printere od 1 do 4: 18.700,00 kn </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 xml:space="preserve">Uređaji za popis i provjeru novčanica: </w:t>
      </w:r>
    </w:p>
    <w:p w:rsidRDefault="00A4438C" w:rsidP="00A4438C" w:rsidR="00A4438C" w:rsidRPr="00913FC0">
      <w:pPr>
        <w:tabs>
          <w:tab w:pos="567" w:val="left"/>
          <w:tab w:pos="8505" w:val="left"/>
        </w:tabs>
        <w:rPr>
          <w:bCs/>
          <w:sz w:val="22"/>
          <w:szCs w:val="22"/>
        </w:rPr>
      </w:pPr>
      <w:r w:rsidRPr="00913FC0">
        <w:rPr>
          <w:bCs/>
          <w:sz w:val="22"/>
          <w:szCs w:val="22"/>
        </w:rPr>
        <w:t xml:space="preserve">1. Uređaj za popis i provjeru USD, model CashSuperscan II, početna cijena 1.000,00 kn </w:t>
      </w:r>
    </w:p>
    <w:p w:rsidRDefault="00A4438C" w:rsidP="00A4438C" w:rsidR="00A4438C" w:rsidRPr="00913FC0">
      <w:pPr>
        <w:tabs>
          <w:tab w:pos="567" w:val="left"/>
          <w:tab w:pos="8505" w:val="left"/>
        </w:tabs>
        <w:rPr>
          <w:bCs/>
          <w:sz w:val="22"/>
          <w:szCs w:val="22"/>
        </w:rPr>
      </w:pPr>
      <w:r w:rsidRPr="00913FC0">
        <w:rPr>
          <w:bCs/>
          <w:sz w:val="22"/>
          <w:szCs w:val="22"/>
        </w:rPr>
        <w:t xml:space="preserve">2. Uređaj za popis i provjeru USD, model DBC 70, početna cijena 3.700,00 kn </w:t>
      </w:r>
    </w:p>
    <w:p w:rsidRDefault="00A4438C" w:rsidP="00A4438C" w:rsidR="00A4438C" w:rsidRPr="00913FC0">
      <w:pPr>
        <w:tabs>
          <w:tab w:pos="567" w:val="left"/>
          <w:tab w:pos="8505" w:val="left"/>
        </w:tabs>
        <w:rPr>
          <w:bCs/>
          <w:sz w:val="22"/>
          <w:szCs w:val="22"/>
        </w:rPr>
      </w:pPr>
      <w:r w:rsidRPr="00913FC0">
        <w:rPr>
          <w:bCs/>
          <w:sz w:val="22"/>
          <w:szCs w:val="22"/>
        </w:rPr>
        <w:t xml:space="preserve">3. Uređaj za popis i provjeru USD, model DBC 70, početna cijena 5.400,00 kn </w:t>
      </w:r>
    </w:p>
    <w:p w:rsidRDefault="00A4438C" w:rsidP="00A4438C" w:rsidR="00A4438C" w:rsidRPr="00913FC0">
      <w:pPr>
        <w:tabs>
          <w:tab w:pos="567" w:val="left"/>
          <w:tab w:pos="8505" w:val="left"/>
        </w:tabs>
        <w:rPr>
          <w:bCs/>
          <w:sz w:val="22"/>
          <w:szCs w:val="22"/>
        </w:rPr>
      </w:pPr>
      <w:r w:rsidRPr="00913FC0">
        <w:rPr>
          <w:bCs/>
          <w:sz w:val="22"/>
          <w:szCs w:val="22"/>
        </w:rPr>
        <w:t xml:space="preserve">4. Uređaj za popis i provjeru USD, model SC 2100 Superscan, početna cijena 1.000,00 kn </w:t>
      </w:r>
    </w:p>
    <w:p w:rsidRDefault="00A4438C" w:rsidP="00A4438C" w:rsidR="00A4438C" w:rsidRPr="00913FC0">
      <w:pPr>
        <w:tabs>
          <w:tab w:pos="567" w:val="left"/>
          <w:tab w:pos="8505" w:val="left"/>
        </w:tabs>
        <w:rPr>
          <w:bCs/>
          <w:sz w:val="22"/>
          <w:szCs w:val="22"/>
        </w:rPr>
      </w:pPr>
      <w:r w:rsidRPr="00913FC0">
        <w:rPr>
          <w:bCs/>
          <w:sz w:val="22"/>
          <w:szCs w:val="22"/>
        </w:rPr>
        <w:t xml:space="preserve">5. Uređaj za popis i provjeru USD i EUR, model Baija BJ510, početna cijena 6.600,00 kn </w:t>
      </w:r>
    </w:p>
    <w:p w:rsidRDefault="00A4438C" w:rsidP="00A4438C" w:rsidR="00A4438C" w:rsidRPr="00913FC0">
      <w:pPr>
        <w:tabs>
          <w:tab w:pos="567" w:val="left"/>
          <w:tab w:pos="8505" w:val="left"/>
        </w:tabs>
        <w:rPr>
          <w:bCs/>
          <w:sz w:val="22"/>
          <w:szCs w:val="22"/>
        </w:rPr>
      </w:pPr>
      <w:r w:rsidRPr="00913FC0">
        <w:rPr>
          <w:bCs/>
          <w:sz w:val="22"/>
          <w:szCs w:val="22"/>
        </w:rPr>
        <w:t xml:space="preserve">6. Uređaj za popis i provjeru USD i EUR, model Baija BJ511, početna cijena 6.600,00 kn </w:t>
      </w:r>
    </w:p>
    <w:p w:rsidRDefault="00A4438C" w:rsidP="00A4438C" w:rsidR="00A4438C" w:rsidRPr="00913FC0">
      <w:pPr>
        <w:tabs>
          <w:tab w:pos="567" w:val="left"/>
          <w:tab w:pos="8505" w:val="left"/>
        </w:tabs>
        <w:rPr>
          <w:bCs/>
          <w:sz w:val="22"/>
          <w:szCs w:val="22"/>
        </w:rPr>
      </w:pPr>
      <w:r w:rsidRPr="00913FC0">
        <w:rPr>
          <w:bCs/>
          <w:sz w:val="22"/>
          <w:szCs w:val="22"/>
        </w:rPr>
        <w:t xml:space="preserve">7. Uređaj za popis i provjeru USD i EUR, model Baija BJ-510, početna cijena 6.600,00 kn </w:t>
      </w:r>
    </w:p>
    <w:p w:rsidRDefault="00A4438C" w:rsidP="00A4438C" w:rsidR="00A4438C" w:rsidRPr="00913FC0">
      <w:pPr>
        <w:tabs>
          <w:tab w:pos="567" w:val="left"/>
          <w:tab w:pos="8505" w:val="left"/>
        </w:tabs>
        <w:rPr>
          <w:b/>
          <w:bCs/>
          <w:sz w:val="22"/>
          <w:szCs w:val="22"/>
        </w:rPr>
      </w:pPr>
      <w:r w:rsidRPr="00913FC0">
        <w:rPr>
          <w:b/>
          <w:bCs/>
          <w:sz w:val="22"/>
          <w:szCs w:val="22"/>
        </w:rPr>
        <w:t>Ukupna početna cijena uređaja za popis i provjeru novčanica od 1 do 7: 30.900,00 kn</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Brojači kovanica:</w:t>
      </w:r>
    </w:p>
    <w:p w:rsidRDefault="00A4438C" w:rsidP="00A4438C" w:rsidR="00A4438C" w:rsidRPr="00913FC0">
      <w:pPr>
        <w:tabs>
          <w:tab w:pos="567" w:val="left"/>
          <w:tab w:pos="8505" w:val="left"/>
        </w:tabs>
        <w:rPr>
          <w:bCs/>
          <w:sz w:val="22"/>
          <w:szCs w:val="22"/>
        </w:rPr>
      </w:pPr>
      <w:r w:rsidRPr="00913FC0">
        <w:rPr>
          <w:bCs/>
          <w:sz w:val="22"/>
          <w:szCs w:val="22"/>
        </w:rPr>
        <w:t xml:space="preserve">1. Brojač kovanica model C600, početna cijena 1.900,00 kn </w:t>
      </w:r>
    </w:p>
    <w:p w:rsidRDefault="00A4438C" w:rsidP="00A4438C" w:rsidR="00A4438C" w:rsidRPr="00913FC0">
      <w:pPr>
        <w:tabs>
          <w:tab w:pos="567" w:val="left"/>
          <w:tab w:pos="8505" w:val="left"/>
        </w:tabs>
        <w:rPr>
          <w:bCs/>
          <w:sz w:val="22"/>
          <w:szCs w:val="22"/>
        </w:rPr>
      </w:pPr>
      <w:r w:rsidRPr="00913FC0">
        <w:rPr>
          <w:bCs/>
          <w:sz w:val="22"/>
          <w:szCs w:val="22"/>
        </w:rPr>
        <w:t xml:space="preserve">2. Brojač kovanica model C600, početna cijena 1.900,00 kn </w:t>
      </w:r>
    </w:p>
    <w:p w:rsidRDefault="00A4438C" w:rsidP="00A4438C" w:rsidR="00A4438C" w:rsidRPr="00913FC0">
      <w:pPr>
        <w:tabs>
          <w:tab w:pos="567" w:val="left"/>
          <w:tab w:pos="8505" w:val="left"/>
        </w:tabs>
        <w:rPr>
          <w:bCs/>
          <w:sz w:val="22"/>
          <w:szCs w:val="22"/>
        </w:rPr>
      </w:pPr>
      <w:r w:rsidRPr="00913FC0">
        <w:rPr>
          <w:bCs/>
          <w:sz w:val="22"/>
          <w:szCs w:val="22"/>
        </w:rPr>
        <w:t xml:space="preserve">3. Brojač kovanica model CVK 70, početna cijena 3.000,00 kn </w:t>
      </w:r>
    </w:p>
    <w:p w:rsidRDefault="00A4438C" w:rsidP="00A4438C" w:rsidR="00A4438C" w:rsidRPr="00913FC0">
      <w:pPr>
        <w:tabs>
          <w:tab w:pos="567" w:val="left"/>
          <w:tab w:pos="8505" w:val="left"/>
        </w:tabs>
        <w:rPr>
          <w:bCs/>
          <w:sz w:val="22"/>
          <w:szCs w:val="22"/>
        </w:rPr>
      </w:pPr>
      <w:r w:rsidRPr="00913FC0">
        <w:rPr>
          <w:bCs/>
          <w:sz w:val="22"/>
          <w:szCs w:val="22"/>
        </w:rPr>
        <w:t xml:space="preserve">4. Brojač kovanica model CVK 70, početna cijena 3.000,00 kn </w:t>
      </w:r>
    </w:p>
    <w:p w:rsidRDefault="00A4438C" w:rsidP="00A4438C" w:rsidR="00A4438C" w:rsidRPr="00913FC0">
      <w:pPr>
        <w:tabs>
          <w:tab w:pos="567" w:val="left"/>
          <w:tab w:pos="8505" w:val="left"/>
        </w:tabs>
        <w:rPr>
          <w:bCs/>
          <w:sz w:val="22"/>
          <w:szCs w:val="22"/>
        </w:rPr>
      </w:pPr>
      <w:r w:rsidRPr="00913FC0">
        <w:rPr>
          <w:bCs/>
          <w:sz w:val="22"/>
          <w:szCs w:val="22"/>
        </w:rPr>
        <w:t xml:space="preserve">5. Brojač kovanica model CVK 70, početna cijena 3.000,00 kn </w:t>
      </w:r>
    </w:p>
    <w:p w:rsidRDefault="00A4438C" w:rsidP="00A4438C" w:rsidR="00A4438C" w:rsidRPr="00913FC0">
      <w:pPr>
        <w:tabs>
          <w:tab w:pos="567" w:val="left"/>
          <w:tab w:pos="8505" w:val="left"/>
        </w:tabs>
        <w:rPr>
          <w:b/>
          <w:bCs/>
          <w:sz w:val="22"/>
          <w:szCs w:val="22"/>
        </w:rPr>
      </w:pPr>
      <w:r w:rsidRPr="00913FC0">
        <w:rPr>
          <w:b/>
          <w:bCs/>
          <w:sz w:val="22"/>
          <w:szCs w:val="22"/>
        </w:rPr>
        <w:t>Ukupna početna cijena brojača kovanica od 1 do 5: 12.800.00 kn</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jc w:val="both"/>
        <w:rPr>
          <w:bCs/>
          <w:sz w:val="22"/>
          <w:szCs w:val="22"/>
        </w:rPr>
      </w:pPr>
      <w:r w:rsidRPr="00913FC0">
        <w:rPr>
          <w:bCs/>
          <w:sz w:val="22"/>
          <w:szCs w:val="22"/>
        </w:rPr>
        <w:t>Brojači novčanica:</w:t>
      </w:r>
    </w:p>
    <w:p w:rsidRDefault="00A4438C" w:rsidP="00A4438C" w:rsidR="00A4438C" w:rsidRPr="00913FC0">
      <w:pPr>
        <w:tabs>
          <w:tab w:pos="567" w:val="left"/>
          <w:tab w:pos="8505" w:val="left"/>
        </w:tabs>
        <w:jc w:val="both"/>
        <w:rPr>
          <w:bCs/>
          <w:sz w:val="22"/>
          <w:szCs w:val="22"/>
        </w:rPr>
      </w:pPr>
      <w:r w:rsidRPr="00913FC0">
        <w:rPr>
          <w:bCs/>
          <w:sz w:val="22"/>
          <w:szCs w:val="22"/>
        </w:rPr>
        <w:t xml:space="preserve">1. Brojač novčanica GLORY GFB 500, početna cijena 1.500,00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2. Brojač novčanica GLORY GFB 937EU, komplet od 2 kom. početna cijena 6.300,00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3. Brojač novčanica LAUREL J710, komplet od 2 kom., početna cijena 2.400,00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4. Brojač novčanica LAUREL J711, početna cijena 1.500,00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5. Brojač novčanica LAUREL J790, komplet od 4 kom., početna cijena 10.700,00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6. Brojač novčanica N5000UV, komplet od 2 kom., početna cijena 3.700,00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7. Brojač novčanica TOYOCOM NC 50, komplet od 11 kom., početna cijena 9.500,00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8. Brojač novčanica TOYOCOM PROCION 903+, prodajna cijena 4.200,00 kn </w:t>
      </w:r>
    </w:p>
    <w:p w:rsidRDefault="00A4438C" w:rsidP="00A4438C" w:rsidR="00A4438C" w:rsidRPr="00913FC0">
      <w:pPr>
        <w:tabs>
          <w:tab w:pos="567" w:val="left"/>
          <w:tab w:pos="8505" w:val="left"/>
        </w:tabs>
        <w:jc w:val="both"/>
        <w:rPr>
          <w:b/>
          <w:bCs/>
          <w:sz w:val="22"/>
          <w:szCs w:val="22"/>
        </w:rPr>
      </w:pPr>
      <w:r w:rsidRPr="00913FC0">
        <w:rPr>
          <w:b/>
          <w:bCs/>
          <w:sz w:val="22"/>
          <w:szCs w:val="22"/>
        </w:rPr>
        <w:t xml:space="preserve">Ukupna početna cijena brojača novčanica od 1 do 8: 39.800,00 kn. </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POS uređaji:</w:t>
      </w:r>
    </w:p>
    <w:p w:rsidRDefault="00A4438C" w:rsidP="00A4438C" w:rsidR="00A4438C" w:rsidRPr="00913FC0">
      <w:pPr>
        <w:tabs>
          <w:tab w:pos="567" w:val="left"/>
          <w:tab w:pos="8505" w:val="left"/>
        </w:tabs>
        <w:rPr>
          <w:bCs/>
          <w:sz w:val="22"/>
          <w:szCs w:val="22"/>
        </w:rPr>
      </w:pPr>
      <w:r w:rsidRPr="00913FC0">
        <w:rPr>
          <w:bCs/>
          <w:sz w:val="22"/>
          <w:szCs w:val="22"/>
        </w:rPr>
        <w:t xml:space="preserve">1. Pos uređaji Verifone Vx510 / 510E, komplet od 18 kom., ukupna prodajna cijena 7.800,00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POS uređaja pod 1: 7.800,00 kn </w:t>
      </w:r>
    </w:p>
    <w:p w:rsidRDefault="00A4438C" w:rsidP="00A4438C" w:rsidR="00A4438C" w:rsidRPr="00913FC0">
      <w:pPr>
        <w:tabs>
          <w:tab w:pos="567" w:val="left"/>
          <w:tab w:pos="8505" w:val="left"/>
        </w:tabs>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Telefax i fotokopirni uređaji: </w:t>
      </w:r>
    </w:p>
    <w:p w:rsidRDefault="00A4438C" w:rsidP="00A4438C" w:rsidR="00A4438C" w:rsidRPr="00913FC0">
      <w:pPr>
        <w:tabs>
          <w:tab w:pos="567" w:val="left"/>
          <w:tab w:pos="8505" w:val="left"/>
        </w:tabs>
        <w:rPr>
          <w:bCs/>
          <w:sz w:val="22"/>
          <w:szCs w:val="22"/>
        </w:rPr>
      </w:pPr>
      <w:r w:rsidRPr="00913FC0">
        <w:rPr>
          <w:bCs/>
          <w:sz w:val="22"/>
          <w:szCs w:val="22"/>
        </w:rPr>
        <w:t xml:space="preserve">1. Telefax Canon L380S, prodajna cijena 480,00 kn </w:t>
      </w:r>
    </w:p>
    <w:p w:rsidRDefault="00A4438C" w:rsidP="00A4438C" w:rsidR="00A4438C" w:rsidRPr="00913FC0">
      <w:pPr>
        <w:tabs>
          <w:tab w:pos="567" w:val="left"/>
          <w:tab w:pos="8505" w:val="left"/>
        </w:tabs>
        <w:rPr>
          <w:bCs/>
          <w:sz w:val="22"/>
          <w:szCs w:val="22"/>
        </w:rPr>
      </w:pPr>
      <w:r w:rsidRPr="00913FC0">
        <w:rPr>
          <w:bCs/>
          <w:sz w:val="22"/>
          <w:szCs w:val="22"/>
        </w:rPr>
        <w:t xml:space="preserve">2. Prodano </w:t>
      </w:r>
    </w:p>
    <w:p w:rsidRDefault="00A4438C" w:rsidP="00A4438C" w:rsidR="00A4438C" w:rsidRPr="00913FC0">
      <w:pPr>
        <w:tabs>
          <w:tab w:pos="567" w:val="left"/>
          <w:tab w:pos="8505" w:val="left"/>
        </w:tabs>
        <w:rPr>
          <w:bCs/>
          <w:sz w:val="22"/>
          <w:szCs w:val="22"/>
        </w:rPr>
      </w:pPr>
      <w:r w:rsidRPr="00913FC0">
        <w:rPr>
          <w:bCs/>
          <w:sz w:val="22"/>
          <w:szCs w:val="22"/>
        </w:rPr>
        <w:t xml:space="preserve">3. Telefax Canon L300, prodajna cijena 240,00 kn </w:t>
      </w:r>
    </w:p>
    <w:p w:rsidRDefault="00A4438C" w:rsidP="00A4438C" w:rsidR="00A4438C" w:rsidRPr="00913FC0">
      <w:pPr>
        <w:tabs>
          <w:tab w:pos="567" w:val="left"/>
          <w:tab w:pos="8505" w:val="left"/>
        </w:tabs>
        <w:rPr>
          <w:bCs/>
          <w:sz w:val="22"/>
          <w:szCs w:val="22"/>
        </w:rPr>
      </w:pPr>
      <w:r w:rsidRPr="00913FC0">
        <w:rPr>
          <w:bCs/>
          <w:sz w:val="22"/>
          <w:szCs w:val="22"/>
        </w:rPr>
        <w:t xml:space="preserve">4. Telefax Canon, prodajna cijena 190,00 kn </w:t>
      </w:r>
    </w:p>
    <w:p w:rsidRDefault="00A4438C" w:rsidP="00A4438C" w:rsidR="00A4438C" w:rsidRPr="00913FC0">
      <w:pPr>
        <w:tabs>
          <w:tab w:pos="567" w:val="left"/>
          <w:tab w:pos="8505" w:val="left"/>
        </w:tabs>
        <w:rPr>
          <w:bCs/>
          <w:sz w:val="22"/>
          <w:szCs w:val="22"/>
        </w:rPr>
      </w:pPr>
      <w:r w:rsidRPr="00913FC0">
        <w:rPr>
          <w:bCs/>
          <w:sz w:val="22"/>
          <w:szCs w:val="22"/>
        </w:rPr>
        <w:t xml:space="preserve">5. Prodano </w:t>
      </w:r>
    </w:p>
    <w:p w:rsidRDefault="00A4438C" w:rsidP="00A4438C" w:rsidR="00A4438C" w:rsidRPr="00913FC0">
      <w:pPr>
        <w:tabs>
          <w:tab w:pos="567" w:val="left"/>
          <w:tab w:pos="8505" w:val="left"/>
        </w:tabs>
        <w:rPr>
          <w:bCs/>
          <w:sz w:val="22"/>
          <w:szCs w:val="22"/>
        </w:rPr>
      </w:pPr>
      <w:r w:rsidRPr="00913FC0">
        <w:rPr>
          <w:bCs/>
          <w:sz w:val="22"/>
          <w:szCs w:val="22"/>
        </w:rPr>
        <w:t xml:space="preserve">6. Fotokopirni stroj Canon NP6512, prodajna cijena 360,00 kn </w:t>
      </w:r>
    </w:p>
    <w:p w:rsidRDefault="00A4438C" w:rsidP="00A4438C" w:rsidR="00A4438C" w:rsidRPr="00913FC0">
      <w:pPr>
        <w:tabs>
          <w:tab w:pos="567" w:val="left"/>
          <w:tab w:pos="8505" w:val="left"/>
        </w:tabs>
        <w:rPr>
          <w:bCs/>
          <w:sz w:val="22"/>
          <w:szCs w:val="22"/>
        </w:rPr>
      </w:pPr>
      <w:r w:rsidRPr="00913FC0">
        <w:rPr>
          <w:bCs/>
          <w:sz w:val="22"/>
          <w:szCs w:val="22"/>
        </w:rPr>
        <w:t xml:space="preserve">7. Fotokopirni stroj Canon NP6512, prodajna cijena 480,00 kn </w:t>
      </w:r>
    </w:p>
    <w:p w:rsidRDefault="00A4438C" w:rsidP="00A4438C" w:rsidR="00A4438C" w:rsidRPr="00913FC0">
      <w:pPr>
        <w:tabs>
          <w:tab w:pos="567" w:val="left"/>
          <w:tab w:pos="8505" w:val="left"/>
        </w:tabs>
        <w:rPr>
          <w:b/>
          <w:bCs/>
          <w:sz w:val="22"/>
          <w:szCs w:val="22"/>
        </w:rPr>
      </w:pPr>
      <w:r w:rsidRPr="00913FC0">
        <w:rPr>
          <w:b/>
          <w:bCs/>
          <w:sz w:val="22"/>
          <w:szCs w:val="22"/>
        </w:rPr>
        <w:t>Ukupna početna cijena telefax i fotokopirnih uređaja od 1 do 7: 1.750,00 kn</w:t>
      </w:r>
    </w:p>
    <w:p w:rsidRDefault="00A4438C" w:rsidP="00A4438C" w:rsidR="00A4438C" w:rsidRPr="00A4438C">
      <w:pPr>
        <w:tabs>
          <w:tab w:pos="567" w:val="left"/>
          <w:tab w:pos="8505" w:val="left"/>
        </w:tabs>
        <w:rPr>
          <w:bCs/>
        </w:rPr>
      </w:pPr>
    </w:p>
    <w:p w:rsidRDefault="00B224BA" w:rsidP="00A4438C" w:rsidR="00A4438C" w:rsidRPr="00143CFE">
      <w:pPr>
        <w:tabs>
          <w:tab w:pos="567" w:val="left"/>
          <w:tab w:pos="8505" w:val="left"/>
        </w:tabs>
        <w:rPr>
          <w:bCs/>
          <w:sz w:val="22"/>
          <w:szCs w:val="22"/>
        </w:rPr>
      </w:pPr>
      <w:r>
        <w:rPr>
          <w:bCs/>
          <w:sz w:val="22"/>
          <w:szCs w:val="22"/>
        </w:rPr>
        <w:t xml:space="preserve">II. </w:t>
      </w:r>
      <w:r w:rsidR="00A4438C" w:rsidRPr="00143CFE">
        <w:rPr>
          <w:bCs/>
          <w:sz w:val="22"/>
          <w:szCs w:val="22"/>
        </w:rPr>
        <w:t>POKRETNINE – UMJETNIČKE SLIKE</w:t>
      </w:r>
    </w:p>
    <w:p w:rsidRDefault="00A4438C" w:rsidP="00A4438C" w:rsidR="00A4438C" w:rsidRPr="00143CFE">
      <w:pPr>
        <w:tabs>
          <w:tab w:pos="567" w:val="left"/>
          <w:tab w:pos="8505" w:val="left"/>
        </w:tabs>
        <w:rPr>
          <w:bCs/>
          <w:sz w:val="22"/>
          <w:szCs w:val="22"/>
        </w:rPr>
      </w:pPr>
      <w:r w:rsidRPr="00143CFE">
        <w:rPr>
          <w:bCs/>
          <w:sz w:val="22"/>
          <w:szCs w:val="22"/>
        </w:rPr>
        <w:t xml:space="preserve">1. Ev.br. 00794, Opis slike Žuvela, akril, (125X100), početna cijena u kn 8.000,00 </w:t>
      </w:r>
    </w:p>
    <w:p w:rsidRDefault="00A4438C" w:rsidP="00A4438C" w:rsidR="00A4438C" w:rsidRPr="00143CFE">
      <w:pPr>
        <w:tabs>
          <w:tab w:pos="567" w:val="left"/>
          <w:tab w:pos="8505" w:val="left"/>
        </w:tabs>
        <w:rPr>
          <w:bCs/>
          <w:sz w:val="22"/>
          <w:szCs w:val="22"/>
        </w:rPr>
      </w:pPr>
      <w:r w:rsidRPr="00143CFE">
        <w:rPr>
          <w:bCs/>
          <w:sz w:val="22"/>
          <w:szCs w:val="22"/>
        </w:rPr>
        <w:t xml:space="preserve">2. Ev.br. 00795, Opis slike Žuvela, akril, (150X100) početna cijena u kn 8.000,00 </w:t>
      </w:r>
    </w:p>
    <w:p w:rsidRDefault="00A4438C" w:rsidP="00A4438C" w:rsidR="00A4438C" w:rsidRPr="00143CFE">
      <w:pPr>
        <w:tabs>
          <w:tab w:pos="567" w:val="left"/>
          <w:tab w:pos="8505" w:val="left"/>
        </w:tabs>
        <w:rPr>
          <w:bCs/>
          <w:sz w:val="22"/>
          <w:szCs w:val="22"/>
        </w:rPr>
      </w:pPr>
      <w:r w:rsidRPr="00143CFE">
        <w:rPr>
          <w:bCs/>
          <w:sz w:val="22"/>
          <w:szCs w:val="22"/>
        </w:rPr>
        <w:t xml:space="preserve">3. Ev.br. 00796, Opis slike Žuvela, akril, (140X115) početna cijena u kn 8.000,00 </w:t>
      </w:r>
    </w:p>
    <w:p w:rsidRDefault="00A4438C" w:rsidP="00A4438C" w:rsidR="00A4438C" w:rsidRPr="00143CFE">
      <w:pPr>
        <w:tabs>
          <w:tab w:pos="567" w:val="left"/>
          <w:tab w:pos="8505" w:val="left"/>
        </w:tabs>
        <w:rPr>
          <w:bCs/>
          <w:sz w:val="22"/>
          <w:szCs w:val="22"/>
        </w:rPr>
      </w:pPr>
      <w:r w:rsidRPr="00143CFE">
        <w:rPr>
          <w:bCs/>
          <w:sz w:val="22"/>
          <w:szCs w:val="22"/>
        </w:rPr>
        <w:t xml:space="preserve">4. Ev.br. 02336, Opis Marchel "Cvjetno polje"ulje na platnu (90X85 cm). poč.cijena u kn 10.000,00 </w:t>
      </w:r>
    </w:p>
    <w:p w:rsidRDefault="00A4438C" w:rsidP="00A4438C" w:rsidR="00A4438C" w:rsidRPr="00143CFE">
      <w:pPr>
        <w:tabs>
          <w:tab w:pos="567" w:val="left"/>
          <w:tab w:pos="8505" w:val="left"/>
        </w:tabs>
        <w:rPr>
          <w:bCs/>
          <w:sz w:val="22"/>
          <w:szCs w:val="22"/>
        </w:rPr>
      </w:pPr>
      <w:r w:rsidRPr="00143CFE">
        <w:rPr>
          <w:bCs/>
          <w:sz w:val="22"/>
          <w:szCs w:val="22"/>
        </w:rPr>
        <w:t xml:space="preserve">5. Ev.br. 02337, Opis slike Vaništa,"Božićnice" ulje na platnu (50X30 cm), poč.cijena u kn 13.000,00 </w:t>
      </w:r>
    </w:p>
    <w:p w:rsidRDefault="00A4438C" w:rsidP="00A4438C" w:rsidR="00A4438C" w:rsidRPr="00143CFE">
      <w:pPr>
        <w:tabs>
          <w:tab w:pos="567" w:val="left"/>
          <w:tab w:pos="8505" w:val="left"/>
        </w:tabs>
        <w:rPr>
          <w:bCs/>
          <w:sz w:val="22"/>
          <w:szCs w:val="22"/>
        </w:rPr>
      </w:pPr>
      <w:r w:rsidRPr="00143CFE">
        <w:rPr>
          <w:bCs/>
          <w:sz w:val="22"/>
          <w:szCs w:val="22"/>
        </w:rPr>
        <w:lastRenderedPageBreak/>
        <w:t xml:space="preserve">6. Ev.br. 02534,Opis slike Ivanović, NIKA božica pobjede, reljef,(200X180) poč. cijena u kn 10.000,00 </w:t>
      </w:r>
    </w:p>
    <w:p w:rsidRDefault="00A4438C" w:rsidP="00A4438C" w:rsidR="00A4438C" w:rsidRPr="00143CFE">
      <w:pPr>
        <w:tabs>
          <w:tab w:pos="567" w:val="left"/>
          <w:tab w:pos="8505" w:val="left"/>
        </w:tabs>
        <w:rPr>
          <w:bCs/>
          <w:sz w:val="22"/>
          <w:szCs w:val="22"/>
        </w:rPr>
      </w:pPr>
      <w:r w:rsidRPr="00143CFE">
        <w:rPr>
          <w:bCs/>
          <w:sz w:val="22"/>
          <w:szCs w:val="22"/>
        </w:rPr>
        <w:t xml:space="preserve">7. Slika prodana. </w:t>
      </w:r>
    </w:p>
    <w:p w:rsidRDefault="00A4438C" w:rsidP="00A4438C" w:rsidR="00A4438C" w:rsidRPr="00143CFE">
      <w:pPr>
        <w:tabs>
          <w:tab w:pos="567" w:val="left"/>
          <w:tab w:pos="8505" w:val="left"/>
        </w:tabs>
        <w:rPr>
          <w:bCs/>
          <w:sz w:val="22"/>
          <w:szCs w:val="22"/>
        </w:rPr>
      </w:pPr>
      <w:r w:rsidRPr="00143CFE">
        <w:rPr>
          <w:bCs/>
          <w:sz w:val="22"/>
          <w:szCs w:val="22"/>
        </w:rPr>
        <w:t xml:space="preserve">8. Više umjetničkih slika manje pojedinačne vrijednosti, 2 umjetničke figure i 1 kamena amfora, </w:t>
      </w:r>
    </w:p>
    <w:p w:rsidRDefault="00A4438C" w:rsidP="00A4438C" w:rsidR="00A4438C" w:rsidRPr="00143CFE">
      <w:pPr>
        <w:tabs>
          <w:tab w:pos="567" w:val="left"/>
          <w:tab w:pos="8505" w:val="left"/>
        </w:tabs>
        <w:rPr>
          <w:bCs/>
          <w:sz w:val="22"/>
          <w:szCs w:val="22"/>
        </w:rPr>
      </w:pPr>
      <w:r w:rsidRPr="00143CFE">
        <w:rPr>
          <w:bCs/>
          <w:sz w:val="22"/>
          <w:szCs w:val="22"/>
        </w:rPr>
        <w:t xml:space="preserve">a sve ukupne vrijednosti 85.400,00 kuna, po cijenama iz poslovne dokumentacije stečajnog dužnika, po kojim uvjetima je moguća i kupnja neposrednom pogodbom u prostorijama stečajnog dužnika. </w:t>
      </w:r>
    </w:p>
    <w:p w:rsidRDefault="00A4438C" w:rsidP="00A4438C" w:rsidR="00A4438C" w:rsidRPr="00FC395B">
      <w:pPr>
        <w:tabs>
          <w:tab w:pos="567" w:val="left"/>
          <w:tab w:pos="8505" w:val="left"/>
        </w:tabs>
        <w:rPr>
          <w:b/>
          <w:bCs/>
          <w:sz w:val="22"/>
          <w:szCs w:val="22"/>
        </w:rPr>
      </w:pPr>
      <w:r w:rsidRPr="00FC395B">
        <w:rPr>
          <w:b/>
          <w:bCs/>
          <w:sz w:val="22"/>
          <w:szCs w:val="22"/>
        </w:rPr>
        <w:t>Ukupna početna cijena za umjetničke slike od 1 do 7: 57.000,00 kn</w:t>
      </w:r>
    </w:p>
    <w:p w:rsidRDefault="00A4438C" w:rsidP="00A4438C" w:rsidR="00A4438C" w:rsidRPr="00FC395B">
      <w:pPr>
        <w:tabs>
          <w:tab w:pos="567" w:val="left"/>
          <w:tab w:pos="8505" w:val="left"/>
        </w:tabs>
        <w:rPr>
          <w:b/>
          <w:bCs/>
          <w:sz w:val="22"/>
          <w:szCs w:val="22"/>
        </w:rPr>
      </w:pPr>
      <w:r w:rsidRPr="00FC395B">
        <w:rPr>
          <w:b/>
          <w:bCs/>
          <w:sz w:val="22"/>
          <w:szCs w:val="22"/>
        </w:rPr>
        <w:t>Ukupna početna cijena za umjetnine pod 8: 85.400,00 kn</w:t>
      </w:r>
    </w:p>
    <w:p w:rsidRDefault="00A4438C" w:rsidP="00A4438C" w:rsidR="00A4438C" w:rsidRPr="00A4438C">
      <w:pPr>
        <w:tabs>
          <w:tab w:pos="567" w:val="left"/>
          <w:tab w:pos="8505" w:val="left"/>
        </w:tabs>
        <w:rPr>
          <w:bCs/>
        </w:rPr>
      </w:pPr>
    </w:p>
    <w:p w:rsidRDefault="00A4438C" w:rsidP="00A4438C" w:rsidR="00A4438C" w:rsidRPr="00A4438C">
      <w:pPr>
        <w:tabs>
          <w:tab w:pos="567" w:val="left"/>
          <w:tab w:pos="8505" w:val="left"/>
        </w:tabs>
        <w:jc w:val="both"/>
        <w:rPr>
          <w:bCs/>
        </w:rPr>
      </w:pPr>
      <w:r w:rsidRPr="00A4438C">
        <w:rPr>
          <w:bCs/>
        </w:rPr>
        <w:t>III</w:t>
      </w:r>
      <w:r w:rsidR="00B224BA">
        <w:rPr>
          <w:bCs/>
        </w:rPr>
        <w:t>.</w:t>
      </w:r>
      <w:r w:rsidRPr="00A4438C">
        <w:rPr>
          <w:bCs/>
        </w:rPr>
        <w:t xml:space="preserve"> Imovina stečajnog </w:t>
      </w:r>
      <w:r w:rsidR="00B224BA">
        <w:rPr>
          <w:bCs/>
        </w:rPr>
        <w:t xml:space="preserve">dužnika navedena pod I </w:t>
      </w:r>
      <w:r w:rsidRPr="00A4438C">
        <w:rPr>
          <w:bCs/>
        </w:rPr>
        <w:t>A) – NEKRETNINE, prodaju se pojedinačno svaka za sebe, dok se imovina s</w:t>
      </w:r>
      <w:r w:rsidR="00B224BA">
        <w:rPr>
          <w:bCs/>
        </w:rPr>
        <w:t xml:space="preserve">tečajnog Dužnika navedena pod I </w:t>
      </w:r>
      <w:r w:rsidRPr="00A4438C">
        <w:rPr>
          <w:bCs/>
        </w:rPr>
        <w:t>B) – POKRETNINE: BANKOMATI, BANKARSKA I UREDSKA OPREMA, kao i imovina stečajnog dužnika navedena pod II</w:t>
      </w:r>
      <w:r w:rsidR="00B224BA">
        <w:rPr>
          <w:bCs/>
        </w:rPr>
        <w:t>.</w:t>
      </w:r>
      <w:r w:rsidRPr="00A4438C">
        <w:rPr>
          <w:bCs/>
        </w:rPr>
        <w:t xml:space="preserve"> POKRETNINE-UMJETNIČKE SLIKE, prodaju se pojedinačno (svaka za sebe) i zajedno (kao cjelina). </w:t>
      </w:r>
    </w:p>
    <w:p w:rsidRDefault="00A4438C" w:rsidP="00A4438C" w:rsidR="00A4438C" w:rsidRPr="00A4438C">
      <w:pPr>
        <w:tabs>
          <w:tab w:pos="567" w:val="left"/>
          <w:tab w:pos="8505" w:val="left"/>
        </w:tabs>
        <w:jc w:val="both"/>
        <w:rPr>
          <w:bCs/>
        </w:rPr>
      </w:pPr>
      <w:r w:rsidRPr="00A4438C">
        <w:rPr>
          <w:bCs/>
        </w:rPr>
        <w:t xml:space="preserve">U slučaju pristiglih prijava za kupnju pojedinačne imovine (stvari) i/ili za kupnju zajedno, kao cjeline, prednost će imati kupac koji kupuje cjelinu. </w:t>
      </w:r>
    </w:p>
    <w:p w:rsidRDefault="00A4438C" w:rsidP="00A4438C" w:rsidR="00A4438C" w:rsidRPr="00A4438C">
      <w:pPr>
        <w:tabs>
          <w:tab w:pos="567" w:val="left"/>
          <w:tab w:pos="8505" w:val="left"/>
        </w:tabs>
        <w:jc w:val="both"/>
        <w:rPr>
          <w:bCs/>
        </w:rPr>
      </w:pPr>
    </w:p>
    <w:p w:rsidRDefault="00A4438C" w:rsidP="00A4438C" w:rsidR="00A4438C" w:rsidRPr="00B224BA">
      <w:pPr>
        <w:tabs>
          <w:tab w:pos="567" w:val="left"/>
          <w:tab w:pos="8505" w:val="left"/>
        </w:tabs>
        <w:jc w:val="both"/>
        <w:rPr>
          <w:b/>
          <w:bCs/>
        </w:rPr>
      </w:pPr>
      <w:r w:rsidRPr="00B224BA">
        <w:rPr>
          <w:bCs/>
        </w:rPr>
        <w:t>IV</w:t>
      </w:r>
      <w:r w:rsidR="00B224BA" w:rsidRPr="00B224BA">
        <w:rPr>
          <w:bCs/>
        </w:rPr>
        <w:t>.</w:t>
      </w:r>
      <w:r w:rsidRPr="00B224BA">
        <w:rPr>
          <w:b/>
          <w:bCs/>
        </w:rPr>
        <w:t xml:space="preserve"> Vrijednost imovine stečajnog Dužnika koja se prodaje u točki I/ i II/ ovog </w:t>
      </w:r>
      <w:r w:rsidR="00B224BA">
        <w:rPr>
          <w:b/>
          <w:bCs/>
        </w:rPr>
        <w:t>zaključka</w:t>
      </w:r>
      <w:r w:rsidRPr="00B224BA">
        <w:rPr>
          <w:b/>
          <w:bCs/>
        </w:rPr>
        <w:t xml:space="preserve"> predstavlja najnižu početnu vrijednost odnosno cijenu ispod koje se ista ne može prodati na ovoj dražbi.</w:t>
      </w:r>
    </w:p>
    <w:p w:rsidRDefault="00A4438C" w:rsidP="00A4438C" w:rsidR="00A4438C" w:rsidRPr="00A4438C">
      <w:pPr>
        <w:tabs>
          <w:tab w:pos="567" w:val="left"/>
          <w:tab w:pos="8505" w:val="left"/>
        </w:tabs>
        <w:jc w:val="both"/>
        <w:rPr>
          <w:bCs/>
        </w:rPr>
      </w:pPr>
    </w:p>
    <w:p w:rsidRDefault="00A4438C" w:rsidP="00A4438C" w:rsidR="00A4438C" w:rsidRPr="00A4438C">
      <w:pPr>
        <w:tabs>
          <w:tab w:pos="567" w:val="left"/>
          <w:tab w:pos="8505" w:val="left"/>
        </w:tabs>
        <w:jc w:val="both"/>
        <w:rPr>
          <w:bCs/>
        </w:rPr>
      </w:pPr>
      <w:r w:rsidRPr="00A4438C">
        <w:rPr>
          <w:bCs/>
        </w:rPr>
        <w:t>V</w:t>
      </w:r>
      <w:r w:rsidR="00B224BA">
        <w:rPr>
          <w:bCs/>
        </w:rPr>
        <w:t>.</w:t>
      </w:r>
      <w:r w:rsidRPr="00A4438C">
        <w:rPr>
          <w:bCs/>
        </w:rPr>
        <w:t xml:space="preserve"> Rješenjem Trgovačkog suda u Splitu pod poslovnim brojem 14.St-770/11 od dana 14.svibnja 2014.g. određena je zabilježba prodaje</w:t>
      </w:r>
      <w:r w:rsidR="00B224BA">
        <w:rPr>
          <w:bCs/>
        </w:rPr>
        <w:t xml:space="preserve"> nekretnina navedenih u točki I </w:t>
      </w:r>
      <w:r w:rsidRPr="00A4438C">
        <w:rPr>
          <w:bCs/>
        </w:rPr>
        <w:t xml:space="preserve">A) 1-22 u zemljišnoknjižnim odjelima općinskih sudova nadležnim za iste. </w:t>
      </w:r>
    </w:p>
    <w:p w:rsidRDefault="00D2675C" w:rsidP="00D2675C" w:rsidR="00D2675C">
      <w:pPr>
        <w:tabs>
          <w:tab w:pos="567" w:val="left"/>
          <w:tab w:pos="8505" w:val="left"/>
        </w:tabs>
      </w:pPr>
    </w:p>
    <w:p w:rsidRDefault="00D2675C" w:rsidP="008B00F0" w:rsidR="00D2675C" w:rsidRPr="008B00F0">
      <w:pPr>
        <w:tabs>
          <w:tab w:pos="567" w:val="left"/>
          <w:tab w:pos="8505" w:val="left"/>
        </w:tabs>
      </w:pPr>
      <w:r>
        <w:t xml:space="preserve">VI. Način i uvjeti prodaje: </w:t>
      </w:r>
      <w:r w:rsidR="00D47076" w:rsidRPr="001F71AE">
        <w:br/>
      </w:r>
      <w:r w:rsidRPr="00D2675C">
        <w:rPr>
          <w:bCs/>
        </w:rPr>
        <w:t xml:space="preserve">1/Prodaja se obavlja u stečajnom postupku nad uvodno navedenim Stečajnim dužnikom. </w:t>
      </w:r>
    </w:p>
    <w:p w:rsidRDefault="00D2675C" w:rsidP="00D2675C" w:rsidR="00D2675C" w:rsidRPr="00D2675C">
      <w:pPr>
        <w:tabs>
          <w:tab w:pos="567" w:val="left"/>
          <w:tab w:pos="8505" w:val="left"/>
        </w:tabs>
        <w:jc w:val="both"/>
        <w:rPr>
          <w:bCs/>
        </w:rPr>
      </w:pPr>
      <w:r w:rsidRPr="00D2675C">
        <w:rPr>
          <w:bCs/>
        </w:rPr>
        <w:t>2/Prodaja će se obaviti sukladno pravilima Ovršnog zakona, po načelu „viđeno-kupljeno“ . Time se isključuju svi naknadni prigovori kupaca radi materijalnih i pravnih nedostataka imovine (stvari) Stečajnog dužnika koja se prodaje na ovoj dražbi. Posebno se isključuju prigovori kupaca radi materijalnih i pravnih nedostataka imovine (stvari) odnosno nekretnina iz točke I</w:t>
      </w:r>
      <w:r w:rsidR="00B224BA">
        <w:rPr>
          <w:bCs/>
        </w:rPr>
        <w:t xml:space="preserve"> </w:t>
      </w:r>
      <w:r w:rsidRPr="00D2675C">
        <w:rPr>
          <w:bCs/>
        </w:rPr>
        <w:t xml:space="preserve">A.) ovog </w:t>
      </w:r>
      <w:r w:rsidR="00B224BA">
        <w:rPr>
          <w:bCs/>
        </w:rPr>
        <w:t>zaključka</w:t>
      </w:r>
      <w:r w:rsidRPr="00D2675C">
        <w:rPr>
          <w:bCs/>
        </w:rPr>
        <w:t xml:space="preserve">, a koje bi kupac mogao istaknuti pozivom na odredbe posebnih propisa koji reguliraju postupanje s nezakonito izgrađenim zgradama (nekretninama). Za nekretnine za koje je u </w:t>
      </w:r>
      <w:r w:rsidR="00B224BA">
        <w:rPr>
          <w:bCs/>
        </w:rPr>
        <w:t>zaključka</w:t>
      </w:r>
      <w:r w:rsidRPr="00D2675C">
        <w:rPr>
          <w:bCs/>
        </w:rPr>
        <w:t xml:space="preserve"> navedena napomena da nisu slobodne od osoba i stvari, kupac snosi rizik i trošak preuzimanja posjeda istih. </w:t>
      </w:r>
    </w:p>
    <w:p w:rsidRDefault="00D2675C" w:rsidP="00D2675C" w:rsidR="00D2675C" w:rsidRPr="00D2675C">
      <w:pPr>
        <w:tabs>
          <w:tab w:pos="567" w:val="left"/>
          <w:tab w:pos="8505" w:val="left"/>
        </w:tabs>
        <w:jc w:val="both"/>
        <w:rPr>
          <w:bCs/>
        </w:rPr>
      </w:pPr>
      <w:r w:rsidRPr="00D2675C">
        <w:rPr>
          <w:bCs/>
        </w:rPr>
        <w:t>3/ Prodaja će se obaviti usmenom javnom dražbom - javnim nadmetanjem po načelu "tko da više" uz prethodno prikupljanje pisanih prijava za dražbu. Najniža početna cijena određena je točkom I</w:t>
      </w:r>
      <w:r w:rsidR="00B224BA">
        <w:rPr>
          <w:bCs/>
        </w:rPr>
        <w:t xml:space="preserve">. </w:t>
      </w:r>
      <w:r w:rsidRPr="00D2675C">
        <w:rPr>
          <w:bCs/>
        </w:rPr>
        <w:t>i II</w:t>
      </w:r>
      <w:r w:rsidR="00B224BA">
        <w:rPr>
          <w:bCs/>
        </w:rPr>
        <w:t>.</w:t>
      </w:r>
      <w:r w:rsidRPr="00D2675C">
        <w:rPr>
          <w:bCs/>
        </w:rPr>
        <w:t xml:space="preserve"> ovog </w:t>
      </w:r>
      <w:r w:rsidR="00B224BA">
        <w:rPr>
          <w:bCs/>
        </w:rPr>
        <w:t>zaključka</w:t>
      </w:r>
      <w:r w:rsidRPr="00D2675C">
        <w:rPr>
          <w:bCs/>
        </w:rPr>
        <w:t>.</w:t>
      </w:r>
    </w:p>
    <w:p w:rsidRDefault="00D2675C" w:rsidP="00D2675C" w:rsidR="00D2675C" w:rsidRPr="00D2675C">
      <w:pPr>
        <w:tabs>
          <w:tab w:pos="567" w:val="left"/>
          <w:tab w:pos="8505" w:val="left"/>
        </w:tabs>
        <w:jc w:val="both"/>
        <w:rPr>
          <w:bCs/>
        </w:rPr>
      </w:pPr>
      <w:r w:rsidRPr="00D2675C">
        <w:rPr>
          <w:bCs/>
        </w:rPr>
        <w:t>4/ Ročište za javno otvaranje prispjelih pisanih ponuda i usmenu javnu dražbu stvari (imovine) navedenih pod točkom I</w:t>
      </w:r>
      <w:r w:rsidR="00B224BA">
        <w:rPr>
          <w:bCs/>
        </w:rPr>
        <w:t>. i II.</w:t>
      </w:r>
      <w:r w:rsidRPr="00D2675C">
        <w:rPr>
          <w:bCs/>
        </w:rPr>
        <w:t xml:space="preserve"> ovog </w:t>
      </w:r>
      <w:r w:rsidR="00B224BA">
        <w:rPr>
          <w:bCs/>
        </w:rPr>
        <w:t>zaključka</w:t>
      </w:r>
      <w:r w:rsidRPr="00D2675C">
        <w:rPr>
          <w:bCs/>
        </w:rPr>
        <w:t xml:space="preserve"> zakazano je za dan </w:t>
      </w:r>
      <w:r w:rsidR="000B5A05">
        <w:rPr>
          <w:b/>
          <w:bCs/>
        </w:rPr>
        <w:t>01. rujna</w:t>
      </w:r>
      <w:r w:rsidR="00B224BA">
        <w:rPr>
          <w:b/>
          <w:bCs/>
        </w:rPr>
        <w:t xml:space="preserve"> 2016. godine</w:t>
      </w:r>
      <w:r w:rsidRPr="00B224BA">
        <w:rPr>
          <w:b/>
          <w:bCs/>
        </w:rPr>
        <w:t xml:space="preserve"> s početkom u 13:00 sati u Trgovačkom sudu u Splitu, Split, Sukoišanska 6.</w:t>
      </w:r>
      <w:r w:rsidR="00B224BA">
        <w:rPr>
          <w:b/>
          <w:bCs/>
        </w:rPr>
        <w:t>,</w:t>
      </w:r>
      <w:r w:rsidRPr="00B224BA">
        <w:rPr>
          <w:b/>
          <w:bCs/>
        </w:rPr>
        <w:t xml:space="preserve"> sudnica br. 22 (podrumski dio zgrade)</w:t>
      </w:r>
      <w:r>
        <w:rPr>
          <w:bCs/>
        </w:rPr>
        <w:t>.</w:t>
      </w:r>
    </w:p>
    <w:p w:rsidRDefault="00D2675C" w:rsidP="00D2675C" w:rsidR="00D2675C">
      <w:pPr>
        <w:tabs>
          <w:tab w:pos="567" w:val="left"/>
          <w:tab w:pos="8505" w:val="left"/>
        </w:tabs>
        <w:jc w:val="both"/>
        <w:rPr>
          <w:bCs/>
        </w:rPr>
      </w:pPr>
      <w:r w:rsidRPr="00D2675C">
        <w:rPr>
          <w:bCs/>
        </w:rPr>
        <w:t>5/</w:t>
      </w:r>
      <w:r>
        <w:rPr>
          <w:bCs/>
        </w:rPr>
        <w:t xml:space="preserve"> </w:t>
      </w:r>
      <w:r w:rsidRPr="00D2675C">
        <w:rPr>
          <w:bCs/>
        </w:rPr>
        <w:t xml:space="preserve">Pravo podnošenja </w:t>
      </w:r>
      <w:r w:rsidR="00B224BA">
        <w:rPr>
          <w:bCs/>
        </w:rPr>
        <w:t>pisanih</w:t>
      </w:r>
      <w:r w:rsidRPr="00D2675C">
        <w:rPr>
          <w:bCs/>
        </w:rPr>
        <w:t xml:space="preserve"> prijava za dražbu i sudjelovanje na javnoj dražbi imaju sve domaće i inozemne pravne i fizičke osobe pod uvjetima iz ovog </w:t>
      </w:r>
      <w:r w:rsidR="00B224BA">
        <w:rPr>
          <w:bCs/>
        </w:rPr>
        <w:t>zaključka</w:t>
      </w:r>
      <w:r w:rsidRPr="00D2675C">
        <w:rPr>
          <w:bCs/>
        </w:rPr>
        <w:t>. Ponuda mora sadržavati sve podatke o ponuditelju (ime,</w:t>
      </w:r>
      <w:r w:rsidR="00134487">
        <w:rPr>
          <w:bCs/>
        </w:rPr>
        <w:t xml:space="preserve"> </w:t>
      </w:r>
      <w:r w:rsidRPr="00D2675C">
        <w:rPr>
          <w:bCs/>
        </w:rPr>
        <w:t>prezime,</w:t>
      </w:r>
      <w:r w:rsidR="00134487">
        <w:rPr>
          <w:bCs/>
        </w:rPr>
        <w:t xml:space="preserve"> </w:t>
      </w:r>
      <w:r w:rsidRPr="00D2675C">
        <w:rPr>
          <w:bCs/>
        </w:rPr>
        <w:t>adresu,</w:t>
      </w:r>
      <w:r w:rsidR="00134487">
        <w:rPr>
          <w:bCs/>
        </w:rPr>
        <w:t xml:space="preserve"> </w:t>
      </w:r>
      <w:r w:rsidRPr="00D2675C">
        <w:rPr>
          <w:bCs/>
        </w:rPr>
        <w:t>OIB, cijenu i potpis za fizičke osobe, odnosno, za pravne osobe izvadak iz upisnika u koji je ponuditelj upisan,</w:t>
      </w:r>
      <w:r w:rsidR="00B224BA">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B224BA" w:rsidP="00B224BA" w:rsidR="00B224BA" w:rsidRPr="00B224BA">
      <w:pPr>
        <w:jc w:val="both"/>
      </w:pPr>
      <w:r>
        <w:t xml:space="preserve">Ukoliko navedene osobe zastupa punomoćnik, isti mora priložiti javnobilježnički ovjerenu specijalnu punomoć za zastupanje. </w:t>
      </w:r>
    </w:p>
    <w:p w:rsidRDefault="00D2675C" w:rsidP="00D2675C" w:rsidR="00D2675C" w:rsidRPr="00D2675C">
      <w:pPr>
        <w:tabs>
          <w:tab w:pos="567" w:val="left"/>
          <w:tab w:pos="8505" w:val="left"/>
        </w:tabs>
        <w:jc w:val="both"/>
        <w:rPr>
          <w:bCs/>
        </w:rPr>
      </w:pPr>
      <w:r w:rsidRPr="00D2675C">
        <w:rPr>
          <w:bCs/>
        </w:rPr>
        <w:lastRenderedPageBreak/>
        <w:t xml:space="preserve">6/ Podnositelji pisanih prijava za dražbu dužni su zaključno s danom </w:t>
      </w:r>
      <w:r w:rsidR="00233ECB">
        <w:rPr>
          <w:b/>
          <w:bCs/>
        </w:rPr>
        <w:t>29</w:t>
      </w:r>
      <w:r w:rsidR="000B5A05">
        <w:rPr>
          <w:b/>
          <w:bCs/>
        </w:rPr>
        <w:t>. kolovoza</w:t>
      </w:r>
      <w:r w:rsidRPr="005206F2">
        <w:rPr>
          <w:b/>
          <w:bCs/>
        </w:rPr>
        <w:t xml:space="preserve"> 2016.</w:t>
      </w:r>
      <w:r w:rsidR="00054472" w:rsidRPr="005206F2">
        <w:rPr>
          <w:b/>
          <w:bCs/>
        </w:rPr>
        <w:t xml:space="preserve"> </w:t>
      </w:r>
      <w:r w:rsidRPr="005206F2">
        <w:rPr>
          <w:b/>
          <w:bCs/>
        </w:rPr>
        <w:t>godine</w:t>
      </w:r>
      <w:r w:rsidRPr="00D2675C">
        <w:rPr>
          <w:bCs/>
        </w:rPr>
        <w:t>, poslati pismenu prijavu za dražbu - nadmetanje i uplatiti jamčevinu u iznosu od 10% od početne prodajne cijene za imovinu (stvar) koja se kupuje a navedeno pod točkom I</w:t>
      </w:r>
      <w:r w:rsidR="005206F2">
        <w:rPr>
          <w:bCs/>
        </w:rPr>
        <w:t>.</w:t>
      </w:r>
      <w:r w:rsidRPr="00D2675C">
        <w:rPr>
          <w:bCs/>
        </w:rPr>
        <w:t xml:space="preserve"> i II</w:t>
      </w:r>
      <w:r w:rsidR="005206F2">
        <w:rPr>
          <w:bCs/>
        </w:rPr>
        <w:t>.</w:t>
      </w:r>
      <w:r w:rsidRPr="00D2675C">
        <w:rPr>
          <w:bCs/>
        </w:rPr>
        <w:t xml:space="preserve"> ovog </w:t>
      </w:r>
      <w:r w:rsidR="005206F2">
        <w:rPr>
          <w:bCs/>
        </w:rPr>
        <w:t>zaključka</w:t>
      </w:r>
      <w:r w:rsidRPr="00D2675C">
        <w:rPr>
          <w:bCs/>
        </w:rPr>
        <w:t xml:space="preserve">. </w:t>
      </w:r>
    </w:p>
    <w:p w:rsidRDefault="00D2675C" w:rsidP="00D2675C" w:rsidR="00D2675C"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HR1623900011300000664, koji se vodi kod Hrvatske poštanske banke d.d. sa svrhom </w:t>
      </w:r>
      <w:r>
        <w:rPr>
          <w:bCs/>
        </w:rPr>
        <w:t>uplate: „</w:t>
      </w:r>
      <w:r w:rsidRPr="005206F2">
        <w:rPr>
          <w:b/>
          <w:bCs/>
        </w:rPr>
        <w:t>jamčevina u predmetu: 4.St-770/11</w:t>
      </w:r>
      <w:r w:rsidRPr="00D2675C">
        <w:rPr>
          <w:bCs/>
        </w:rPr>
        <w:t xml:space="preserve">.“ </w:t>
      </w:r>
    </w:p>
    <w:p w:rsidRDefault="00D2675C" w:rsidP="00D2675C" w:rsidR="00D2675C" w:rsidRPr="00D2675C">
      <w:pPr>
        <w:tabs>
          <w:tab w:pos="567" w:val="left"/>
          <w:tab w:pos="8505" w:val="left"/>
        </w:tabs>
        <w:jc w:val="both"/>
        <w:rPr>
          <w:bCs/>
        </w:rPr>
      </w:pPr>
      <w:r w:rsidRPr="00D2675C">
        <w:rPr>
          <w:bCs/>
        </w:rPr>
        <w:t>8/ Pisane prijave za dražbu sa dokazom o plaćenoj jamčevini, dostavljaju se na adresu: Trgovački sud u Spl</w:t>
      </w:r>
      <w:r w:rsidR="00134487">
        <w:rPr>
          <w:bCs/>
        </w:rPr>
        <w:t>itu, 21000 Split, Sukoišanska 6</w:t>
      </w:r>
      <w:r w:rsidRPr="00D2675C">
        <w:rPr>
          <w:bCs/>
        </w:rPr>
        <w:t>,</w:t>
      </w:r>
      <w:r w:rsidR="00134487">
        <w:rPr>
          <w:bCs/>
        </w:rPr>
        <w:t xml:space="preserve"> </w:t>
      </w:r>
      <w:r w:rsidRPr="00D2675C">
        <w:rPr>
          <w:bCs/>
        </w:rPr>
        <w:t>s naznako</w:t>
      </w:r>
      <w:r>
        <w:rPr>
          <w:bCs/>
        </w:rPr>
        <w:t xml:space="preserve">m „Ponuda na </w:t>
      </w:r>
      <w:r w:rsidR="005206F2">
        <w:rPr>
          <w:bCs/>
        </w:rPr>
        <w:t>o</w:t>
      </w:r>
      <w:r w:rsidRPr="005206F2">
        <w:rPr>
          <w:bCs/>
        </w:rPr>
        <w:t xml:space="preserve">glas </w:t>
      </w:r>
      <w:r>
        <w:rPr>
          <w:bCs/>
        </w:rPr>
        <w:t xml:space="preserve">u predmetu: </w:t>
      </w:r>
      <w:r w:rsidRPr="00D2675C">
        <w:rPr>
          <w:bCs/>
        </w:rPr>
        <w:t xml:space="preserve">4.St-770/11.- ne otvarati“. </w:t>
      </w:r>
    </w:p>
    <w:p w:rsidRDefault="00D2675C" w:rsidP="00D2675C" w:rsidR="00D2675C" w:rsidRPr="00D2675C">
      <w:pPr>
        <w:tabs>
          <w:tab w:pos="567" w:val="left"/>
          <w:tab w:pos="8505" w:val="left"/>
        </w:tabs>
        <w:jc w:val="both"/>
        <w:rPr>
          <w:bCs/>
        </w:rPr>
      </w:pPr>
      <w:r w:rsidRPr="00D2675C">
        <w:rPr>
          <w:bCs/>
        </w:rPr>
        <w:t xml:space="preserve">9/ Podnositelj prijave koji ne uplati traženu jamčevinu nema pravo sudjelovati na gore zakazanom ročištu za javnu dražbu. </w:t>
      </w:r>
    </w:p>
    <w:p w:rsidRDefault="00D2675C" w:rsidP="00D2675C" w:rsidR="00D2675C" w:rsidRPr="00D2675C">
      <w:pPr>
        <w:tabs>
          <w:tab w:pos="567" w:val="left"/>
          <w:tab w:pos="8505" w:val="left"/>
        </w:tabs>
        <w:jc w:val="both"/>
        <w:rPr>
          <w:bCs/>
        </w:rPr>
      </w:pPr>
      <w:r w:rsidRPr="00D2675C">
        <w:rPr>
          <w:bCs/>
        </w:rPr>
        <w:t xml:space="preserve">10/ Kupcu će se plaćena jamčevina uračunati u cijenu, a ostalima će biti vraćena u roku od tri dana od održanog ročišta za javnu dražbu. </w:t>
      </w:r>
    </w:p>
    <w:p w:rsidRDefault="00D2675C" w:rsidP="00D2675C" w:rsidR="00D2675C" w:rsidRPr="00D2675C">
      <w:pPr>
        <w:tabs>
          <w:tab w:pos="567" w:val="left"/>
          <w:tab w:pos="8505" w:val="left"/>
        </w:tabs>
        <w:jc w:val="both"/>
        <w:rPr>
          <w:bCs/>
        </w:rPr>
      </w:pPr>
      <w:r w:rsidRPr="00D2675C">
        <w:rPr>
          <w:bCs/>
        </w:rPr>
        <w:t xml:space="preserve">11/ Najpovoljniji prijavitelj čija prijava na dražbi bude prihvaćena, dužan je u roku od trideset </w:t>
      </w:r>
    </w:p>
    <w:p w:rsidRDefault="00D2675C" w:rsidP="00D2675C" w:rsidR="00D2675C" w:rsidRPr="00D2675C">
      <w:pPr>
        <w:tabs>
          <w:tab w:pos="567" w:val="left"/>
          <w:tab w:pos="8505" w:val="left"/>
        </w:tabs>
        <w:jc w:val="both"/>
        <w:rPr>
          <w:bCs/>
        </w:rPr>
      </w:pPr>
      <w:r w:rsidRPr="00D2675C">
        <w:rPr>
          <w:bCs/>
        </w:rPr>
        <w:t xml:space="preserve">(30 dana) računajući od održane javne dražbe u cijelosti uplatiti kupovnu cijenu, kupovninu, umanjenu za iznos prethodno plaćene jamčevine, te platiti porez na dodanu vrijednost (PDV) ukoliko izdražbovana nekretnina ili pokretnina podliježe obvezi plaćanja PDV-a, prireze i sve druge javne dadžbine, ovjere,pristojbe i slično. </w:t>
      </w:r>
    </w:p>
    <w:p w:rsidRDefault="00D2675C" w:rsidP="00D2675C" w:rsidR="00D2675C" w:rsidRPr="00D2675C">
      <w:pPr>
        <w:tabs>
          <w:tab w:pos="567" w:val="left"/>
          <w:tab w:pos="8505" w:val="left"/>
        </w:tabs>
        <w:jc w:val="both"/>
        <w:rPr>
          <w:bCs/>
        </w:rPr>
      </w:pPr>
      <w:r w:rsidRPr="00D2675C">
        <w:rPr>
          <w:bCs/>
        </w:rPr>
        <w:t xml:space="preserve">Iznimno, za nekretnine koje podliježu obvezi plaćanja poreza na promet nekretnina, kupac je dužan platiti isti na način i u roku, sukladno Zakonu o porezu na promet nekretnina. </w:t>
      </w:r>
    </w:p>
    <w:p w:rsidRDefault="00D2675C" w:rsidP="00D2675C" w:rsidR="00D2675C" w:rsidRPr="00D2675C">
      <w:pPr>
        <w:tabs>
          <w:tab w:pos="567" w:val="left"/>
          <w:tab w:pos="8505" w:val="left"/>
        </w:tabs>
        <w:jc w:val="both"/>
        <w:rPr>
          <w:bCs/>
        </w:rPr>
      </w:pPr>
      <w:r w:rsidRPr="00D2675C">
        <w:rPr>
          <w:bCs/>
        </w:rPr>
        <w:t>12/ Prijavitelj koji povuče prijavu prije početka javnog nadmetanja ili se ne želi nadmetati, ili koji ne uplati kupoprodajnu cijenu, kupovninu i ostalo što treba platiti iz točke 11.</w:t>
      </w:r>
      <w:r w:rsidR="00134487">
        <w:rPr>
          <w:bCs/>
        </w:rPr>
        <w:t xml:space="preserve"> </w:t>
      </w:r>
      <w:r w:rsidRPr="00D2675C">
        <w:rPr>
          <w:bCs/>
        </w:rPr>
        <w:t xml:space="preserve">stavak 1. u ostavljenom roku, smatrat će se kako je odustao od kupnje te tada gubi pravo na povrat jamčevine. </w:t>
      </w:r>
    </w:p>
    <w:p w:rsidRDefault="00D2675C" w:rsidP="00D2675C" w:rsidR="00D2675C" w:rsidRPr="00D2675C">
      <w:pPr>
        <w:tabs>
          <w:tab w:pos="567" w:val="left"/>
          <w:tab w:pos="8505" w:val="left"/>
        </w:tabs>
        <w:jc w:val="both"/>
        <w:rPr>
          <w:bCs/>
        </w:rPr>
      </w:pPr>
      <w:r w:rsidRPr="00D2675C">
        <w:rPr>
          <w:bCs/>
        </w:rPr>
        <w:t>13/</w:t>
      </w:r>
      <w:r>
        <w:rPr>
          <w:bCs/>
        </w:rPr>
        <w:t xml:space="preserve"> </w:t>
      </w:r>
      <w:r w:rsidRPr="00D2675C">
        <w:rPr>
          <w:bCs/>
        </w:rPr>
        <w:t>Prodaja se vrši po načelu „viđeno kupljeno“ pa su time isključeni svi prigovori kupaca radi</w:t>
      </w:r>
      <w:r w:rsidR="00134487">
        <w:rPr>
          <w:bCs/>
        </w:rPr>
        <w:t xml:space="preserve"> </w:t>
      </w:r>
      <w:r w:rsidRPr="00D2675C">
        <w:rPr>
          <w:bCs/>
        </w:rPr>
        <w:t xml:space="preserve">materijalnih i pravnih nedostataka imovine (stvari) </w:t>
      </w:r>
      <w:r w:rsidR="00134487">
        <w:rPr>
          <w:bCs/>
        </w:rPr>
        <w:t>s</w:t>
      </w:r>
      <w:r w:rsidRPr="00D2675C">
        <w:rPr>
          <w:bCs/>
        </w:rPr>
        <w:t>tečajnog dužnika koja se prodaje na ovoj dražbi.</w:t>
      </w:r>
    </w:p>
    <w:p w:rsidRDefault="00D2675C" w:rsidP="00D2675C" w:rsidR="00D2675C" w:rsidRPr="00D2675C">
      <w:pPr>
        <w:tabs>
          <w:tab w:pos="567" w:val="left"/>
          <w:tab w:pos="8505" w:val="left"/>
        </w:tabs>
        <w:jc w:val="both"/>
        <w:rPr>
          <w:bCs/>
        </w:rPr>
      </w:pPr>
      <w:r w:rsidRPr="00D2675C">
        <w:rPr>
          <w:bCs/>
        </w:rPr>
        <w:t xml:space="preserve">14/ Kupac snosi sve troškove koji terete kupoprodaju po ovom rješenju: porez na promet nekretnina, porez na dodanu vrijednost (PDV), prireze i sve druge javne dadžbine, ovjere,pristojbe i slično. </w:t>
      </w:r>
    </w:p>
    <w:p w:rsidRDefault="00D2675C" w:rsidP="00D2675C" w:rsidR="00D2675C" w:rsidRPr="00D2675C">
      <w:pPr>
        <w:tabs>
          <w:tab w:pos="567" w:val="left"/>
          <w:tab w:pos="8505" w:val="left"/>
        </w:tabs>
        <w:jc w:val="both"/>
        <w:rPr>
          <w:bCs/>
        </w:rPr>
      </w:pPr>
      <w:r w:rsidRPr="00D2675C">
        <w:rPr>
          <w:bCs/>
        </w:rPr>
        <w:t>15/</w:t>
      </w:r>
      <w:r>
        <w:rPr>
          <w:bCs/>
        </w:rPr>
        <w:t xml:space="preserve"> </w:t>
      </w:r>
      <w:r w:rsidRPr="00D2675C">
        <w:rPr>
          <w:bCs/>
        </w:rPr>
        <w:t xml:space="preserve">Prodaja se vrši primjenom pravila Ovršnog zakona na odgovarajući način unutar stečajnog postupka. Prodavatelj pridržava pravo da bez posebnog obrazloženja ne prihvati ni jednu ponudu. </w:t>
      </w:r>
    </w:p>
    <w:p w:rsidRDefault="00D2675C" w:rsidP="00D2675C" w:rsidR="00D2675C" w:rsidRPr="00D2675C">
      <w:pPr>
        <w:tabs>
          <w:tab w:pos="567" w:val="left"/>
          <w:tab w:pos="8505" w:val="left"/>
        </w:tabs>
        <w:jc w:val="both"/>
        <w:rPr>
          <w:bCs/>
        </w:rPr>
      </w:pPr>
      <w:r w:rsidRPr="00D2675C">
        <w:rPr>
          <w:bCs/>
        </w:rPr>
        <w:t>16/</w:t>
      </w:r>
      <w:r>
        <w:rPr>
          <w:bCs/>
        </w:rPr>
        <w:t xml:space="preserve"> </w:t>
      </w:r>
      <w:r w:rsidRPr="00D2675C">
        <w:rPr>
          <w:bCs/>
        </w:rPr>
        <w:t xml:space="preserve">Dražba se može obaviti ako na istoj sudjeluje i samo jedan ponuditelj. </w:t>
      </w:r>
    </w:p>
    <w:p w:rsidRDefault="00D2675C" w:rsidP="00D2675C" w:rsidR="00D2675C" w:rsidRPr="00D2675C">
      <w:pPr>
        <w:tabs>
          <w:tab w:pos="567" w:val="left"/>
          <w:tab w:pos="8505" w:val="left"/>
        </w:tabs>
        <w:jc w:val="both"/>
        <w:rPr>
          <w:bCs/>
        </w:rPr>
      </w:pPr>
      <w:r w:rsidRPr="00D2675C">
        <w:rPr>
          <w:bCs/>
        </w:rPr>
        <w:t>17/</w:t>
      </w:r>
      <w:r>
        <w:rPr>
          <w:bCs/>
        </w:rPr>
        <w:t xml:space="preserve"> </w:t>
      </w:r>
      <w:r w:rsidRPr="00D2675C">
        <w:rPr>
          <w:bCs/>
        </w:rPr>
        <w:t xml:space="preserve">Sve prethodne obavijesti kao i dogovor u vezi pregleda imovine (stvari) koje se prodaju po ovom </w:t>
      </w:r>
      <w:r w:rsidR="00134487">
        <w:rPr>
          <w:bCs/>
        </w:rPr>
        <w:t>zaključku</w:t>
      </w:r>
      <w:r w:rsidRPr="00D2675C">
        <w:rPr>
          <w:bCs/>
        </w:rPr>
        <w:t xml:space="preserve"> i koje kupci žele kupiti, mogu se dobiti u radnom vremenu od 7,30 do 15,30 na brojeve telefona pravne službe i stečajne upraviteljice Ankice Čenić (021) 340-451 ili (021) 340-412,340-413, 340-456, 340-431 i na internetski stranicama VTS</w:t>
      </w:r>
      <w:r>
        <w:rPr>
          <w:bCs/>
        </w:rPr>
        <w:t xml:space="preserve"> </w:t>
      </w:r>
      <w:r w:rsidRPr="00D2675C">
        <w:rPr>
          <w:bCs/>
        </w:rPr>
        <w:t xml:space="preserve">(www.sudačka–mreza.hr/stecaj-ponude) i HGK (www.hgk.hr očevidnik nekretnina i pokretnina). </w:t>
      </w:r>
    </w:p>
    <w:p w:rsidRDefault="00D2675C" w:rsidP="00D2675C" w:rsidR="00AF1706" w:rsidRPr="001F71AE">
      <w:pPr>
        <w:tabs>
          <w:tab w:pos="567" w:val="left"/>
          <w:tab w:pos="8505" w:val="left"/>
        </w:tabs>
        <w:jc w:val="both"/>
      </w:pPr>
      <w:r w:rsidRPr="00D2675C">
        <w:rPr>
          <w:bCs/>
        </w:rPr>
        <w:t>18/</w:t>
      </w:r>
      <w:r w:rsidR="00134487">
        <w:rPr>
          <w:bCs/>
        </w:rPr>
        <w:t xml:space="preserve"> </w:t>
      </w:r>
      <w:r w:rsidRPr="00D2675C">
        <w:rPr>
          <w:bCs/>
        </w:rPr>
        <w:t xml:space="preserve">Ovaj </w:t>
      </w:r>
      <w:r w:rsidR="00134487">
        <w:rPr>
          <w:bCs/>
        </w:rPr>
        <w:t>zaključak</w:t>
      </w:r>
      <w:r w:rsidRPr="00D2675C">
        <w:rPr>
          <w:bCs/>
        </w:rPr>
        <w:t xml:space="preserve"> će biti objavljen na e-oglasnoj ploči Trgovačkog suda u Splitu, kao i u dnevnom glasilu „Slobodna Dalmacija“ i „Večernji list“ u skraćenom obliku, dok će potpuni tekst </w:t>
      </w:r>
      <w:r w:rsidR="00134487">
        <w:rPr>
          <w:bCs/>
        </w:rPr>
        <w:t>zaključka</w:t>
      </w:r>
      <w:r w:rsidRPr="00D2675C">
        <w:rPr>
          <w:bCs/>
        </w:rPr>
        <w:t xml:space="preserve"> biti dostavljen Hrvatskoj gospodarskoj komori, te Visokom trgovačkom sudu RH u Zagrebu u ostavljenom roku.</w:t>
      </w:r>
    </w:p>
    <w:p w:rsidRDefault="003D6301" w:rsidP="00D2675C" w:rsidR="003D6301" w:rsidRPr="001F71AE">
      <w:pPr>
        <w:tabs>
          <w:tab w:pos="1260" w:val="left"/>
        </w:tabs>
        <w:jc w:val="both"/>
      </w:pPr>
    </w:p>
    <w:p w:rsidRDefault="004674A4" w:rsidP="00172053" w:rsidR="00172053" w:rsidRPr="001F71AE">
      <w:pPr>
        <w:tabs>
          <w:tab w:pos="1260" w:val="left"/>
        </w:tabs>
        <w:ind w:firstLine="540"/>
        <w:jc w:val="center"/>
      </w:pPr>
      <w:r w:rsidRPr="001F71AE">
        <w:t>Obrazloženje</w:t>
      </w:r>
    </w:p>
    <w:p w:rsidRDefault="00172053" w:rsidP="003D6301" w:rsidR="00172053" w:rsidRPr="005206F2">
      <w:pPr>
        <w:tabs>
          <w:tab w:pos="1260" w:val="left"/>
        </w:tabs>
      </w:pPr>
    </w:p>
    <w:p w:rsidRDefault="005206F2" w:rsidP="005206F2" w:rsidR="005206F2">
      <w:pPr>
        <w:ind w:firstLine="720"/>
        <w:jc w:val="both"/>
      </w:pPr>
      <w:r w:rsidRPr="005206F2">
        <w:t xml:space="preserve">U stečajnom postupku nad uvodno navedenim stečajnim </w:t>
      </w:r>
      <w:r>
        <w:t>d</w:t>
      </w:r>
      <w:r w:rsidRPr="005206F2">
        <w:t xml:space="preserve">užnikom, </w:t>
      </w:r>
      <w:r>
        <w:t>s</w:t>
      </w:r>
      <w:r w:rsidRPr="005206F2">
        <w:t xml:space="preserve">tečajna </w:t>
      </w:r>
      <w:r>
        <w:t xml:space="preserve"> upraviteljica je </w:t>
      </w:r>
      <w:r w:rsidRPr="005206F2">
        <w:t xml:space="preserve">predložila </w:t>
      </w:r>
      <w:r>
        <w:t>s</w:t>
      </w:r>
      <w:r w:rsidRPr="005206F2">
        <w:t xml:space="preserve">udu odrediti </w:t>
      </w:r>
      <w:r>
        <w:t xml:space="preserve">ponovno </w:t>
      </w:r>
      <w:r w:rsidRPr="005206F2">
        <w:t>prodaj</w:t>
      </w:r>
      <w:r>
        <w:t>u</w:t>
      </w:r>
      <w:r w:rsidRPr="005206F2">
        <w:t xml:space="preserve"> imovine </w:t>
      </w:r>
      <w:r>
        <w:t>d</w:t>
      </w:r>
      <w:r w:rsidRPr="005206F2">
        <w:t xml:space="preserve">užnika, koja prodaja je bila </w:t>
      </w:r>
      <w:r>
        <w:t xml:space="preserve">određena </w:t>
      </w:r>
      <w:r w:rsidR="000B5A05">
        <w:t>22. srpnja</w:t>
      </w:r>
      <w:r>
        <w:t xml:space="preserve"> 2016. </w:t>
      </w:r>
      <w:r w:rsidR="000B5A05">
        <w:t>godine.</w:t>
      </w:r>
    </w:p>
    <w:p w:rsidRDefault="00AF1706" w:rsidP="005206F2" w:rsidR="00AF1706" w:rsidRPr="001F71AE">
      <w:pPr>
        <w:jc w:val="both"/>
      </w:pPr>
    </w:p>
    <w:p w:rsidRDefault="00AF1706" w:rsidP="0048536B" w:rsidR="00AF1706" w:rsidRPr="001F71AE">
      <w:pPr>
        <w:ind w:firstLine="720"/>
        <w:jc w:val="both"/>
      </w:pPr>
      <w:r w:rsidRPr="001F71AE">
        <w:t xml:space="preserve">Sud je prijedlog </w:t>
      </w:r>
      <w:r w:rsidR="00DC0CDF">
        <w:t>s</w:t>
      </w:r>
      <w:r w:rsidRPr="001F71AE">
        <w:t xml:space="preserve">tečajne upraviteljice prihvatio te je određena </w:t>
      </w:r>
      <w:r w:rsidR="005206F2">
        <w:t>javna dražba kao</w:t>
      </w:r>
      <w:r w:rsidRPr="001F71AE">
        <w:t xml:space="preserve"> u izreci ovog </w:t>
      </w:r>
      <w:r w:rsidR="005206F2">
        <w:t>zaključka</w:t>
      </w:r>
      <w:r w:rsidRPr="001F71AE">
        <w:t xml:space="preserve"> navedene imovine </w:t>
      </w:r>
      <w:r w:rsidR="00DC0CDF">
        <w:t>d</w:t>
      </w:r>
      <w:r w:rsidRPr="001F71AE">
        <w:t xml:space="preserve">užnika, </w:t>
      </w:r>
      <w:r w:rsidRPr="005206F2">
        <w:t>određeni su način i uvjeti prodaje, sve sukladno čl</w:t>
      </w:r>
      <w:r w:rsidR="008B00F0">
        <w:t>. 158. Stečajnog zakona (Narodne novine</w:t>
      </w:r>
      <w:r w:rsidRPr="001F71AE">
        <w:t xml:space="preserve"> br</w:t>
      </w:r>
      <w:r w:rsidR="008B00F0">
        <w:t>: 44/96, 29/99, 129/00</w:t>
      </w:r>
      <w:r w:rsidRPr="001F71AE">
        <w:t>, 123/03, 197/03, 82/06, 116/10, 25/12 i 133/12, dalje: SZ) uz podrednu primjenu</w:t>
      </w:r>
      <w:r w:rsidR="008B00F0">
        <w:t xml:space="preserve"> odredbi</w:t>
      </w:r>
      <w:r w:rsidRPr="001F71AE">
        <w:t xml:space="preserve"> Ovršnog zakona (</w:t>
      </w:r>
      <w:r w:rsidR="008B00F0">
        <w:t>Narodne novine br</w:t>
      </w:r>
      <w:r w:rsidRPr="001F71AE">
        <w:t>: 112/12</w:t>
      </w:r>
      <w:r w:rsidR="008B00F0">
        <w:t>, 25/13</w:t>
      </w:r>
      <w:r w:rsidRPr="001F71AE">
        <w:t xml:space="preserve">, dalje: OZ), radi čega je riješeno kao u izreci ovog </w:t>
      </w:r>
      <w:r w:rsidR="005206F2">
        <w:t>zaključka</w:t>
      </w:r>
      <w:r w:rsidRPr="001F71AE">
        <w:t>.</w:t>
      </w:r>
    </w:p>
    <w:p w:rsidRDefault="00AF1706" w:rsidP="00AF1706" w:rsidR="00AF1706">
      <w:pPr>
        <w:jc w:val="both"/>
      </w:pPr>
    </w:p>
    <w:p w:rsidRDefault="008B00F0" w:rsidP="00AF1706" w:rsidR="008B00F0">
      <w:pPr>
        <w:jc w:val="both"/>
      </w:pPr>
    </w:p>
    <w:p w:rsidRDefault="00E10F3C" w:rsidP="000C3ECB" w:rsidR="009711D0" w:rsidRPr="001F71AE">
      <w:pPr>
        <w:ind w:firstLine="540"/>
        <w:jc w:val="center"/>
      </w:pPr>
      <w:r w:rsidRPr="001F71AE">
        <w:t>U</w:t>
      </w:r>
      <w:r w:rsidR="00172053" w:rsidRPr="001F71AE">
        <w:t xml:space="preserve">  Splitu, </w:t>
      </w:r>
      <w:r w:rsidR="003162E2">
        <w:t>2</w:t>
      </w:r>
      <w:r w:rsidR="007A2163" w:rsidRPr="001F71AE">
        <w:t>5. srpnja</w:t>
      </w:r>
      <w:r w:rsidR="000C3ECB" w:rsidRPr="001F71AE">
        <w:t xml:space="preserve"> 2016</w:t>
      </w:r>
      <w:r w:rsidR="009711D0" w:rsidRPr="001F71AE">
        <w:t xml:space="preserve">. godine </w:t>
      </w:r>
    </w:p>
    <w:p w:rsidRDefault="009711D0" w:rsidP="009711D0" w:rsidR="009711D0" w:rsidRPr="001F71AE">
      <w:pPr>
        <w:ind w:firstLine="540"/>
        <w:jc w:val="right"/>
      </w:pPr>
      <w:r w:rsidRPr="001F71AE">
        <w:t>SUDAC</w:t>
      </w:r>
    </w:p>
    <w:p w:rsidRDefault="009711D0" w:rsidP="003D6301" w:rsidR="009711D0" w:rsidRPr="001F71AE"/>
    <w:p w:rsidRDefault="003D6301" w:rsidP="003D6301" w:rsidR="003D6301" w:rsidRPr="001F71AE"/>
    <w:p w:rsidRDefault="000B5A05" w:rsidP="000B5A05" w:rsidR="000B5A05">
      <w:pPr>
        <w:ind w:firstLine="540"/>
        <w:jc w:val="right"/>
      </w:pPr>
      <w:r>
        <w:t>Katarina Mikulić</w:t>
      </w:r>
    </w:p>
    <w:p w:rsidRDefault="000B5A05" w:rsidP="000B5A05" w:rsidR="000B5A05">
      <w:pPr>
        <w:ind w:firstLine="540"/>
        <w:jc w:val="right"/>
      </w:pPr>
    </w:p>
    <w:p w:rsidRDefault="00B31415" w:rsidP="000B5A05" w:rsidR="00B31415" w:rsidRPr="001F71AE">
      <w:r w:rsidRPr="001F71AE">
        <w:t>POUKA O PRAVNOM LIJEKU: Protiv  zaključka  nije dopušten</w:t>
      </w:r>
      <w:r w:rsidR="00BC4E1C" w:rsidRPr="001F71AE">
        <w:t xml:space="preserve"> pravni lijek. </w:t>
      </w:r>
    </w:p>
    <w:p w:rsidRDefault="00B31415" w:rsidR="00B31415" w:rsidRPr="001F71AE"/>
    <w:p w:rsidRDefault="00172053" w:rsidP="00172053" w:rsidR="00172053" w:rsidRPr="001F71AE">
      <w:pPr>
        <w:jc w:val="both"/>
      </w:pPr>
    </w:p>
    <w:p w:rsidRDefault="00172053" w:rsidP="00172053" w:rsidR="00BC4E1C" w:rsidRPr="001F71AE">
      <w:pPr>
        <w:jc w:val="both"/>
      </w:pPr>
      <w:smartTag w:element="stockticker" w:uri="urn:schemas-microsoft-com:office:smarttags">
        <w:r w:rsidRPr="001F71AE">
          <w:t>DNA</w:t>
        </w:r>
      </w:smartTag>
      <w:r w:rsidRPr="001F71AE">
        <w:t>:</w:t>
      </w:r>
    </w:p>
    <w:p w:rsidRDefault="00C51C5F" w:rsidP="005206F2" w:rsidR="005206F2" w:rsidRPr="005206F2">
      <w:pPr>
        <w:numPr>
          <w:ilvl w:val="0"/>
          <w:numId w:val="9"/>
        </w:numPr>
        <w:jc w:val="both"/>
      </w:pPr>
      <w:r w:rsidRPr="005206F2">
        <w:t>Stečajnoj upraviteljici uz nalog da oglas o donošenju zakl</w:t>
      </w:r>
      <w:r w:rsidR="005206F2" w:rsidRPr="005206F2">
        <w:t xml:space="preserve">jučka objavi </w:t>
      </w:r>
      <w:r w:rsidR="005206F2" w:rsidRPr="005206F2">
        <w:rPr>
          <w:bCs/>
        </w:rPr>
        <w:t>u dnevnom glasilu „Slobodna Dalmacija“ i „Večernji list“ u skraćenom obliku, dok će potpuni tekst zaključka biti dostavljen Hrvatskoj gospodarskoj komori, te Visokom trgovačkom sudu RH u Zagrebu u ostavljenom roku</w:t>
      </w:r>
    </w:p>
    <w:p w:rsidRDefault="005206F2" w:rsidP="005206F2" w:rsidR="005206F2" w:rsidRPr="005206F2">
      <w:pPr>
        <w:numPr>
          <w:ilvl w:val="0"/>
          <w:numId w:val="9"/>
        </w:numPr>
        <w:jc w:val="both"/>
      </w:pPr>
      <w:r w:rsidRPr="005206F2">
        <w:rPr>
          <w:bCs/>
        </w:rPr>
        <w:t xml:space="preserve">e-oglasna ploča suda </w:t>
      </w:r>
    </w:p>
    <w:p w:rsidRDefault="000C3ECB" w:rsidP="00BC4E1C" w:rsidR="000C3ECB" w:rsidRPr="005206F2">
      <w:pPr>
        <w:numPr>
          <w:ilvl w:val="0"/>
          <w:numId w:val="9"/>
        </w:numPr>
        <w:jc w:val="both"/>
      </w:pPr>
      <w:r w:rsidRPr="005206F2">
        <w:rPr>
          <w:bCs/>
        </w:rPr>
        <w:t xml:space="preserve">spis </w:t>
      </w:r>
    </w:p>
    <w:p w:rsidRDefault="00BC4E1C" w:rsidP="00BC4E1C" w:rsidR="00BC4E1C" w:rsidRPr="001F71AE">
      <w:pPr>
        <w:ind w:left="360"/>
        <w:jc w:val="both"/>
      </w:pPr>
    </w:p>
    <w:p w:rsidRDefault="00AD4F06" w:rsidP="00AD4F06" w:rsidR="00AD4F06" w:rsidRPr="001F71AE">
      <w:pPr>
        <w:ind w:left="360"/>
        <w:jc w:val="both"/>
      </w:pPr>
    </w:p>
    <w:p w:rsidRDefault="00F42F79" w:rsidP="00AD4F06" w:rsidR="00F42F79" w:rsidRPr="001F71AE">
      <w:pPr>
        <w:ind w:left="360"/>
        <w:jc w:val="both"/>
      </w:pPr>
    </w:p>
    <w:p w:rsidRDefault="00396E9E" w:rsidP="00396E9E" w:rsidR="00172053" w:rsidRPr="001F71AE">
      <w:pPr>
        <w:tabs>
          <w:tab w:pos="6885" w:val="left"/>
        </w:tabs>
        <w:ind w:left="708"/>
        <w:jc w:val="both"/>
      </w:pPr>
      <w:r w:rsidRPr="001F71AE">
        <w:tab/>
      </w:r>
    </w:p>
    <w:sectPr w:rsidSect="000C3ECB" w:rsidR="00172053" w:rsidRPr="001F71AE">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D51" w:rsidR="00874D51">
      <w:r>
        <w:separator/>
      </w:r>
    </w:p>
  </w:endnote>
  <w:endnote w:id="0" w:type="continuationSeparator">
    <w:p w:rsidRDefault="00874D51" w:rsidR="00874D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Podnoje"/>
      <w:jc w:val="center"/>
    </w:pPr>
    <w:r>
      <w:fldChar w:fldCharType="begin"/>
    </w:r>
    <w:r>
      <w:instrText>PAGE   \* MERGEFORMAT</w:instrText>
    </w:r>
    <w:r>
      <w:fldChar w:fldCharType="separate"/>
    </w:r>
    <w:r w:rsidR="0089254C">
      <w:rPr>
        <w:noProof/>
      </w:rPr>
      <w:t>11</w:t>
    </w:r>
    <w:r>
      <w:fldChar w:fldCharType="end"/>
    </w:r>
  </w:p>
  <w:p w:rsidRDefault="00874D51" w:rsidR="00874D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D51" w:rsidR="00874D51">
      <w:r>
        <w:separator/>
      </w:r>
    </w:p>
  </w:footnote>
  <w:footnote w:id="0" w:type="continuationSeparator">
    <w:p w:rsidRDefault="00874D51" w:rsidR="00874D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874D51" w:rsidR="00874D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pPr>
    <w:r>
      <w:tab/>
    </w:r>
    <w:r>
      <w:tab/>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P="009711D0" w:rsidR="00874D51">
    <w:pPr>
      <w:pStyle w:val="Zaglavlje"/>
      <w:jc w:val="right"/>
    </w:pPr>
    <w:r>
      <w:t>4.St-770/2011</w:t>
    </w:r>
  </w:p>
  <w:p w:rsidRDefault="00874D51" w:rsidR="00874D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B87A5B"/>
    <w:multiLevelType w:val="hybridMultilevel"/>
    <w:tmpl w:val="7C065F4A"/>
    <w:lvl w:tplc="25D84E52" w:ilvl="0">
      <w:start w:val="1"/>
      <w:numFmt w:val="decimal"/>
      <w:lvlText w:val="%1."/>
      <w:lvlJc w:val="left"/>
      <w:pPr>
        <w:tabs>
          <w:tab w:pos="360" w:val="num"/>
        </w:tabs>
        <w:ind w:hanging="360" w:left="360"/>
      </w:pPr>
      <w:rPr>
        <w:rFonts w:cs="Times New Roman" w:hAnsi="Times New Roman" w:ascii="Times New Roman" w:hint="default"/>
        <w:b/>
        <w:sz w:val="20"/>
        <w:szCs w:val="20"/>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4203FA5"/>
    <w:multiLevelType w:val="hybridMultilevel"/>
    <w:tmpl w:val="37008572"/>
    <w:lvl w:tplc="409E3D3E"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95873BE"/>
    <w:multiLevelType w:val="hybridMultilevel"/>
    <w:tmpl w:val="28D8419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5">
    <w:nsid w:val="1AB720CA"/>
    <w:multiLevelType w:val="hybridMultilevel"/>
    <w:tmpl w:val="CA28D934"/>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0F" w:ilvl="1">
      <w:start w:val="1"/>
      <w:numFmt w:val="decimal"/>
      <w:lvlText w:val="%2."/>
      <w:lvlJc w:val="left"/>
      <w:pPr>
        <w:tabs>
          <w:tab w:pos="1440" w:val="num"/>
        </w:tabs>
        <w:ind w:hanging="360" w:left="1440"/>
      </w:pPr>
      <w:rPr>
        <w:rFonts w:cs="Times New Roman"/>
        <w:b/>
        <w:sz w:val="22"/>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AD178A3"/>
    <w:multiLevelType w:val="hybridMultilevel"/>
    <w:tmpl w:val="C6645CE8"/>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9">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317510AB"/>
    <w:multiLevelType w:val="hybridMultilevel"/>
    <w:tmpl w:val="399A284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2">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20A4CFC"/>
    <w:multiLevelType w:val="hybridMultilevel"/>
    <w:tmpl w:val="021C3CCA"/>
    <w:lvl w:tplc="DB9C72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5">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53F518E7"/>
    <w:multiLevelType w:val="hybridMultilevel"/>
    <w:tmpl w:val="126ACC70"/>
    <w:lvl w:tplc="0620402A" w:ilvl="0">
      <w:start w:val="1"/>
      <w:numFmt w:val="upperLetter"/>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6EF5627"/>
    <w:multiLevelType w:val="hybridMultilevel"/>
    <w:tmpl w:val="DAE292A4"/>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9">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0">
    <w:nsid w:val="62650665"/>
    <w:multiLevelType w:val="hybridMultilevel"/>
    <w:tmpl w:val="6046E3B0"/>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21">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2">
    <w:nsid w:val="66226C4A"/>
    <w:multiLevelType w:val="hybridMultilevel"/>
    <w:tmpl w:val="C88E89DA"/>
    <w:lvl w:tplc="9E8041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A092D87"/>
    <w:multiLevelType w:val="hybridMultilevel"/>
    <w:tmpl w:val="25F8FB7C"/>
    <w:lvl w:tplc="6BD8995A"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65C7239"/>
    <w:multiLevelType w:val="hybridMultilevel"/>
    <w:tmpl w:val="658E5C6A"/>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6">
    <w:nsid w:val="7B0118DE"/>
    <w:multiLevelType w:val="hybridMultilevel"/>
    <w:tmpl w:val="45125716"/>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7">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7"/>
  </w:num>
  <w:num w:numId="2">
    <w:abstractNumId w:val="0"/>
  </w:num>
  <w:num w:numId="3">
    <w:abstractNumId w:val="27"/>
  </w:num>
  <w:num w:numId="4">
    <w:abstractNumId w:val="21"/>
  </w:num>
  <w:num w:numId="5">
    <w:abstractNumId w:val="12"/>
  </w:num>
  <w:num w:numId="6">
    <w:abstractNumId w:val="9"/>
  </w:num>
  <w:num w:numId="7">
    <w:abstractNumId w:val="14"/>
  </w:num>
  <w:num w:numId="8">
    <w:abstractNumId w:val="3"/>
  </w:num>
  <w:num w:numId="9">
    <w:abstractNumId w:val="7"/>
  </w:num>
  <w:num w:numId="10">
    <w:abstractNumId w:val="19"/>
  </w:num>
  <w:num w:numId="11">
    <w:abstractNumId w:val="8"/>
  </w:num>
  <w:num w:numId="12">
    <w:abstractNumId w:val="10"/>
  </w:num>
  <w:num w:numId="13">
    <w:abstractNumId w:val="15"/>
  </w:num>
  <w:num w:numId="14">
    <w:abstractNumId w:val="2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3"/>
  </w:num>
  <w:num w:numId="28">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27D82"/>
    <w:rsid w:val="00054472"/>
    <w:rsid w:val="00054E81"/>
    <w:rsid w:val="00060863"/>
    <w:rsid w:val="0006669D"/>
    <w:rsid w:val="00066E84"/>
    <w:rsid w:val="00085E82"/>
    <w:rsid w:val="00094B44"/>
    <w:rsid w:val="000976B6"/>
    <w:rsid w:val="000B5A05"/>
    <w:rsid w:val="000B5D12"/>
    <w:rsid w:val="000C1602"/>
    <w:rsid w:val="000C3ECB"/>
    <w:rsid w:val="000D48A1"/>
    <w:rsid w:val="000D4EF6"/>
    <w:rsid w:val="000F3122"/>
    <w:rsid w:val="00111AE7"/>
    <w:rsid w:val="0012560D"/>
    <w:rsid w:val="00125EF5"/>
    <w:rsid w:val="00127BF3"/>
    <w:rsid w:val="00130371"/>
    <w:rsid w:val="00134487"/>
    <w:rsid w:val="00137DBA"/>
    <w:rsid w:val="00143CFE"/>
    <w:rsid w:val="00154BE0"/>
    <w:rsid w:val="00166945"/>
    <w:rsid w:val="00172053"/>
    <w:rsid w:val="00176E2A"/>
    <w:rsid w:val="00187D34"/>
    <w:rsid w:val="00194F9A"/>
    <w:rsid w:val="00195DB2"/>
    <w:rsid w:val="001B1B97"/>
    <w:rsid w:val="001B4335"/>
    <w:rsid w:val="001C7CB4"/>
    <w:rsid w:val="001D0515"/>
    <w:rsid w:val="001F464F"/>
    <w:rsid w:val="001F71AE"/>
    <w:rsid w:val="0021372D"/>
    <w:rsid w:val="00217586"/>
    <w:rsid w:val="00225C25"/>
    <w:rsid w:val="00227965"/>
    <w:rsid w:val="00233ECB"/>
    <w:rsid w:val="00237F9C"/>
    <w:rsid w:val="0024038F"/>
    <w:rsid w:val="00241DE1"/>
    <w:rsid w:val="0024266E"/>
    <w:rsid w:val="00242919"/>
    <w:rsid w:val="00245C3B"/>
    <w:rsid w:val="00251648"/>
    <w:rsid w:val="002518A8"/>
    <w:rsid w:val="002615EB"/>
    <w:rsid w:val="00264C68"/>
    <w:rsid w:val="00266976"/>
    <w:rsid w:val="00276990"/>
    <w:rsid w:val="00285BF3"/>
    <w:rsid w:val="0029105B"/>
    <w:rsid w:val="002939B9"/>
    <w:rsid w:val="0029562E"/>
    <w:rsid w:val="002A0A92"/>
    <w:rsid w:val="002A5E9F"/>
    <w:rsid w:val="002B0B96"/>
    <w:rsid w:val="002B288E"/>
    <w:rsid w:val="002B7D55"/>
    <w:rsid w:val="002C14CF"/>
    <w:rsid w:val="002D4CF0"/>
    <w:rsid w:val="002E4618"/>
    <w:rsid w:val="002E64FE"/>
    <w:rsid w:val="002F28CC"/>
    <w:rsid w:val="0030197F"/>
    <w:rsid w:val="003162E2"/>
    <w:rsid w:val="00331492"/>
    <w:rsid w:val="003314DB"/>
    <w:rsid w:val="00334D82"/>
    <w:rsid w:val="00354C39"/>
    <w:rsid w:val="00376EB3"/>
    <w:rsid w:val="00384836"/>
    <w:rsid w:val="00390EAC"/>
    <w:rsid w:val="00391D9D"/>
    <w:rsid w:val="00396E9E"/>
    <w:rsid w:val="003B0E51"/>
    <w:rsid w:val="003B2C8D"/>
    <w:rsid w:val="003C7582"/>
    <w:rsid w:val="003D2B2F"/>
    <w:rsid w:val="003D6301"/>
    <w:rsid w:val="003E11FD"/>
    <w:rsid w:val="003E1B98"/>
    <w:rsid w:val="003E4DAB"/>
    <w:rsid w:val="003F2A26"/>
    <w:rsid w:val="003F2C86"/>
    <w:rsid w:val="003F3006"/>
    <w:rsid w:val="004063AB"/>
    <w:rsid w:val="004165BA"/>
    <w:rsid w:val="0042070A"/>
    <w:rsid w:val="004262DB"/>
    <w:rsid w:val="00432357"/>
    <w:rsid w:val="004350A2"/>
    <w:rsid w:val="00442BF2"/>
    <w:rsid w:val="00451F98"/>
    <w:rsid w:val="0045297F"/>
    <w:rsid w:val="004656AE"/>
    <w:rsid w:val="004674A4"/>
    <w:rsid w:val="00467BB7"/>
    <w:rsid w:val="00472D5B"/>
    <w:rsid w:val="00475BF9"/>
    <w:rsid w:val="00480DCD"/>
    <w:rsid w:val="00482858"/>
    <w:rsid w:val="0048449F"/>
    <w:rsid w:val="0048514A"/>
    <w:rsid w:val="0048536B"/>
    <w:rsid w:val="004875C1"/>
    <w:rsid w:val="004C0EAA"/>
    <w:rsid w:val="004C2065"/>
    <w:rsid w:val="004F366E"/>
    <w:rsid w:val="005142E5"/>
    <w:rsid w:val="005206F2"/>
    <w:rsid w:val="00537494"/>
    <w:rsid w:val="0054427C"/>
    <w:rsid w:val="00546A8E"/>
    <w:rsid w:val="00552F1B"/>
    <w:rsid w:val="005544DF"/>
    <w:rsid w:val="00555D59"/>
    <w:rsid w:val="00563AAF"/>
    <w:rsid w:val="00574CFA"/>
    <w:rsid w:val="00584364"/>
    <w:rsid w:val="00587AA3"/>
    <w:rsid w:val="00593C97"/>
    <w:rsid w:val="005958DF"/>
    <w:rsid w:val="005B0E56"/>
    <w:rsid w:val="005B3CE3"/>
    <w:rsid w:val="005B58E4"/>
    <w:rsid w:val="005C0D22"/>
    <w:rsid w:val="005C492F"/>
    <w:rsid w:val="005D2A01"/>
    <w:rsid w:val="005E122D"/>
    <w:rsid w:val="005E1F3F"/>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97AFC"/>
    <w:rsid w:val="006A0300"/>
    <w:rsid w:val="006A5876"/>
    <w:rsid w:val="006B12E3"/>
    <w:rsid w:val="006B6E55"/>
    <w:rsid w:val="006C65E3"/>
    <w:rsid w:val="006D5765"/>
    <w:rsid w:val="006E3222"/>
    <w:rsid w:val="006E71CD"/>
    <w:rsid w:val="006F5913"/>
    <w:rsid w:val="00703321"/>
    <w:rsid w:val="0071466A"/>
    <w:rsid w:val="007272F7"/>
    <w:rsid w:val="00745D4D"/>
    <w:rsid w:val="0075015B"/>
    <w:rsid w:val="00752190"/>
    <w:rsid w:val="007703D9"/>
    <w:rsid w:val="00773847"/>
    <w:rsid w:val="00776C9D"/>
    <w:rsid w:val="0078481C"/>
    <w:rsid w:val="00785227"/>
    <w:rsid w:val="007872B3"/>
    <w:rsid w:val="0079423C"/>
    <w:rsid w:val="00795652"/>
    <w:rsid w:val="007A2163"/>
    <w:rsid w:val="007B349B"/>
    <w:rsid w:val="007B6B9C"/>
    <w:rsid w:val="007C40C8"/>
    <w:rsid w:val="007E0F32"/>
    <w:rsid w:val="007E4042"/>
    <w:rsid w:val="007F27BF"/>
    <w:rsid w:val="008052CA"/>
    <w:rsid w:val="00805CEE"/>
    <w:rsid w:val="00825F3D"/>
    <w:rsid w:val="008308F7"/>
    <w:rsid w:val="0085495A"/>
    <w:rsid w:val="0086792D"/>
    <w:rsid w:val="00874D51"/>
    <w:rsid w:val="008758EC"/>
    <w:rsid w:val="00875C65"/>
    <w:rsid w:val="00883E24"/>
    <w:rsid w:val="00887846"/>
    <w:rsid w:val="00890278"/>
    <w:rsid w:val="0089254C"/>
    <w:rsid w:val="008A07BA"/>
    <w:rsid w:val="008B00F0"/>
    <w:rsid w:val="008B193D"/>
    <w:rsid w:val="008B3BC4"/>
    <w:rsid w:val="008D2A67"/>
    <w:rsid w:val="00913FC0"/>
    <w:rsid w:val="00925BC0"/>
    <w:rsid w:val="009437EC"/>
    <w:rsid w:val="00947E04"/>
    <w:rsid w:val="00956AEE"/>
    <w:rsid w:val="00960116"/>
    <w:rsid w:val="009609A3"/>
    <w:rsid w:val="009711D0"/>
    <w:rsid w:val="0098261A"/>
    <w:rsid w:val="009B58A9"/>
    <w:rsid w:val="009B7D8C"/>
    <w:rsid w:val="009E18CF"/>
    <w:rsid w:val="009F1661"/>
    <w:rsid w:val="009F518B"/>
    <w:rsid w:val="009F7E27"/>
    <w:rsid w:val="00A3141E"/>
    <w:rsid w:val="00A40651"/>
    <w:rsid w:val="00A4438C"/>
    <w:rsid w:val="00A679A9"/>
    <w:rsid w:val="00A75F19"/>
    <w:rsid w:val="00A76A80"/>
    <w:rsid w:val="00A85656"/>
    <w:rsid w:val="00AA4AC4"/>
    <w:rsid w:val="00AB2DB0"/>
    <w:rsid w:val="00AB3846"/>
    <w:rsid w:val="00AC743E"/>
    <w:rsid w:val="00AC7FE7"/>
    <w:rsid w:val="00AD4BBB"/>
    <w:rsid w:val="00AD4F06"/>
    <w:rsid w:val="00AF1706"/>
    <w:rsid w:val="00AF2F15"/>
    <w:rsid w:val="00B01FD2"/>
    <w:rsid w:val="00B224BA"/>
    <w:rsid w:val="00B25C3F"/>
    <w:rsid w:val="00B26175"/>
    <w:rsid w:val="00B31415"/>
    <w:rsid w:val="00B37DB6"/>
    <w:rsid w:val="00B51619"/>
    <w:rsid w:val="00B5419E"/>
    <w:rsid w:val="00B660CC"/>
    <w:rsid w:val="00B70BE6"/>
    <w:rsid w:val="00B72969"/>
    <w:rsid w:val="00B751E6"/>
    <w:rsid w:val="00B8173B"/>
    <w:rsid w:val="00B843AF"/>
    <w:rsid w:val="00B965BE"/>
    <w:rsid w:val="00B97D73"/>
    <w:rsid w:val="00BA0059"/>
    <w:rsid w:val="00BC4E1C"/>
    <w:rsid w:val="00BD40FB"/>
    <w:rsid w:val="00BD61FB"/>
    <w:rsid w:val="00BE7A95"/>
    <w:rsid w:val="00BF1B6A"/>
    <w:rsid w:val="00BF6CAE"/>
    <w:rsid w:val="00C10EF6"/>
    <w:rsid w:val="00C33584"/>
    <w:rsid w:val="00C35DDB"/>
    <w:rsid w:val="00C51C5F"/>
    <w:rsid w:val="00C64C47"/>
    <w:rsid w:val="00C74E63"/>
    <w:rsid w:val="00C923FF"/>
    <w:rsid w:val="00CA62A5"/>
    <w:rsid w:val="00CA7FA3"/>
    <w:rsid w:val="00CD6194"/>
    <w:rsid w:val="00CF18CD"/>
    <w:rsid w:val="00CF7835"/>
    <w:rsid w:val="00D0262C"/>
    <w:rsid w:val="00D15744"/>
    <w:rsid w:val="00D157A6"/>
    <w:rsid w:val="00D159AA"/>
    <w:rsid w:val="00D16EE7"/>
    <w:rsid w:val="00D24C80"/>
    <w:rsid w:val="00D2675C"/>
    <w:rsid w:val="00D34DD3"/>
    <w:rsid w:val="00D47076"/>
    <w:rsid w:val="00D654D9"/>
    <w:rsid w:val="00D73CE8"/>
    <w:rsid w:val="00D758E0"/>
    <w:rsid w:val="00D82BFE"/>
    <w:rsid w:val="00DA2ACE"/>
    <w:rsid w:val="00DA2F69"/>
    <w:rsid w:val="00DB2A7C"/>
    <w:rsid w:val="00DB47DB"/>
    <w:rsid w:val="00DC0CDF"/>
    <w:rsid w:val="00DE03A8"/>
    <w:rsid w:val="00E07A43"/>
    <w:rsid w:val="00E10645"/>
    <w:rsid w:val="00E10F3C"/>
    <w:rsid w:val="00E17D8A"/>
    <w:rsid w:val="00E20200"/>
    <w:rsid w:val="00E27083"/>
    <w:rsid w:val="00E37153"/>
    <w:rsid w:val="00E4787D"/>
    <w:rsid w:val="00E521E3"/>
    <w:rsid w:val="00E537F7"/>
    <w:rsid w:val="00E809ED"/>
    <w:rsid w:val="00E82E5A"/>
    <w:rsid w:val="00E97E29"/>
    <w:rsid w:val="00EB0B71"/>
    <w:rsid w:val="00EB3CD1"/>
    <w:rsid w:val="00EB45DB"/>
    <w:rsid w:val="00ED2C4A"/>
    <w:rsid w:val="00F06CD9"/>
    <w:rsid w:val="00F21DFC"/>
    <w:rsid w:val="00F2663E"/>
    <w:rsid w:val="00F32D46"/>
    <w:rsid w:val="00F33DBF"/>
    <w:rsid w:val="00F3433E"/>
    <w:rsid w:val="00F42F79"/>
    <w:rsid w:val="00F71F9D"/>
    <w:rsid w:val="00FB25EF"/>
    <w:rsid w:val="00FB7582"/>
    <w:rsid w:val="00FC395B"/>
    <w:rsid w:val="00FE3394"/>
    <w:rsid w:val="00FE4B66"/>
    <w:rsid w:val="00FE774A"/>
    <w:rsid w:val="00FF7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89254C"/>
    <w:rPr>
      <w:color w:val="808080"/>
      <w:bdr w:space="0" w:sz="0" w:color="auto" w:val="none"/>
      <w:shd w:fill="auto" w:color="auto" w:val="clear"/>
    </w:rPr>
  </w:style>
  <w:style w:customStyle="true" w:styleId="eSPISCCParagraphDefaultFont" w:type="character">
    <w:name w:val="eSPIS_CC_Paragraph Default Font"/>
    <w:basedOn w:val="Zadanifontodlomka"/>
    <w:rsid w:val="008925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254C"/>
    <w:rPr>
      <w:bdr w:space="0" w:sz="0" w:color="auto" w:val="none"/>
      <w:shd w:fill="FFFFCC" w:color="auto" w:val="clear"/>
      <w:lang w:val="hr-HR"/>
    </w:rPr>
  </w:style>
  <w:style w:customStyle="true" w:styleId="PozadinaSvijetloCrvena" w:type="character">
    <w:name w:val="Pozadina_SvijetloCrvena"/>
    <w:basedOn w:val="eSPISCCParagraphDefaultFont"/>
    <w:rsid w:val="008925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25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89254C"/>
    <w:rPr>
      <w:color w:val="808080"/>
      <w:bdr w:color="auto" w:space="0" w:sz="0" w:val="none"/>
      <w:shd w:color="auto" w:fill="auto" w:val="clear"/>
    </w:rPr>
  </w:style>
  <w:style w:customStyle="1" w:styleId="eSPISCCParagraphDefaultFont" w:type="character">
    <w:name w:val="eSPIS_CC_Paragraph Default Font"/>
    <w:basedOn w:val="Zadanifontodlomka"/>
    <w:rsid w:val="008925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254C"/>
    <w:rPr>
      <w:bdr w:color="auto" w:space="0" w:sz="0" w:val="none"/>
      <w:shd w:color="auto" w:fill="FFFFCC" w:val="clear"/>
      <w:lang w:val="hr-HR"/>
    </w:rPr>
  </w:style>
  <w:style w:customStyle="1" w:styleId="PozadinaSvijetloCrvena" w:type="character">
    <w:name w:val="Pozadina_SvijetloCrvena"/>
    <w:basedOn w:val="eSPISCCParagraphDefaultFont"/>
    <w:rsid w:val="008925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25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5283028">
      <w:bodyDiv w:val="true"/>
      <w:marLeft w:val="0"/>
      <w:marRight w:val="0"/>
      <w:marTop w:val="0"/>
      <w:marBottom w:val="0"/>
      <w:divBdr>
        <w:top w:space="0" w:sz="0" w:color="auto" w:val="none"/>
        <w:left w:space="0" w:sz="0" w:color="auto" w:val="none"/>
        <w:bottom w:space="0" w:sz="0" w:color="auto" w:val="none"/>
        <w:right w:space="0" w:sz="0" w:color="auto" w:val="none"/>
      </w:divBdr>
      <w:divsChild>
        <w:div w:id="2141914814">
          <w:marLeft w:val="0"/>
          <w:marRight w:val="0"/>
          <w:marTop w:val="0"/>
          <w:marBottom w:val="0"/>
          <w:divBdr>
            <w:top w:space="0" w:sz="0" w:color="auto" w:val="none"/>
            <w:left w:space="0" w:sz="0" w:color="auto" w:val="none"/>
            <w:bottom w:space="0" w:sz="0" w:color="auto" w:val="none"/>
            <w:right w:space="0" w:sz="0" w:color="auto" w:val="none"/>
          </w:divBdr>
          <w:divsChild>
            <w:div w:id="2101903132">
              <w:marLeft w:val="0"/>
              <w:marRight w:val="0"/>
              <w:marTop w:val="0"/>
              <w:marBottom w:val="0"/>
              <w:divBdr>
                <w:top w:space="0" w:sz="0" w:color="auto" w:val="none"/>
                <w:left w:space="0" w:sz="0" w:color="auto" w:val="none"/>
                <w:bottom w:space="0" w:sz="0" w:color="auto" w:val="none"/>
                <w:right w:space="0" w:sz="0" w:color="auto" w:val="none"/>
              </w:divBdr>
              <w:divsChild>
                <w:div w:id="1692611891">
                  <w:marLeft w:val="0"/>
                  <w:marRight w:val="0"/>
                  <w:marTop w:val="0"/>
                  <w:marBottom w:val="0"/>
                  <w:divBdr>
                    <w:top w:space="0" w:sz="0" w:color="auto" w:val="none"/>
                    <w:left w:space="0" w:sz="0" w:color="auto" w:val="none"/>
                    <w:bottom w:space="0" w:sz="0" w:color="auto" w:val="none"/>
                    <w:right w:space="0" w:sz="0" w:color="auto" w:val="none"/>
                  </w:divBdr>
                  <w:divsChild>
                    <w:div w:id="2009404510">
                      <w:marLeft w:val="0"/>
                      <w:marRight w:val="0"/>
                      <w:marTop w:val="0"/>
                      <w:marBottom w:val="0"/>
                      <w:divBdr>
                        <w:top w:space="0" w:sz="0" w:color="auto" w:val="none"/>
                        <w:left w:space="0" w:sz="0" w:color="auto" w:val="none"/>
                        <w:bottom w:space="0" w:sz="0" w:color="auto" w:val="none"/>
                        <w:right w:space="0" w:sz="0" w:color="auto" w:val="none"/>
                      </w:divBdr>
                      <w:divsChild>
                        <w:div w:id="477841743">
                          <w:marLeft w:val="0"/>
                          <w:marRight w:val="0"/>
                          <w:marTop w:val="0"/>
                          <w:marBottom w:val="0"/>
                          <w:divBdr>
                            <w:top w:space="0" w:sz="0" w:color="auto" w:val="none"/>
                            <w:left w:space="0" w:sz="0" w:color="auto" w:val="none"/>
                            <w:bottom w:space="0" w:sz="0" w:color="auto" w:val="none"/>
                            <w:right w:space="0" w:sz="0" w:color="auto" w:val="none"/>
                          </w:divBdr>
                          <w:divsChild>
                            <w:div w:id="101157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ELEKTRA ZAGREB</izvorni_sadrzaj>
    <derivirana_varijabla naziv="DomainObject.Predmet.StrankaFormated_1">  NARODNE NOVINE d.d.; FINA; Stečajna upraviteljica Ankica Čenić; POREZNA UPRAVA; NARODNE NOVINE d.d.; ŽDO; FRANE MUŽIĆ; SANJA MUŽIĆ; DRAGUTIN ĆELIĆ; CROATIA OSIGURANJE d.d.; HŽ CARGO d.o.o.; ELEKTRA ZAGREB</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izvorni_sadrzaj>
    <derivirana_varijabla naziv="DomainObject.Predmet.StrankaNazivFormated_1">NARODNE NOVINE d.d.,FINA,Stečajna upraviteljica Ankica Čenić,POREZNA UPRAVA,NARODNE NOVINE d.d.,ŽDO,FRANE MUŽIĆ,SANJA MUŽIĆ,DRAGUTIN ĆELIĆ,CROATIA OSIGURANJE d.d.,HŽ CARGO d.o.o.,ELEKTRA ZAGREB</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11</properties:Pages>
  <properties:Words>5608</properties:Words>
  <properties:Characters>32184</properties:Characters>
  <properties:Lines>531</properties:Lines>
  <properties:Paragraphs>160</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37764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2016-07-22T12:44:00Z</dcterms:created>
  <dc:creator>Trgovački sud Split</dc:creator>
  <cp:lastModifiedBy>Katarina Mikulić</cp:lastModifiedBy>
  <cp:lastPrinted>2016-07-25T11:14:00Z</cp:lastPrinted>
  <dcterms:modified xmlns:xsi="http://www.w3.org/2001/XMLSchema-instance" xsi:type="dcterms:W3CDTF">2016-07-25T11:33:00Z</dcterms:modified>
  <cp:revision>14</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11</vt:i4>
  </prop:property>
</prop:Properties>
</file>