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6e5c" w14:paraId="15c6e5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72609">
        <w:rPr>
          <w:b/>
        </w:rPr>
        <w:t>10</w:t>
      </w:r>
      <w:r w:rsidR="00343A7F">
        <w:rPr>
          <w:b/>
        </w:rPr>
        <w:t>51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343A7F" w:rsidRPr="00343A7F">
        <w:t>SCOPUS d.o.o., Split, Imotska 24, MBS: 060247301, OIB: 68619616295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343A7F" w:rsidRPr="00343A7F">
        <w:t>SCOPUS d.o.o., Split, Imotska 24, MBS: 060247301, OIB: 68619616295</w:t>
      </w:r>
      <w:r w:rsidR="00D903FF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343A7F" w:rsidRPr="00343A7F">
        <w:t>SCOPUS d.o.o., Split, Imotska 24, MBS: 060247301, OIB: 68619616295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343A7F" w:rsidP="00343A7F" w:rsidR="00343A7F">
      <w:pPr>
        <w:ind w:firstLine="708"/>
        <w:jc w:val="both"/>
      </w:pPr>
      <w:r>
        <w:t>Predlagatelj Financijska agencija, RC Split je prijedlogom zaprimljenim na Trgovačkom sudu u Splitu, dana 13. travnja 2016. godine predložio otvaranje stečajnog postupka nad dužnikom SCOPUS d.o.o., Split, Imotska 24, MBS: 060247301, OIB: 68619616295. U prijedlogu se u bitnome navodi da temeljem čl. 110. st. 1. SZ-a podnosi prijedlog, te da na dan 01.09.2015.g. dužnik ima u očevidniku redoslijeda osnova za plaćanje evidentirane osnove za plaćanje u neprekinutom razdoblju od 324 dana u ukupnom iznosu od 343.608,20 kuna u koji iznos je uračunata kamata i naknada predlagatelja za provedbu ovrhe na novčanim sredstvima. Navodi se da dužnik ima jednog zaposlenog, te ima otvoren račun kod Raiffeisenbank Austria d.d.</w:t>
      </w:r>
    </w:p>
    <w:p w:rsidRDefault="00343A7F" w:rsidP="00343A7F" w:rsidR="00343A7F">
      <w:pPr>
        <w:ind w:firstLine="708"/>
        <w:jc w:val="both"/>
      </w:pPr>
    </w:p>
    <w:p w:rsidRDefault="00343A7F" w:rsidP="00343A7F" w:rsidR="00343A7F">
      <w:pPr>
        <w:ind w:firstLine="708"/>
        <w:jc w:val="both"/>
      </w:pPr>
      <w:r>
        <w:t>Kako je predlagatelj učinio vjerojatnim postojanje stečajnog razloga, to je rješenjem ovog suda posl.br. St-1051/2016 od 06. ožujka 2017.g. pokrenut prethodni postupak radi utvrđivanja uvjeta za otvaranje stečajnog postupka i zakazano ročište  na koje su pozvani predlagatelj, FINA, dužnik, zastupnik po zakonu dužnika.</w:t>
      </w:r>
    </w:p>
    <w:p w:rsidRDefault="00343A7F" w:rsidP="00343A7F" w:rsidR="00343A7F">
      <w:pPr>
        <w:ind w:firstLine="708"/>
        <w:jc w:val="both"/>
      </w:pPr>
    </w:p>
    <w:p w:rsidRDefault="00343A7F" w:rsidP="00343A7F" w:rsidR="00343A7F">
      <w:pPr>
        <w:ind w:firstLine="708"/>
        <w:jc w:val="both"/>
      </w:pPr>
      <w:r>
        <w:t xml:space="preserve">Na ročište dana 20. ožujka 2017. g. nije pristupio zastupnik po zakonu dužnika niti je postupio po nalogu suda iz toč. IV rješenja posl.br. St-1051/2016 od 06. ožujka 2017.g i između ostalog dostavili podatke i o imovini dužnika. Stoga je sud službenim putem od Općinskog suda, zemljišno-knjižni odjel i Ministarstva unutarnjih poslova, PU Splitsko-dalmatinska zatražio podatke o imovini dužnika. Iz uvjerenja MUP-a je vidljivo da je dužnik bio vlasnik vozila O4 marke KOGEL SN 24 godine proizvodnje 1998., ali je vozilo odjavljeno 18.06.2015.g., a iz potvrde Općinskog suda u Splitu je vidljivo da dužnik nije upisan kao vlasnik nekretnina na području tog zk odjela. </w:t>
      </w:r>
    </w:p>
    <w:p w:rsidRDefault="00343A7F" w:rsidP="00343A7F" w:rsidR="00343A7F">
      <w:pPr>
        <w:ind w:firstLine="708"/>
        <w:jc w:val="both"/>
      </w:pPr>
    </w:p>
    <w:p w:rsidRDefault="00343A7F" w:rsidP="00343A7F" w:rsidR="00CD578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886 dana. Kod stečajnog dužnika je stoga ispunjen stečajni razlog nesposobnosti za plaćanje.</w:t>
      </w:r>
    </w:p>
    <w:p w:rsidRDefault="00D903FF" w:rsidP="00D903FF" w:rsidR="00D903F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072609">
        <w:t>10</w:t>
      </w:r>
      <w:r w:rsidR="00343A7F">
        <w:t>51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072609">
        <w:t>10</w:t>
      </w:r>
      <w:r w:rsidR="00343A7F">
        <w:t>51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 xml:space="preserve">nesposobnosti </w:t>
      </w:r>
      <w:r w:rsidR="00A27FE8">
        <w:lastRenderedPageBreak/>
        <w:t>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B72918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F3DD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72609">
      <w:rPr>
        <w:rFonts w:hAnsi="Book Antiqua" w:ascii="Book Antiqua"/>
        <w:b/>
        <w:sz w:val="20"/>
        <w:szCs w:val="20"/>
      </w:rPr>
      <w:t>10</w:t>
    </w:r>
    <w:r w:rsidR="00343A7F">
      <w:rPr>
        <w:rFonts w:hAnsi="Book Antiqua" w:ascii="Book Antiqua"/>
        <w:b/>
        <w:sz w:val="20"/>
        <w:szCs w:val="20"/>
      </w:rPr>
      <w:t>51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609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13BE"/>
    <w:rsid w:val="003A5A80"/>
    <w:rsid w:val="003A68C0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3DD9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3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D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D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D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D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3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D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D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D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D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SCOPUS d.o.o. za istraživanje tržišta i promidžbu</izvorni_sadrzaj>
    <derivirana_varijabla naziv="DomainObject.Predmet.ProtustrankaFormated_1">  SCOPUS d.o.o. za istraživanje tržišta i promidžbu</derivirana_varijabla>
  </DomainObject.Predmet.ProtustrankaFormated>
  <DomainObject.Predmet.ProtustrankaFormatedOIB>
    <izvorni_sadrzaj>  SCOPUS d.o.o. za istraživanje tržišta i promidžbu, OIB 68619616295</izvorni_sadrzaj>
    <derivirana_varijabla naziv="DomainObject.Predmet.ProtustrankaFormatedOIB_1">  SCOPUS d.o.o. za istraživanje tržišta i promidžbu, OIB 68619616295</derivirana_varijabla>
  </DomainObject.Predmet.ProtustrankaFormatedOIB>
  <DomainObject.Predmet.ProtustrankaFormatedWithAdress>
    <izvorni_sadrzaj> SCOPUS d.o.o. za istraživanje tržišta i promidžbu, Imotska 24, 21000 Split</izvorni_sadrzaj>
    <derivirana_varijabla naziv="DomainObject.Predmet.ProtustrankaFormatedWithAdress_1"> SCOPUS d.o.o. za istraživanje tržišta i promidžbu, Imotska 24, 21000 Split</derivirana_varijabla>
  </DomainObject.Predmet.ProtustrankaFormatedWithAdress>
  <DomainObject.Predmet.ProtustrankaFormatedWithAdressOIB>
    <izvorni_sadrzaj> SCOPUS d.o.o. za istraživanje tržišta i promidžbu, OIB 68619616295, Imotska 24, 21000 Split</izvorni_sadrzaj>
    <derivirana_varijabla naziv="DomainObject.Predmet.ProtustrankaFormatedWithAdressOIB_1"> SCOPUS d.o.o. za istraživanje tržišta i promidžbu, OIB 68619616295, Imotska 24, 21000 Split</derivirana_varijabla>
  </DomainObject.Predmet.ProtustrankaFormatedWithAdressOIB>
  <DomainObject.Predmet.ProtustrankaWithAdress>
    <izvorni_sadrzaj>SCOPUS d.o.o. za istraživanje tržišta i promidžbu Imotska 24, 21000 Split</izvorni_sadrzaj>
    <derivirana_varijabla naziv="DomainObject.Predmet.ProtustrankaWithAdress_1">SCOPUS d.o.o. za istraživanje tržišta i promidžbu Imotska 24, 21000 Split</derivirana_varijabla>
  </DomainObject.Predmet.ProtustrankaWithAdress>
  <DomainObject.Predmet.ProtustrankaWithAdressOIB>
    <izvorni_sadrzaj>SCOPUS d.o.o. za istraživanje tržišta i promidžbu, OIB 68619616295, Imotska 24, 21000 Split</izvorni_sadrzaj>
    <derivirana_varijabla naziv="DomainObject.Predmet.ProtustrankaWithAdressOIB_1">SCOPUS d.o.o. za istraživanje tržišta i promidžbu, OIB 68619616295, Imotska 24, 21000 Split</derivirana_varijabla>
  </DomainObject.Predmet.ProtustrankaWithAdressOIB>
  <DomainObject.Predmet.ProtustrankaNazivFormated>
    <izvorni_sadrzaj>SCOPUS d.o.o. za istraživanje tržišta i promidžbu</izvorni_sadrzaj>
    <derivirana_varijabla naziv="DomainObject.Predmet.ProtustrankaNazivFormated_1">SCOPUS d.o.o. za istraživanje tržišta i promidžbu</derivirana_varijabla>
  </DomainObject.Predmet.ProtustrankaNazivFormated>
  <DomainObject.Predmet.ProtustrankaNazivFormatedOIB>
    <izvorni_sadrzaj>SCOPUS d.o.o. za istraživanje tržišta i promidžbu, OIB 68619616295</izvorni_sadrzaj>
    <derivirana_varijabla naziv="DomainObject.Predmet.ProtustrankaNazivFormatedOIB_1">SCOPUS d.o.o. za istraživanje tržišta i promidžbu, OIB 68619616295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343608.20</izvorni_sadrzaj>
    <derivirana_varijabla naziv="DomainObject.Predmet.TrenutnaVrijednost_1">343608.20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SCOPUS d.o.o. za istraživanje tržišta i promidžbu</item>
    </izvorni_sadrzaj>
    <derivirana_varijabla naziv="DomainObject.Predmet.ProtuStrankaListFormated_1">
      <item>SCOPUS d.o.o. za istraživanje tržišta i promidžbu</item>
    </derivirana_varijabla>
  </DomainObject.Predmet.ProtuStrankaListFormated>
  <DomainObject.Predmet.ProtuStrankaListFormatedOIB>
    <izvorni_sadrzaj>
      <item>SCOPUS d.o.o. za istraživanje tržišta i promidžbu, OIB 68619616295</item>
    </izvorni_sadrzaj>
    <derivirana_varijabla naziv="DomainObject.Predmet.ProtuStrankaListFormatedOIB_1">
      <item>SCOPUS d.o.o. za istraživanje tržišta i promidžbu, OIB 68619616295</item>
    </derivirana_varijabla>
  </DomainObject.Predmet.ProtuStrankaListFormatedOIB>
  <DomainObject.Predmet.ProtuStrankaListFormatedWithAdress>
    <izvorni_sadrzaj>
      <item>SCOPUS d.o.o. za istraživanje tržišta i promidžbu, Imotska 24, 21000 Split</item>
    </izvorni_sadrzaj>
    <derivirana_varijabla naziv="DomainObject.Predmet.ProtuStrankaListFormatedWithAdress_1">
      <item>SCOPUS d.o.o. za istraživanje tržišta i promidžbu, Imotska 24, 21000 Split</item>
    </derivirana_varijabla>
  </DomainObject.Predmet.ProtuStrankaListFormatedWithAdress>
  <DomainObject.Predmet.ProtuStrankaListFormatedWithAdressOIB>
    <izvorni_sadrzaj>
      <item>SCOPUS d.o.o. za istraživanje tržišta i promidžbu, OIB 68619616295, Imotska 24, 21000 Split</item>
    </izvorni_sadrzaj>
    <derivirana_varijabla naziv="DomainObject.Predmet.ProtuStrankaListFormatedWithAdressOIB_1">
      <item>SCOPUS d.o.o. za istraživanje tržišta i promidžbu, OIB 68619616295, Imotska 24, 21000 Split</item>
    </derivirana_varijabla>
  </DomainObject.Predmet.ProtuStrankaListFormatedWithAdressOIB>
  <DomainObject.Predmet.ProtuStrankaListNazivFormated>
    <izvorni_sadrzaj>
      <item>SCOPUS d.o.o. za istraživanje tržišta i promidžbu</item>
    </izvorni_sadrzaj>
    <derivirana_varijabla naziv="DomainObject.Predmet.ProtuStrankaListNazivFormated_1">
      <item>SCOPUS d.o.o. za istraživanje tržišta i promidžbu</item>
    </derivirana_varijabla>
  </DomainObject.Predmet.ProtuStrankaListNazivFormated>
  <DomainObject.Predmet.ProtuStrankaListNazivFormatedOIB>
    <izvorni_sadrzaj>
      <item>SCOPUS d.o.o. za istraživanje tržišta i promidžbu, OIB 68619616295</item>
    </izvorni_sadrzaj>
    <derivirana_varijabla naziv="DomainObject.Predmet.ProtuStrankaListNazivFormatedOIB_1">
      <item>SCOPUS d.o.o. za istraživanje tržišta i promidžbu, OIB 68619616295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SCOPUS d.o.o. za istraživanje tržišta i promidžbu</izvorni_sadrzaj>
    <derivirana_varijabla naziv="DomainObject.Predmet.ProtustrankaIDrugi_1">SCOPUS d.o.o. za istraživanje tržišta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SCOPUS d.o.o. za istraživanje tržišta i promidžbu, OIB 68619616295, Imotska 24, 21000 Split</izvorni_sadrzaj>
    <derivirana_varijabla naziv="DomainObject.Predmet.ProtustrankaIDrugiAdressOIB_1">SCOPUS d.o.o. za istraživanje tržišta i promidžbu, OIB 68619616295, Imotska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SCOPUS d.o.o. za istraživanje tržišta i promidžbu</item>
      <item>FINANCIJSKA AGENCIJA, RC SPLIT</item>
    </izvorni_sadrzaj>
    <derivirana_varijabla naziv="DomainObject.Predmet.SudioniciListNaziv_1">
      <item>SCOPUS d.o.o. za istraživanje tržišta i promidžbu</item>
      <item>FINANCIJSKA AGENCIJA, RC SPLIT</item>
    </derivirana_varijabla>
  </DomainObject.Predmet.SudioniciListNaziv>
  <DomainObject.Predmet.SudioniciListAdressOIB>
    <izvorni_sadrzaj>
      <item>SCOPUS d.o.o. za istraživanje tržišta i promidžbu, OIB 68619616295, Imotska 24,21000 Split</item>
      <item>FINANCIJSKA AGENCIJA, RC SPLIT, OIB 85821130368, Mažuranićevo šetalište 24 b,21000 Split</item>
    </izvorni_sadrzaj>
    <derivirana_varijabla naziv="DomainObject.Predmet.SudioniciListAdressOIB_1">
      <item>SCOPUS d.o.o. za istraživanje tržišta i promidžbu, OIB 68619616295, Imotska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68619616295</item>
      <item>, OIB 85821130368</item>
    </izvorni_sadrzaj>
    <derivirana_varijabla naziv="DomainObject.Predmet.SudioniciListNazivOIB_1">
      <item>, OIB 68619616295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923</properties:Words>
  <properties:Characters>5208</properties:Characters>
  <properties:Lines>137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2017-04-19T08:49:00Z</dcterms:created>
  <dc:creator>Katarina Franković</dc:creator>
  <cp:lastModifiedBy>Katarina Franković</cp:lastModifiedBy>
  <cp:lastPrinted>2017-04-19T08:50:00Z</cp:lastPrinted>
  <dcterms:modified xmlns:xsi="http://www.w3.org/2001/XMLSchema-instance" xsi:type="dcterms:W3CDTF">2017-04-19T08:50:00Z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