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5378" w14:paraId="1f65378" w:rsidRDefault="00A731CF" w:rsidP="00910611" w:rsidR="00A731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1CF" w:rsidP="00910611" w:rsidR="00A731CF">
      <w:r>
        <w:rPr>
          <w:rFonts w:eastAsia="MS Mincho"/>
        </w:rPr>
        <w:t>REPUBLIKA HRVATSKA</w:t>
      </w:r>
    </w:p>
    <w:p w:rsidRDefault="00A731CF" w:rsidP="00910611" w:rsidR="00A731CF">
      <w:r>
        <w:rPr>
          <w:rFonts w:eastAsia="MS Mincho"/>
        </w:rPr>
        <w:t>TRGOVAČKI SUD U RIJECI</w:t>
      </w:r>
    </w:p>
    <w:p w:rsidRDefault="00A731CF" w:rsidR="00A731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5B2940" w:rsidP="0073588E" w:rsidR="005B2940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9913AF" w:rsidRPr="009913AF">
        <w:t>2. lipnja</w:t>
      </w:r>
      <w:r w:rsidR="006C5709" w:rsidRPr="009913AF">
        <w:t xml:space="preserve"> 2016</w:t>
      </w:r>
      <w:r w:rsidRPr="009913AF">
        <w:t>. godine</w:t>
      </w:r>
    </w:p>
    <w:p w:rsidRDefault="0073588E" w:rsidP="0073588E" w:rsidR="005B2940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PREDRAG JAŠEK na radnom mjestu VODITELJ SKLADIŠTA,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VESNA BOLIĆ na radnom mjestu KOORDINATOR VELEPRODAJE,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HILDA KRILETIĆ-KURILIĆ na radnom mjestu REFERENT PRODAJE,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ADAM ABRAMOVIĆ na radnom mjestu SKLADIŠNI RADNIK,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JOSIP INATOVIĆ na radnom mjestu SKLADIŠNI RADNIK,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ANITA RADOŠEVIĆ na radnom mjestu REFERENT,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ĐENI JARIĆ na radnom mjestu REFERENT,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SILVANO RADOŠEVIĆ na radnom mjestu KOORDINATOR,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RADE MALOBABIĆ na radnom mjestu PRAVNIK,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>- FLORIJAN DADIĆ na radnom mjestu KURIR - DOMAR, s kojim se ugovor sklapa od 01. do 30. lipnja 2016. godine,</w:t>
      </w:r>
    </w:p>
    <w:p w:rsidRDefault="009913AF" w:rsidP="009913AF" w:rsidR="009913AF" w:rsidRPr="009913AF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 xml:space="preserve">- TOMISLAV JOVIĆ na radnom mjestu PORTIR, s kojim se ugovor sklapa od 01. do 30. lipnja 2016. godine. </w:t>
      </w:r>
    </w:p>
    <w:p w:rsidRDefault="001D0B74" w:rsidP="001D0B74" w:rsidR="001D0B74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9913AF" w:rsidRPr="009913AF">
        <w:rPr>
          <w:bCs/>
        </w:rPr>
        <w:t>31. svibnja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</w:t>
      </w:r>
      <w:r w:rsidR="00027408" w:rsidRPr="009913AF">
        <w:rPr>
          <w:bCs/>
        </w:rPr>
        <w:lastRenderedPageBreak/>
        <w:t xml:space="preserve">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 i 133/12)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 w:rsidRPr="009913AF">
      <w:pPr>
        <w:jc w:val="center"/>
      </w:pPr>
      <w:r w:rsidRPr="009913AF">
        <w:t xml:space="preserve">Rijeka, </w:t>
      </w:r>
      <w:r w:rsidR="009913AF" w:rsidRPr="009913AF">
        <w:t>2. lipnja</w:t>
      </w:r>
      <w:r w:rsidR="006C5709" w:rsidRPr="009913AF">
        <w:t xml:space="preserve"> 2016</w:t>
      </w:r>
      <w:r w:rsidRPr="009913AF">
        <w:t>. g.</w:t>
      </w:r>
    </w:p>
    <w:p w:rsidRDefault="00D26637" w:rsidP="0073588E" w:rsidR="00D26637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5F42F6" w:rsidP="0073588E" w:rsidR="005F42F6" w:rsidRPr="009913AF"/>
    <w:p w:rsidRDefault="00D26637" w:rsidP="0073588E" w:rsidR="00D26637" w:rsidRPr="009913AF"/>
    <w:p w:rsidRDefault="005B2940" w:rsidP="0073588E" w:rsidR="005B2940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5B2940" w:rsidR="005B2940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 xml:space="preserve">Rijeka, </w:t>
      </w:r>
      <w:r w:rsidR="009913AF" w:rsidRPr="009913AF">
        <w:t>2. lipnja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63" w:rsidR="00262363">
      <w:r>
        <w:separator/>
      </w:r>
    </w:p>
  </w:endnote>
  <w:endnote w:id="0" w:type="continuationSeparator">
    <w:p w:rsidRDefault="00262363" w:rsidR="00262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1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63" w:rsidR="00262363">
      <w:r>
        <w:separator/>
      </w:r>
    </w:p>
  </w:footnote>
  <w:footnote w:id="0" w:type="continuationSeparator">
    <w:p w:rsidRDefault="00262363" w:rsidR="00262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16"/>
  </w:num>
  <w:num w:numId="10">
    <w:abstractNumId w:val="15"/>
  </w:num>
  <w:num w:numId="11">
    <w:abstractNumId w:val="0"/>
  </w:num>
  <w:num w:numId="12">
    <w:abstractNumId w:val="3"/>
  </w:num>
  <w:num w:numId="13">
    <w:abstractNumId w:val="17"/>
  </w:num>
  <w:num w:numId="14">
    <w:abstractNumId w:val="11"/>
  </w:num>
  <w:num w:numId="15">
    <w:abstractNumId w:val="6"/>
  </w:num>
  <w:num w:numId="16">
    <w:abstractNumId w:val="13"/>
  </w:num>
  <w:num w:numId="17">
    <w:abstractNumId w:val="7"/>
  </w:num>
  <w:num w:numId="18">
    <w:abstractNumId w:val="5"/>
  </w:num>
  <w:num w:numId="19">
    <w:abstractNumId w:val="1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2363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B2940"/>
    <w:rsid w:val="005D5D04"/>
    <w:rsid w:val="005D65C4"/>
    <w:rsid w:val="005F42F6"/>
    <w:rsid w:val="00605FD5"/>
    <w:rsid w:val="00635331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25C5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31CF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2B11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021CE-B642-4E89-B547-2234CB185C5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2151</properties:Characters>
  <properties:Lines>103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2016-06-02T06:33:00Z</dcterms:created>
  <dc:creator>M San Grupa</dc:creator>
  <cp:lastModifiedBy>Danijela Fumić</cp:lastModifiedBy>
  <cp:lastPrinted>2016-06-02T06:33:00Z</cp:lastPrinted>
  <dcterms:modified xmlns:xsi="http://www.w3.org/2001/XMLSchema-instance" xsi:type="dcterms:W3CDTF">2016-06-02T06:35:00Z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