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e98e" w14:paraId="b0ce98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5056F4">
        <w:t>54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5056F4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5056F4">
        <w:t xml:space="preserve">INSPIRATOUR YACHTING </w:t>
      </w:r>
      <w:r w:rsidR="005056F4" w:rsidRPr="005D3532">
        <w:t xml:space="preserve">d.o.o., </w:t>
      </w:r>
      <w:r w:rsidR="005056F4">
        <w:t>Obrovac</w:t>
      </w:r>
      <w:r w:rsidR="005056F4" w:rsidRPr="005D3532">
        <w:t xml:space="preserve">, </w:t>
      </w:r>
      <w:r w:rsidR="005056F4">
        <w:t>Petra Zoranića bb</w:t>
      </w:r>
      <w:r w:rsidR="005056F4" w:rsidRPr="005D3532">
        <w:t xml:space="preserve">, OIB: </w:t>
      </w:r>
      <w:r w:rsidR="005056F4">
        <w:t>94890564789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3186A">
        <w:t>11</w:t>
      </w:r>
      <w:r w:rsidR="00076762">
        <w:t>,</w:t>
      </w:r>
      <w:r w:rsidR="0083186A">
        <w:t>10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</w:t>
      </w:r>
      <w:r w:rsidR="0083186A">
        <w:t>: 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83186A">
        <w:t>za RH Lidija Vitaljić, zamjenica u ŽDO-u</w:t>
      </w:r>
    </w:p>
    <w:p w:rsidRDefault="003A1240" w:rsidP="003A1240" w:rsidR="003A1240">
      <w:pPr>
        <w:jc w:val="both"/>
      </w:pPr>
    </w:p>
    <w:p w:rsidRDefault="003A1240" w:rsidP="003A1240" w:rsidR="0083186A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83186A">
        <w:t>utvrđuje da nema uvjeta za održavanje današnjeg ročišta.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83186A">
        <w:t xml:space="preserve">11,12 </w:t>
      </w:r>
      <w:r>
        <w:t>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8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E131F">
      <w:t>15</w:t>
    </w:r>
    <w:r w:rsidR="005056F4">
      <w:t>4</w:t>
    </w:r>
    <w:r w:rsidR="00B80BDA">
      <w:t>/</w:t>
    </w:r>
    <w:r w:rsidR="00E84861">
      <w:t>20</w:t>
    </w:r>
    <w:r w:rsidR="009312EF">
      <w:t>18</w:t>
    </w:r>
    <w:r w:rsidR="0074759D">
      <w:t>-</w:t>
    </w:r>
    <w:r w:rsidR="005056F4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03DB5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20F"/>
    <w:rsid w:val="007F080D"/>
    <w:rsid w:val="007F1F99"/>
    <w:rsid w:val="007F69EA"/>
    <w:rsid w:val="008118AC"/>
    <w:rsid w:val="00812DB0"/>
    <w:rsid w:val="0081324D"/>
    <w:rsid w:val="00816C78"/>
    <w:rsid w:val="0083186A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3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D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D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D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D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3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10:55</izvorni_sadrzaj>
    <derivirana_varijabla naziv="DomainObject.PlaniraniPocetakVrijeme_1">10:55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St-154/2018-7</izvorni_sadrzaj>
    <derivirana_varijabla naziv="DomainObject.Zapisnik.Oznaka_1">St-154/2018-7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INSPIRATOUR YACHTING društvo s ograničenom odgovornošću za poslovne usluge</izvorni_sadrzaj>
    <derivirana_varijabla naziv="DomainObject.Predmet.ProtustrankaFormated_1">  INSPIRATOUR YACHTING društvo s ograničenom odgovornošću za poslovne usluge</derivirana_varijabla>
  </DomainObject.Predmet.ProtustrankaFormated>
  <DomainObject.Predmet.ProtustrankaFormatedOIB>
    <izvorni_sadrzaj>  INSPIRATOUR YACHTING društvo s ograničenom odgovornošću za poslovne usluge, OIB 94890564789</izvorni_sadrzaj>
    <derivirana_varijabla naziv="DomainObject.Predmet.ProtustrankaFormatedOIB_1">  INSPIRATOUR YACHTING društvo s ograničenom odgovornošću za poslovne usluge, OIB 94890564789</derivirana_varijabla>
  </DomainObject.Predmet.ProtustrankaFormatedOIB>
  <DomainObject.Predmet.ProtustrankaFormatedWithAdress>
    <izvorni_sadrzaj> INSPIRATOUR YACHTING društvo s ograničenom odgovornošću za poslovne usluge, Petra Zoranića/bb, 23450 Obrovac</izvorni_sadrzaj>
    <derivirana_varijabla naziv="DomainObject.Predmet.ProtustrankaFormatedWithAdress_1"> INSPIRATOUR YACHTING društvo s ograničenom odgovornošću za poslovne usluge, Petra Zoranića/bb, 23450 Obrovac</derivirana_varijabla>
  </DomainObject.Predmet.ProtustrankaFormatedWithAdress>
  <DomainObject.Predmet.ProtustrankaFormatedWithAdressOIB>
    <izvorni_sadrzaj> INSPIRATOUR YACHTING društvo s ograničenom odgovornošću za poslovne usluge, OIB 94890564789, Petra Zoranića/bb, 23450 Obrovac</izvorni_sadrzaj>
    <derivirana_varijabla naziv="DomainObject.Predmet.ProtustrankaFormatedWithAdressOIB_1"> INSPIRATOUR YACHTING društvo s ograničenom odgovornošću za poslovne usluge, OIB 94890564789, Petra Zoranića/bb, 23450 Obrovac</derivirana_varijabla>
  </DomainObject.Predmet.ProtustrankaFormatedWithAdressOIB>
  <DomainObject.Predmet.ProtustrankaWithAdress>
    <izvorni_sadrzaj>INSPIRATOUR YACHTING društvo s ograničenom odgovornošću za poslovne usluge Petra Zoranića/bb, 23450 Obrovac</izvorni_sadrzaj>
    <derivirana_varijabla naziv="DomainObject.Predmet.ProtustrankaWithAdress_1">INSPIRATOUR YACHTING društvo s ograničenom odgovornošću za poslovne usluge Petra Zoranića/bb, 23450 Obrovac</derivirana_varijabla>
  </DomainObject.Predmet.ProtustrankaWithAdress>
  <DomainObject.Predmet.ProtustrankaWithAdressOIB>
    <izvorni_sadrzaj>INSPIRATOUR YACHTING društvo s ograničenom odgovornošću za poslovne usluge, OIB 94890564789, Petra Zoranića/bb, 23450 Obrovac</izvorni_sadrzaj>
    <derivirana_varijabla naziv="DomainObject.Predmet.ProtustrankaWithAdressOIB_1">INSPIRATOUR YACHTING društvo s ograničenom odgovornošću za poslovne usluge, OIB 94890564789, Petra Zoranića/bb, 23450 Obrovac</derivirana_varijabla>
  </DomainObject.Predmet.ProtustrankaWithAdressOIB>
  <DomainObject.Predmet.ProtustrankaNazivFormated>
    <izvorni_sadrzaj>INSPIRATOUR YACHTING društvo s ograničenom odgovornošću za poslovne usluge</izvorni_sadrzaj>
    <derivirana_varijabla naziv="DomainObject.Predmet.ProtustrankaNazivFormated_1">INSPIRATOUR YACHTING društvo s ograničenom odgovornošću za poslovne usluge</derivirana_varijabla>
  </DomainObject.Predmet.ProtustrankaNazivFormated>
  <DomainObject.Predmet.ProtustrankaNazivFormatedOIB>
    <izvorni_sadrzaj>INSPIRATOUR YACHTING društvo s ograničenom odgovornošću za poslovne usluge, OIB 94890564789</izvorni_sadrzaj>
    <derivirana_varijabla naziv="DomainObject.Predmet.ProtustrankaNazivFormatedOIB_1">INSPIRATOUR YACHTING društvo s ograničenom odgovornošću za poslovne usluge, OIB 94890564789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INSPIRATOUR YACHTING društvo s ograničenom odgovornošću za poslovne usluge</item>
    </izvorni_sadrzaj>
    <derivirana_varijabla naziv="DomainObject.Predmet.ProtuStrankaListFormated_1">
      <item>INSPIRATOUR YACHTING društvo s ograničenom odgovornošću za poslovne usluge</item>
    </derivirana_varijabla>
  </DomainObject.Predmet.ProtuStrankaListFormated>
  <DomainObject.Predmet.ProtuStrankaListFormatedOIB>
    <izvorni_sadrzaj>
      <item>INSPIRATOUR YACHTING društvo s ograničenom odgovornošću za poslovne usluge, OIB 94890564789</item>
    </izvorni_sadrzaj>
    <derivirana_varijabla naziv="DomainObject.Predmet.ProtuStrankaListFormatedOIB_1">
      <item>INSPIRATOUR YACHTING društvo s ograničenom odgovornošću za poslovne usluge, OIB 94890564789</item>
    </derivirana_varijabla>
  </DomainObject.Predmet.ProtuStrankaListFormatedOIB>
  <DomainObject.Predmet.ProtuStrankaListFormatedWithAdress>
    <izvorni_sadrzaj>
      <item>INSPIRATOUR YACHTING društvo s ograničenom odgovornošću za poslovne usluge, Petra Zoranića/bb, 23450 Obrovac</item>
    </izvorni_sadrzaj>
    <derivirana_varijabla naziv="DomainObject.Predmet.ProtuStrankaListFormatedWithAdress_1">
      <item>INSPIRATOUR YACHTING društvo s ograničenom odgovornošću za poslovne usluge, Petra Zoranića/bb, 23450 Obrovac</item>
    </derivirana_varijabla>
  </DomainObject.Predmet.ProtuStrankaListFormatedWithAdress>
  <DomainObject.Predmet.ProtuStrankaListFormatedWithAdressOIB>
    <izvorni_sadrzaj>
      <item>INSPIRATOUR YACHTING društvo s ograničenom odgovornošću za poslovne usluge, OIB 94890564789, Petra Zoranića/bb, 23450 Obrovac</item>
    </izvorni_sadrzaj>
    <derivirana_varijabla naziv="DomainObject.Predmet.ProtuStrankaListFormatedWithAdressOIB_1">
      <item>INSPIRATOUR YACHTING društvo s ograničenom odgovornošću za poslovne usluge, OIB 94890564789, Petra Zoranića/bb, 23450 Obrovac</item>
    </derivirana_varijabla>
  </DomainObject.Predmet.ProtuStrankaListFormatedWithAdressOIB>
  <DomainObject.Predmet.ProtuStrankaListNazivFormated>
    <izvorni_sadrzaj>
      <item>INSPIRATOUR YACHTING društvo s ograničenom odgovornošću za poslovne usluge</item>
    </izvorni_sadrzaj>
    <derivirana_varijabla naziv="DomainObject.Predmet.ProtuStrankaListNazivFormated_1">
      <item>INSPIRATOUR YACHTING društvo s ograničenom odgovornošću za poslovne usluge</item>
    </derivirana_varijabla>
  </DomainObject.Predmet.ProtuStrankaListNazivFormated>
  <DomainObject.Predmet.ProtuStrankaListNazivFormatedOIB>
    <izvorni_sadrzaj>
      <item>INSPIRATOUR YACHTING društvo s ograničenom odgovornošću za poslovne usluge, OIB 94890564789</item>
    </izvorni_sadrzaj>
    <derivirana_varijabla naziv="DomainObject.Predmet.ProtuStrankaListNazivFormatedOIB_1">
      <item>INSPIRATOUR YACHTING društvo s ograničenom odgovornošću za poslovne usluge, OIB 94890564789</item>
    </derivirana_varijabla>
  </DomainObject.Predmet.ProtuStrankaListNazivFormatedOIB>
  <DomainObject.Predmet.OstaliListFormated>
    <izvorni_sadrzaj>
      <item>Erlend Lappegard</item>
    </izvorni_sadrzaj>
    <derivirana_varijabla naziv="DomainObject.Predmet.OstaliListFormated_1">
      <item>Erlend Lappegard</item>
    </derivirana_varijabla>
  </DomainObject.Predmet.OstaliListFormated>
  <DomainObject.Predmet.OstaliListFormatedOIB>
    <izvorni_sadrzaj>
      <item>Erlend Lappegard</item>
    </izvorni_sadrzaj>
    <derivirana_varijabla naziv="DomainObject.Predmet.OstaliListFormatedOIB_1">
      <item>Erlend Lappegard</item>
    </derivirana_varijabla>
  </DomainObject.Predmet.OstaliListFormatedOIB>
  <DomainObject.Predmet.OstaliListFormatedWithAdress>
    <izvorni_sadrzaj>
      <item>Erlend Lappegard</item>
    </izvorni_sadrzaj>
    <derivirana_varijabla naziv="DomainObject.Predmet.OstaliListFormatedWithAdress_1">
      <item>Erlend Lappegard</item>
    </derivirana_varijabla>
  </DomainObject.Predmet.OstaliListFormatedWithAdress>
  <DomainObject.Predmet.OstaliListFormatedWithAdressOIB>
    <izvorni_sadrzaj>
      <item>Erlend Lappegard</item>
    </izvorni_sadrzaj>
    <derivirana_varijabla naziv="DomainObject.Predmet.OstaliListFormatedWithAdressOIB_1">
      <item>Erlend Lappegard</item>
    </derivirana_varijabla>
  </DomainObject.Predmet.OstaliListFormatedWithAdressOIB>
  <DomainObject.Predmet.OstaliListNazivFormated>
    <izvorni_sadrzaj>
      <item>Erlend Lappegard</item>
    </izvorni_sadrzaj>
    <derivirana_varijabla naziv="DomainObject.Predmet.OstaliListNazivFormated_1">
      <item>Erlend Lappegard</item>
    </derivirana_varijabla>
  </DomainObject.Predmet.OstaliListNazivFormated>
  <DomainObject.Predmet.OstaliListNazivFormatedOIB>
    <izvorni_sadrzaj>
      <item>Erlend Lappegard</item>
    </izvorni_sadrzaj>
    <derivirana_varijabla naziv="DomainObject.Predmet.OstaliListNazivFormatedOIB_1">
      <item>Erlend Lappegard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St-154/2018-7</izvorni_sadrzaj>
    <derivirana_varijabla naziv="DomainObject.PoslovniBrojDokumenta_1">St-154/2018-7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INSPIRATOUR YACHTING društvo s ograničenom odgovornošću za poslovne usluge</izvorni_sadrzaj>
    <derivirana_varijabla naziv="DomainObject.Predmet.ProtustrankaIDrugi_1">INSPIRATOUR YACHTING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INSPIRATOUR YACHTING društvo s ograničenom odgovornošću za poslovne usluge, OIB 94890564789, Petra Zoranića/bb, 23450 Obrovac</izvorni_sadrzaj>
    <derivirana_varijabla naziv="DomainObject.Predmet.ProtustrankaIDrugiAdressOIB_1">INSPIRATOUR YACHTING društvo s ograničenom odgovornošću za poslovne usluge, OIB 94890564789, Petra Zoranića/bb,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INSPIRATOUR YACHTING društvo s ograničenom odgovornošću za poslovne usluge</item>
      <item>FINA</item>
      <item>Erlend Lappegard</item>
    </izvorni_sadrzaj>
    <derivirana_varijabla naziv="DomainObject.Predmet.SudioniciListNaziv_1">
      <item>INSPIRATOUR YACHTING društvo s ograničenom odgovornošću za poslovne usluge</item>
      <item>FINA</item>
      <item>Erlend Lappegard</item>
    </derivirana_varijabla>
  </DomainObject.Predmet.SudioniciListNaziv>
  <DomainObject.Predmet.SudioniciListAdressOIB>
    <izvorni_sadrzaj>
      <item>INSPIRATOUR YACHTING društvo s ograničenom odgovornošću za poslovne usluge, OIB 94890564789, Petra Zoranića/bb,23450 Obrovac</item>
      <item>FINA, OIB 85821130368</item>
      <item>Erlend Lappegard</item>
    </izvorni_sadrzaj>
    <derivirana_varijabla naziv="DomainObject.Predmet.SudioniciListAdressOIB_1">
      <item>INSPIRATOUR YACHTING društvo s ograničenom odgovornošću za poslovne usluge, OIB 94890564789, Petra Zoranića/bb,23450 Obrovac</item>
      <item>FINA, OIB 85821130368</item>
      <item>Erlend Lappegard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94890564789</item>
      <item>, OIB 85821130368</item>
      <item>, OIB null</item>
    </izvorni_sadrzaj>
    <derivirana_varijabla naziv="DomainObject.Predmet.SudioniciListNazivOIB_1">
      <item>, OIB 94890564789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698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2018-06-11T11:55:00Z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St-154/2018-7 / Zapisnik - Ročište radi izjašnjenja o prijedlogu za otvaranje steč.post (1 St-154-2018-povodom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