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4fec" w14:paraId="bc44fec" w:rsidRDefault="00BF084E" w:rsidP="00910611" w:rsidR="00BF08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84E" w:rsidP="00910611" w:rsidR="00BF084E">
      <w:r>
        <w:rPr>
          <w:rFonts w:eastAsia="MS Mincho"/>
        </w:rPr>
        <w:t>REPUBLIKA HRVATSKA</w:t>
      </w:r>
    </w:p>
    <w:p w:rsidRDefault="00BF084E" w:rsidP="00910611" w:rsidR="00BF084E">
      <w:r>
        <w:rPr>
          <w:rFonts w:eastAsia="MS Mincho"/>
        </w:rPr>
        <w:t>TRGOVAČKI SUD U RIJECI</w:t>
      </w:r>
    </w:p>
    <w:p w:rsidRDefault="00BF084E" w:rsidR="00BF08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F38CF">
        <w:rPr>
          <w:bCs/>
        </w:rPr>
        <w:t>NEESA</w:t>
      </w:r>
      <w:r w:rsidR="00BF38CF">
        <w:t xml:space="preserve"> društvo s ograničenom odgovornošću za proizvodnju, trgovinu i usluge Rijeka, Frkaševo 16, OIB: 86809658092, MBS: 040261772</w:t>
      </w:r>
      <w:r>
        <w:t>, dana 1</w:t>
      </w:r>
      <w:r w:rsidR="00CD2030">
        <w:t>2</w:t>
      </w:r>
      <w:r>
        <w:t xml:space="preserve">. svibnja 2017. godine 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BF38CF">
        <w:rPr>
          <w:bCs/>
        </w:rPr>
        <w:t>NEESA</w:t>
      </w:r>
      <w:r w:rsidR="00BF38CF">
        <w:t xml:space="preserve"> društvo s ograničenom odgovornošću za proizvodnju, trgovinu i usluge Rijeka, Frkaševo 16, OIB: 86809658092, MBS: 040261772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</w:t>
      </w:r>
      <w:r w:rsidR="00BF38CF">
        <w:t>2</w:t>
      </w:r>
      <w:r w:rsidR="00AE07BB">
        <w:t>. svibnja</w:t>
      </w:r>
      <w:r w:rsidR="002F3701">
        <w:t xml:space="preserve"> 2017</w:t>
      </w:r>
      <w:r w:rsidRPr="009F41CE">
        <w:t xml:space="preserve">. godine u </w:t>
      </w:r>
      <w:r w:rsidR="00CD2030">
        <w:t>9</w:t>
      </w:r>
      <w:r w:rsidRPr="009F41CE">
        <w:t>,</w:t>
      </w:r>
      <w:r w:rsidR="00CD2030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BF38CF">
        <w:rPr>
          <w:bCs/>
        </w:rPr>
        <w:t xml:space="preserve">Krešimir Peroš, </w:t>
      </w:r>
      <w:r w:rsidR="00BF38CF" w:rsidRPr="008D1BC4">
        <w:t>OIB: 37835605570, Ivana Gundulića 4d, Zadar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BF38CF">
        <w:rPr>
          <w:bCs/>
        </w:rPr>
        <w:t>NEESA</w:t>
      </w:r>
      <w:r w:rsidR="00BF38CF">
        <w:t xml:space="preserve"> društvo s ograničenom odgovornošću za proizvodnju, trgovinu i usluge Rijeka, Frkaševo 16, OIB: 86809658092, MBS: 040261772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671507">
        <w:rPr>
          <w:bCs/>
        </w:rPr>
        <w:t>upravitelja</w:t>
      </w:r>
      <w:r w:rsidR="00431C46" w:rsidRPr="00671507">
        <w:rPr>
          <w:bCs/>
        </w:rPr>
        <w:t xml:space="preserve"> </w:t>
      </w:r>
      <w:r w:rsidR="00BF38CF">
        <w:rPr>
          <w:bCs/>
        </w:rPr>
        <w:t xml:space="preserve">Krešimira Peroša, </w:t>
      </w:r>
      <w:r w:rsidR="00BF38CF" w:rsidRPr="008D1BC4">
        <w:t>OIB: 37835605570, Ivana Gundulića 4d, Zadar</w:t>
      </w:r>
      <w:r w:rsidRPr="00671507">
        <w:rPr>
          <w:bCs/>
        </w:rPr>
        <w:t xml:space="preserve"> određena rješenjem ovog suda posl. br. 14 St-</w:t>
      </w:r>
      <w:r w:rsidR="00156092">
        <w:rPr>
          <w:bCs/>
        </w:rPr>
        <w:t>9</w:t>
      </w:r>
      <w:r w:rsidR="00BF38CF">
        <w:rPr>
          <w:bCs/>
        </w:rPr>
        <w:t>74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Pr="0082679B">
        <w:rPr>
          <w:bCs/>
        </w:rPr>
        <w:t xml:space="preserve"> od </w:t>
      </w:r>
      <w:r w:rsidR="00BF38CF">
        <w:rPr>
          <w:bCs/>
        </w:rPr>
        <w:t>2. veljače</w:t>
      </w:r>
      <w:r w:rsidR="00C75FB4">
        <w:rPr>
          <w:bCs/>
        </w:rPr>
        <w:t xml:space="preserve"> 201</w:t>
      </w:r>
      <w:r w:rsidR="00F738A5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BF38CF">
        <w:rPr>
          <w:bCs/>
        </w:rPr>
        <w:t>NEESA</w:t>
      </w:r>
      <w:r w:rsidR="00BF38CF">
        <w:t xml:space="preserve"> društvo s ograničenom odgovornošću za proizvodnju, trgovinu i usluge Rijeka, Frkaševo 16, OIB: 86809658092, MBS: 040261772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56092">
        <w:rPr>
          <w:bCs/>
        </w:rPr>
        <w:t>9</w:t>
      </w:r>
      <w:r w:rsidR="00BF38CF">
        <w:rPr>
          <w:bCs/>
        </w:rPr>
        <w:t>74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156092">
        <w:rPr>
          <w:bCs/>
        </w:rPr>
        <w:t>prosinca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BF38CF">
        <w:rPr>
          <w:bCs/>
        </w:rPr>
        <w:t>NEESA</w:t>
      </w:r>
      <w:r w:rsidR="00BF38CF">
        <w:t xml:space="preserve"> društvo s ograničenom odgovornošću za proizvodnju, trgovinu i usluge Rijeka, Frkaševo 16, OIB: 86809658092, MBS: 040261772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56092">
        <w:rPr>
          <w:bCs/>
        </w:rPr>
        <w:lastRenderedPageBreak/>
        <w:t>9</w:t>
      </w:r>
      <w:r w:rsidR="00BF38CF">
        <w:rPr>
          <w:bCs/>
        </w:rPr>
        <w:t>74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="00C75FB4" w:rsidRPr="0082679B">
        <w:rPr>
          <w:bCs/>
        </w:rPr>
        <w:t xml:space="preserve"> od </w:t>
      </w:r>
      <w:r w:rsidR="00BF38CF">
        <w:rPr>
          <w:bCs/>
        </w:rPr>
        <w:t>2. veljače</w:t>
      </w:r>
      <w:r w:rsidR="00F738A5">
        <w:rPr>
          <w:bCs/>
        </w:rPr>
        <w:t xml:space="preserve">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BF38CF">
        <w:rPr>
          <w:bCs/>
        </w:rPr>
        <w:t xml:space="preserve">Krešimir Peroš, </w:t>
      </w:r>
      <w:r w:rsidR="00BF38CF" w:rsidRPr="008D1BC4">
        <w:t>OIB: 37835605570, Ivana Gundulića 4d, Zadar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>16. prosinca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F38CF">
        <w:rPr>
          <w:bCs/>
        </w:rPr>
        <w:t>5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38A5">
        <w:rPr>
          <w:bCs/>
        </w:rPr>
        <w:t>2</w:t>
      </w:r>
      <w:r w:rsidR="00BF38CF">
        <w:rPr>
          <w:bCs/>
        </w:rPr>
        <w:t>4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</w:t>
      </w:r>
      <w:r w:rsidR="00BF38CF">
        <w:rPr>
          <w:bCs/>
        </w:rPr>
        <w:t>2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9F4" w:rsidR="00CF79F4">
      <w:r>
        <w:separator/>
      </w:r>
    </w:p>
  </w:endnote>
  <w:endnote w:id="0" w:type="continuationSeparator">
    <w:p w:rsidRDefault="00CF79F4" w:rsidR="00CF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8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8CF" w:rsidR="00BF38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9F4" w:rsidR="00CF79F4">
      <w:r>
        <w:separator/>
      </w:r>
    </w:p>
  </w:footnote>
  <w:footnote w:id="0" w:type="continuationSeparator">
    <w:p w:rsidRDefault="00CF79F4" w:rsidR="00CF7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8CF" w:rsidR="00BF3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6092">
      <w:t>9</w:t>
    </w:r>
    <w:r w:rsidR="00BF38CF">
      <w:t>74</w:t>
    </w:r>
    <w:r w:rsidR="002F3701">
      <w:t>/2016-</w:t>
    </w:r>
    <w:r w:rsidR="00F8786E">
      <w:t>1</w:t>
    </w:r>
    <w:r w:rsidR="00156092">
      <w:t>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8CF" w:rsidR="00BF38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84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030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9F4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D20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20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CD20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20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NEESA d.o.o.</izvorni_sadrzaj>
    <derivirana_varijabla naziv="DomainObject.Predmet.ProtustrankaFormated_1">  NEESA d.o.o.</derivirana_varijabla>
  </DomainObject.Predmet.ProtustrankaFormated>
  <DomainObject.Predmet.ProtustrankaFormatedOIB>
    <izvorni_sadrzaj>  NEESA d.o.o., OIB 86809658092</izvorni_sadrzaj>
    <derivirana_varijabla naziv="DomainObject.Predmet.ProtustrankaFormatedOIB_1">  NEESA d.o.o., OIB 86809658092</derivirana_varijabla>
  </DomainObject.Predmet.ProtustrankaFormatedOIB>
  <DomainObject.Predmet.ProtustrankaFormatedWithAdress>
    <izvorni_sadrzaj> NEESA d.o.o., Frkaševo 16, 51000 Rijeka</izvorni_sadrzaj>
    <derivirana_varijabla naziv="DomainObject.Predmet.ProtustrankaFormatedWithAdress_1"> NEESA d.o.o., Frkaševo 16, 51000 Rijeka</derivirana_varijabla>
  </DomainObject.Predmet.ProtustrankaFormatedWithAdress>
  <DomainObject.Predmet.ProtustrankaFormatedWithAdressOIB>
    <izvorni_sadrzaj> NEESA d.o.o., OIB 86809658092, Frkaševo 16, 51000 Rijeka</izvorni_sadrzaj>
    <derivirana_varijabla naziv="DomainObject.Predmet.ProtustrankaFormatedWithAdressOIB_1"> NEESA d.o.o., OIB 86809658092, Frkaševo 16, 51000 Rijeka</derivirana_varijabla>
  </DomainObject.Predmet.ProtustrankaFormatedWithAdressOIB>
  <DomainObject.Predmet.ProtustrankaWithAdress>
    <izvorni_sadrzaj>NEESA d.o.o. Frkaševo 16, 51000 Rijeka</izvorni_sadrzaj>
    <derivirana_varijabla naziv="DomainObject.Predmet.ProtustrankaWithAdress_1">NEESA d.o.o. Frkaševo 16, 51000 Rijeka</derivirana_varijabla>
  </DomainObject.Predmet.ProtustrankaWithAdress>
  <DomainObject.Predmet.ProtustrankaWithAdressOIB>
    <izvorni_sadrzaj>NEESA d.o.o., OIB 86809658092, Frkaševo 16, 51000 Rijeka</izvorni_sadrzaj>
    <derivirana_varijabla naziv="DomainObject.Predmet.ProtustrankaWithAdressOIB_1">NEESA d.o.o., OIB 86809658092, Frkaševo 16, 51000 Rijeka</derivirana_varijabla>
  </DomainObject.Predmet.ProtustrankaWithAdressOIB>
  <DomainObject.Predmet.ProtustrankaNazivFormated>
    <izvorni_sadrzaj>NEESA d.o.o.</izvorni_sadrzaj>
    <derivirana_varijabla naziv="DomainObject.Predmet.ProtustrankaNazivFormated_1">NEESA d.o.o.</derivirana_varijabla>
  </DomainObject.Predmet.ProtustrankaNazivFormated>
  <DomainObject.Predmet.ProtustrankaNazivFormatedOIB>
    <izvorni_sadrzaj>NEESA d.o.o., OIB 86809658092</izvorni_sadrzaj>
    <derivirana_varijabla naziv="DomainObject.Predmet.ProtustrankaNazivFormatedOIB_1">NEESA d.o.o., OIB 86809658092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NEESA d.o.o.</item>
    </izvorni_sadrzaj>
    <derivirana_varijabla naziv="DomainObject.Predmet.ProtuStrankaListFormated_1">
      <item>NEESA d.o.o.</item>
    </derivirana_varijabla>
  </DomainObject.Predmet.ProtuStrankaListFormated>
  <DomainObject.Predmet.ProtuStrankaListFormatedOIB>
    <izvorni_sadrzaj>
      <item>NEESA d.o.o., OIB 86809658092</item>
    </izvorni_sadrzaj>
    <derivirana_varijabla naziv="DomainObject.Predmet.ProtuStrankaListFormatedOIB_1">
      <item>NEESA d.o.o., OIB 86809658092</item>
    </derivirana_varijabla>
  </DomainObject.Predmet.ProtuStrankaListFormatedOIB>
  <DomainObject.Predmet.ProtuStrankaListFormatedWithAdress>
    <izvorni_sadrzaj>
      <item>NEESA d.o.o., Frkaševo 16, 51000 Rijeka</item>
    </izvorni_sadrzaj>
    <derivirana_varijabla naziv="DomainObject.Predmet.ProtuStrankaListFormatedWithAdress_1">
      <item>NEESA d.o.o., Frkaševo 16, 51000 Rijeka</item>
    </derivirana_varijabla>
  </DomainObject.Predmet.ProtuStrankaListFormatedWithAdress>
  <DomainObject.Predmet.ProtuStrankaListFormatedWithAdressOIB>
    <izvorni_sadrzaj>
      <item>NEESA d.o.o., OIB 86809658092, Frkaševo 16, 51000 Rijeka</item>
    </izvorni_sadrzaj>
    <derivirana_varijabla naziv="DomainObject.Predmet.ProtuStrankaListFormatedWithAdressOIB_1">
      <item>NEESA d.o.o., OIB 86809658092, Frkaševo 16, 51000 Rijeka</item>
    </derivirana_varijabla>
  </DomainObject.Predmet.ProtuStrankaListFormatedWithAdressOIB>
  <DomainObject.Predmet.ProtuStrankaListNazivFormated>
    <izvorni_sadrzaj>
      <item>NEESA d.o.o.</item>
    </izvorni_sadrzaj>
    <derivirana_varijabla naziv="DomainObject.Predmet.ProtuStrankaListNazivFormated_1">
      <item>NEESA d.o.o.</item>
    </derivirana_varijabla>
  </DomainObject.Predmet.ProtuStrankaListNazivFormated>
  <DomainObject.Predmet.ProtuStrankaListNazivFormatedOIB>
    <izvorni_sadrzaj>
      <item>NEESA d.o.o., OIB 86809658092</item>
    </izvorni_sadrzaj>
    <derivirana_varijabla naziv="DomainObject.Predmet.ProtuStrankaListNazivFormatedOIB_1">
      <item>NEESA d.o.o., OIB 86809658092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NEESA d.o.o.</izvorni_sadrzaj>
    <derivirana_varijabla naziv="DomainObject.Predmet.ProtustrankaIDrugi_1">NEESA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NEESA d.o.o., OIB 86809658092, Frkaševo 16, 51000 Rijeka</izvorni_sadrzaj>
    <derivirana_varijabla naziv="DomainObject.Predmet.ProtustrankaIDrugiAdressOIB_1">NEESA d.o.o., OIB 86809658092, Frkaševo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NEESA d.o.o.</item>
    </izvorni_sadrzaj>
    <derivirana_varijabla naziv="DomainObject.Predmet.SudioniciListNaziv_1">
      <item>FINA  Rijeka</item>
      <item>NEESA d.o.o.</item>
    </derivirana_varijabla>
  </DomainObject.Predmet.SudioniciListNaziv>
  <DomainObject.Predmet.SudioniciListAdressOIB>
    <izvorni_sadrzaj>
      <item>FINA  Rijeka, OIB 85821130368, Frana Kurelca 8,51000 Rijeka</item>
      <item>NEESA d.o.o., OIB 86809658092, Frkaševo 16,51000 Rijeka</item>
    </izvorni_sadrzaj>
    <derivirana_varijabla naziv="DomainObject.Predmet.SudioniciListAdressOIB_1">
      <item>FINA  Rijeka, OIB 85821130368, Frana Kurelca 8,51000 Rijeka</item>
      <item>NEESA d.o.o., OIB 86809658092, Frkaševo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86809658092</item>
    </izvorni_sadrzaj>
    <derivirana_varijabla naziv="DomainObject.Predmet.SudioniciListNazivOIB_1">
      <item>, OIB 85821130368</item>
      <item>, OIB 86809658092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794</properties:Words>
  <properties:Characters>4371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2017-05-12T07:09:00Z</dcterms:created>
  <dc:creator>korlevicd</dc:creator>
  <cp:lastModifiedBy>Danijela Fumić</cp:lastModifiedBy>
  <cp:lastPrinted>2017-05-12T07:09:00Z</cp:lastPrinted>
  <dcterms:modified xmlns:xsi="http://www.w3.org/2001/XMLSchema-instance" xsi:type="dcterms:W3CDTF">2017-05-12T07:10:00Z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