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98c7" w14:paraId="cf298c7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FA4D61">
        <w:t>186</w:t>
      </w:r>
      <w:r w:rsidR="00867ED7">
        <w:t>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FA4D61" w:rsidRPr="00035556">
        <w:rPr>
          <w:b/>
        </w:rPr>
        <w:t xml:space="preserve">DALI </w:t>
      </w:r>
      <w:proofErr w:type="spellStart"/>
      <w:r w:rsidR="00FA4D61" w:rsidRPr="00035556">
        <w:rPr>
          <w:b/>
        </w:rPr>
        <w:t>commerce</w:t>
      </w:r>
      <w:proofErr w:type="spellEnd"/>
      <w:r w:rsidR="00FA4D61" w:rsidRPr="00035556">
        <w:rPr>
          <w:b/>
        </w:rPr>
        <w:t xml:space="preserve"> jednostavno društvo s ograničenom odgovornošću za trgovinu, proizvodnju i usluge Kozarac, Hrvatske Mladeži 34, OIB: 08810566396, MBS: 030156266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A4D61">
        <w:t>13.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A4D61" w:rsidRPr="00035556">
        <w:rPr>
          <w:b/>
        </w:rPr>
        <w:t xml:space="preserve">DALI </w:t>
      </w:r>
      <w:proofErr w:type="spellStart"/>
      <w:r w:rsidR="00FA4D61" w:rsidRPr="00035556">
        <w:rPr>
          <w:b/>
        </w:rPr>
        <w:t>commerce</w:t>
      </w:r>
      <w:proofErr w:type="spellEnd"/>
      <w:r w:rsidR="00FA4D61" w:rsidRPr="00035556">
        <w:rPr>
          <w:b/>
        </w:rPr>
        <w:t xml:space="preserve"> jednostavno društvo s ograničenom odgovornošću za trgovinu, proizvodnju i usluge Kozarac, Hrvatske Mladeži 34, OIB: 08810566396, MBS: 030156266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A4D61">
        <w:rPr>
          <w:b/>
        </w:rPr>
        <w:t>23</w:t>
      </w:r>
      <w:r w:rsidR="00867ED7">
        <w:rPr>
          <w:b/>
        </w:rPr>
        <w:t>. svibanj</w:t>
      </w:r>
      <w:r w:rsidRPr="00914EB4">
        <w:rPr>
          <w:b/>
        </w:rPr>
        <w:t xml:space="preserve"> 2018. u </w:t>
      </w:r>
      <w:r w:rsidR="00867ED7">
        <w:rPr>
          <w:b/>
        </w:rPr>
        <w:t>10,</w:t>
      </w:r>
      <w:r w:rsidR="00FA4D61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FA4D61" w:rsidRPr="00FA4D61">
        <w:rPr>
          <w:b/>
        </w:rPr>
        <w:t xml:space="preserve">Sanela </w:t>
      </w:r>
      <w:proofErr w:type="spellStart"/>
      <w:r w:rsidR="00FA4D61" w:rsidRPr="00FA4D61">
        <w:rPr>
          <w:b/>
        </w:rPr>
        <w:t>Kučar</w:t>
      </w:r>
      <w:proofErr w:type="spellEnd"/>
      <w:r w:rsidR="00FA4D61" w:rsidRPr="00FA4D61">
        <w:rPr>
          <w:b/>
        </w:rPr>
        <w:t>, Osijek, Strossmayerova 37, OIB: 97473612486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FA4D61">
        <w:t>22. siječnja</w:t>
      </w:r>
      <w:r w:rsidR="00867ED7">
        <w:t xml:space="preserve"> 2018</w:t>
      </w:r>
      <w:r w:rsidR="004F1D1A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FA4D61" w:rsidRPr="00035556">
        <w:rPr>
          <w:b/>
        </w:rPr>
        <w:t xml:space="preserve">DALI </w:t>
      </w:r>
      <w:proofErr w:type="spellStart"/>
      <w:r w:rsidR="00FA4D61" w:rsidRPr="00035556">
        <w:rPr>
          <w:b/>
        </w:rPr>
        <w:t>commerce</w:t>
      </w:r>
      <w:proofErr w:type="spellEnd"/>
      <w:r w:rsidR="00FA4D61" w:rsidRPr="00035556">
        <w:rPr>
          <w:b/>
        </w:rPr>
        <w:t xml:space="preserve"> jednostavno društvo s ograničenom odgovornošću za trgovinu, proizvodnju i usluge Kozarac, Hrvatske Mladeži 34, OIB: 08810566396, MBS: 030156266</w:t>
      </w:r>
      <w:r w:rsidR="005173F9">
        <w:rPr>
          <w:b/>
        </w:rPr>
        <w:t>.</w:t>
      </w:r>
      <w:r w:rsidR="005173F9">
        <w:t xml:space="preserve"> </w:t>
      </w:r>
    </w:p>
    <w:p w:rsidRDefault="00AD4F68" w:rsidP="00AD4F68" w:rsidR="00AD4F68">
      <w:pPr>
        <w:jc w:val="right"/>
      </w:pPr>
      <w:r>
        <w:lastRenderedPageBreak/>
        <w:t>6 Broj: St-186/18-7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FA4D61">
        <w:t>17</w:t>
      </w:r>
      <w:r w:rsidR="00867ED7">
        <w:t>.1.2018</w:t>
      </w:r>
      <w:r>
        <w:t xml:space="preserve">. g. ima tražbinu u iznosu od </w:t>
      </w:r>
      <w:r w:rsidR="00FA4D61">
        <w:t>66.072,76</w:t>
      </w:r>
      <w:r>
        <w:t xml:space="preserve"> kn </w:t>
      </w:r>
      <w:r w:rsidR="00FA4D61">
        <w:t xml:space="preserve">na temelju neplaćenih obveza poreza, doprinosa i drugih javnih davanja </w:t>
      </w:r>
      <w:r w:rsidR="004F1D1A">
        <w:t xml:space="preserve">te da kod dužnika postoji stečajni razlog – nesposobnost za plaćanje budući da </w:t>
      </w:r>
      <w:r w:rsidR="00867ED7">
        <w:t xml:space="preserve">je </w:t>
      </w:r>
      <w:r w:rsidR="004F1D1A">
        <w:t>dužnik</w:t>
      </w:r>
      <w:r w:rsidR="00867ED7">
        <w:t xml:space="preserve"> na dan </w:t>
      </w:r>
      <w:r w:rsidR="00FA4D61">
        <w:t>17</w:t>
      </w:r>
      <w:r w:rsidR="00867ED7">
        <w:t xml:space="preserve">.1.2018. g. u neprekidnoj blokadi </w:t>
      </w:r>
      <w:r w:rsidR="00AD4F68">
        <w:t>135</w:t>
      </w:r>
      <w:r w:rsidR="00867ED7">
        <w:t xml:space="preserve"> dana a</w:t>
      </w:r>
      <w:r w:rsidR="004F1D1A">
        <w:t xml:space="preserve"> u Očevidniku redoslijeda osnova za plaćanje</w:t>
      </w:r>
      <w:r w:rsidR="00AD4F68">
        <w:t xml:space="preserve"> od 17.1.2018. g.</w:t>
      </w:r>
      <w:r w:rsidR="004F1D1A">
        <w:t xml:space="preserve"> ima više evidentiranih osnova za plaćanje u</w:t>
      </w:r>
      <w:r w:rsidR="00AD4F68">
        <w:t xml:space="preserve"> ukupnom</w:t>
      </w:r>
      <w:r w:rsidR="004F1D1A">
        <w:t xml:space="preserve"> </w:t>
      </w:r>
      <w:r w:rsidR="00867ED7">
        <w:t xml:space="preserve">iznosu od </w:t>
      </w:r>
      <w:r w:rsidR="00AD4F68">
        <w:t>87.179,25</w:t>
      </w:r>
      <w:r w:rsidR="00867ED7">
        <w:t xml:space="preserve">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D4F68" w:rsidRPr="00FA4D61">
        <w:rPr>
          <w:b/>
        </w:rPr>
        <w:t xml:space="preserve">Sanela </w:t>
      </w:r>
      <w:proofErr w:type="spellStart"/>
      <w:r w:rsidR="00AD4F68" w:rsidRPr="00FA4D61">
        <w:rPr>
          <w:b/>
        </w:rPr>
        <w:t>Kučar</w:t>
      </w:r>
      <w:proofErr w:type="spellEnd"/>
      <w:r w:rsidR="00AD4F68" w:rsidRPr="00FA4D61">
        <w:rPr>
          <w:b/>
        </w:rPr>
        <w:t>, Osijek, Strossmayerova 37, OIB: 97473612486</w:t>
      </w:r>
      <w:r w:rsidR="00AD4F68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D4F68">
        <w:t>13.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AD4F68" w:rsidRPr="00AD4F68">
        <w:t xml:space="preserve">Sanela </w:t>
      </w:r>
      <w:proofErr w:type="spellStart"/>
      <w:r w:rsidR="00AD4F68" w:rsidRPr="00AD4F68">
        <w:t>Kučar</w:t>
      </w:r>
      <w:proofErr w:type="spellEnd"/>
      <w:r w:rsidR="00AD4F68" w:rsidRPr="00AD4F68">
        <w:t>, Osijek, Strossmayerova 37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AD4F68">
        <w:t>23</w:t>
      </w:r>
      <w:r w:rsidR="00867ED7">
        <w:t>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C0606C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9FD" w:rsidR="00F249FD">
      <w:r>
        <w:separator/>
      </w:r>
    </w:p>
  </w:endnote>
  <w:endnote w:id="0" w:type="continuationSeparator">
    <w:p w:rsidRDefault="00F249FD" w:rsidR="00F24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9FD" w:rsidR="00F249FD">
      <w:r>
        <w:separator/>
      </w:r>
    </w:p>
  </w:footnote>
  <w:footnote w:id="0" w:type="continuationSeparator">
    <w:p w:rsidRDefault="00F249FD" w:rsidR="00F24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0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6C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49F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0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6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0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6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commerce jednostavno društvo s ograničenom odgovornošću za trgovinu, proizvodnju i usluge</izvorni_sadrzaj>
    <derivirana_varijabla naziv="DomainObject.Predmet.ProtustrankaFormated_1">  DALI commerce jednostavno društvo s ograničenom odgovornošću za trgovinu, proizvodnju i usluge</derivirana_varijabla>
  </DomainObject.Predmet.ProtustrankaFormated>
  <DomainObject.Predmet.ProtustrankaFormatedOIB>
    <izvorni_sadrzaj>  DALI commerce jednostavno društvo s ograničenom odgovornošću za trgovinu, proizvodnju i usluge, OIB 08810566396</izvorni_sadrzaj>
    <derivirana_varijabla naziv="DomainObject.Predmet.ProtustrankaFormatedOIB_1">  DALI commerce jednostavno društvo s ograničenom odgovornošću za trgovinu, proizvodnju i usluge, OIB 08810566396</derivirana_varijabla>
  </DomainObject.Predmet.ProtustrankaFormatedOIB>
  <DomainObject.Predmet.ProtustrankaFormatedWithAdress>
    <izvorni_sadrzaj> DALI commerce jednostavno društvo s ograničenom odgovornošću za trgovinu, proizvodnju i usluge, Hrvatske Mladeži 34, 31325 Kozarac</izvorni_sadrzaj>
    <derivirana_varijabla naziv="DomainObject.Predmet.ProtustrankaFormatedWithAdress_1"> DALI commerce jednostavno društvo s ograničenom odgovornošću za trgovinu, proizvodnju i usluge, Hrvatske Mladeži 34, 31325 Kozarac</derivirana_varijabla>
  </DomainObject.Predmet.ProtustrankaFormatedWithAdress>
  <DomainObject.Predmet.ProtustrankaFormatedWithAdressOIB>
    <izvorni_sadrzaj> DALI commerce jednostavno društvo s ograničenom odgovornošću za trgovinu, proizvodnju i usluge, OIB 08810566396, Hrvatske Mladeži 34, 31325 Kozarac</izvorni_sadrzaj>
    <derivirana_varijabla naziv="DomainObject.Predmet.ProtustrankaFormatedWithAdressOIB_1"> DALI commerce jednostavno društvo s ograničenom odgovornošću za trgovinu, proizvodnju i usluge, OIB 08810566396, Hrvatske Mladeži 34, 31325 Kozarac</derivirana_varijabla>
  </DomainObject.Predmet.ProtustrankaFormatedWithAdressOIB>
  <DomainObject.Predmet.ProtustrankaWithAdress>
    <izvorni_sadrzaj>DALI commerce jednostavno društvo s ograničenom odgovornošću za trgovinu, proizvodnju i usluge Hrvatske Mladeži 34, 31325 Kozarac</izvorni_sadrzaj>
    <derivirana_varijabla naziv="DomainObject.Predmet.ProtustrankaWithAdress_1">DALI commerce jednostavno društvo s ograničenom odgovornošću za trgovinu, proizvodnju i usluge Hrvatske Mladeži 34, 31325 Kozarac</derivirana_varijabla>
  </DomainObject.Predmet.ProtustrankaWithAdress>
  <DomainObject.Predmet.ProtustrankaWithAdressOIB>
    <izvorni_sadrzaj>DALI commerce jednostavno društvo s ograničenom odgovornošću za trgovinu, proizvodnju i usluge, OIB 08810566396, Hrvatske Mladeži 34, 31325 Kozarac</izvorni_sadrzaj>
    <derivirana_varijabla naziv="DomainObject.Predmet.ProtustrankaWithAdressOIB_1">DALI commerce jednostavno društvo s ograničenom odgovornošću za trgovinu, proizvodnju i usluge, OIB 08810566396, Hrvatske Mladeži 34, 31325 Kozarac</derivirana_varijabla>
  </DomainObject.Predmet.ProtustrankaWithAdressOIB>
  <DomainObject.Predmet.ProtustrankaNazivFormated>
    <izvorni_sadrzaj>DALI commerce jednostavno društvo s ograničenom odgovornošću za trgovinu, proizvodnju i usluge</izvorni_sadrzaj>
    <derivirana_varijabla naziv="DomainObject.Predmet.ProtustrankaNazivFormated_1">DALI commerce jednostavno društvo s ograničenom odgovornošću za trgovinu, proizvodnju i usluge</derivirana_varijabla>
  </DomainObject.Predmet.ProtustrankaNazivFormated>
  <DomainObject.Predmet.ProtustrankaNazivFormatedOIB>
    <izvorni_sadrzaj>DALI commerce jednostavno društvo s ograničenom odgovornošću za trgovinu, proizvodnju i usluge, OIB 08810566396</izvorni_sadrzaj>
    <derivirana_varijabla naziv="DomainObject.Predmet.ProtustrankaNazivFormatedOIB_1">DALI commerce jednostavno društvo s ograničenom odgovornošću za trgovinu, proizvodnju i usluge, OIB 08810566396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DALI commerce jednostavno društvo s ograničenom odgovornošću za trgovinu, proizvodnju i usluge</item>
    </izvorni_sadrzaj>
    <derivirana_varijabla naziv="DomainObject.Predmet.ProtuStrankaListFormated_1">
      <item>DALI commerce jednostavno društvo s ograničenom odgovornošću za trgovinu, proizvodnju i usluge</item>
    </derivirana_varijabla>
  </DomainObject.Predmet.ProtuStrankaListFormated>
  <DomainObject.Predmet.ProtuStrankaListFormatedOIB>
    <izvorni_sadrzaj>
      <item>DALI commerce jednostavno društvo s ograničenom odgovornošću za trgovinu, proizvodnju i usluge, OIB 08810566396</item>
    </izvorni_sadrzaj>
    <derivirana_varijabla naziv="DomainObject.Predmet.ProtuStrankaListFormatedOIB_1">
      <item>DALI commerce jednostavno društvo s ograničenom odgovornošću za trgovinu, proizvodnju i usluge, OIB 08810566396</item>
    </derivirana_varijabla>
  </DomainObject.Predmet.ProtuStrankaListFormatedOIB>
  <DomainObject.Predmet.ProtuStrankaListFormatedWithAdress>
    <izvorni_sadrzaj>
      <item>DALI commerce jednostavno društvo s ograničenom odgovornošću za trgovinu, proizvodnju i usluge, Hrvatske Mladeži 34, 31325 Kozarac</item>
    </izvorni_sadrzaj>
    <derivirana_varijabla naziv="DomainObject.Predmet.ProtuStrankaListFormatedWithAdress_1">
      <item>DALI commerce jednostavno društvo s ograničenom odgovornošću za trgovinu, proizvodnju i usluge, Hrvatske Mladeži 34, 31325 Kozarac</item>
    </derivirana_varijabla>
  </DomainObject.Predmet.ProtuStrankaListFormatedWithAdress>
  <DomainObject.Predmet.ProtuStrankaListFormatedWithAdressOIB>
    <izvorni_sadrzaj>
      <item>DALI commerce jednostavno društvo s ograničenom odgovornošću za trgovinu, proizvodnju i usluge, OIB 08810566396, Hrvatske Mladeži 34, 31325 Kozarac</item>
    </izvorni_sadrzaj>
    <derivirana_varijabla naziv="DomainObject.Predmet.ProtuStrankaListFormatedWithAdressOIB_1">
      <item>DALI commerce jednostavno društvo s ograničenom odgovornošću za trgovinu, proizvodnju i usluge, OIB 08810566396, Hrvatske Mladeži 34, 31325 Kozarac</item>
    </derivirana_varijabla>
  </DomainObject.Predmet.ProtuStrankaListFormatedWithAdressOIB>
  <DomainObject.Predmet.ProtuStrankaListNazivFormated>
    <izvorni_sadrzaj>
      <item>DALI commerce jednostavno društvo s ograničenom odgovornošću za trgovinu, proizvodnju i usluge</item>
    </izvorni_sadrzaj>
    <derivirana_varijabla naziv="DomainObject.Predmet.ProtuStrankaListNazivFormated_1">
      <item>DALI commerce jednostavno društvo s ograničenom odgovornošću za trgovinu, proizvodnju i usluge</item>
    </derivirana_varijabla>
  </DomainObject.Predmet.ProtuStrankaListNazivFormated>
  <DomainObject.Predmet.ProtuStrankaListNazivFormatedOIB>
    <izvorni_sadrzaj>
      <item>DALI commerce jednostavno društvo s ograničenom odgovornošću za trgovinu, proizvodnju i usluge, OIB 08810566396</item>
    </izvorni_sadrzaj>
    <derivirana_varijabla naziv="DomainObject.Predmet.ProtuStrankaListNazivFormatedOIB_1">
      <item>DALI commerce jednostavno društvo s ograničenom odgovornošću za trgovinu, proizvodnju i usluge, OIB 08810566396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DALI commerce jednostavno društvo s ograničenom odgovornošću za trgovinu, proizvodnju i usluge</izvorni_sadrzaj>
    <derivirana_varijabla naziv="DomainObject.Predmet.ProtustrankaIDrugi_1">DALI commerce jednostavno društvo s ograničenom odgovornošću za trgovinu, proizvodnju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DALI commerce jednostavno društvo s ograničenom odgovornošću za trgovinu, proizvodnju i usluge, OIB 08810566396, Hrvatske Mladeži 34, 31325 Kozarac</izvorni_sadrzaj>
    <derivirana_varijabla naziv="DomainObject.Predmet.ProtustrankaIDrugiAdressOIB_1">DALI commerce jednostavno društvo s ograničenom odgovornošću za trgovinu, proizvodnju i usluge, OIB 08810566396, Hrvatske Mladeži 34, 31325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 commerce jednostavno društvo s ograničenom odgovornošću za trgovinu, proizvodnju i usluge</item>
      <item>RH MF PU PODRUČNI URED OSIJEK</item>
    </izvorni_sadrzaj>
    <derivirana_varijabla naziv="DomainObject.Predmet.SudioniciListNaziv_1">
      <item>DALI commerce jednostavno društvo s ograničenom odgovornošću za trgovinu, proizvodnju i usluge</item>
      <item>RH MF PU PODRUČNI URED OSIJEK</item>
    </derivirana_varijabla>
  </DomainObject.Predmet.SudioniciListNaziv>
  <DomainObject.Predmet.SudioniciListAdressOIB>
    <izvorni_sadrzaj>
      <item>DALI commerce jednostavno društvo s ograničenom odgovornošću za trgovinu, proizvodnju i usluge, OIB 08810566396, Hrvatske Mladeži 34,31325 Kozarac</item>
      <item>RH MF PU PODRUČNI URED OSIJEK, OIB 18683136487</item>
    </izvorni_sadrzaj>
    <derivirana_varijabla naziv="DomainObject.Predmet.SudioniciListAdressOIB_1">
      <item>DALI commerce jednostavno društvo s ograničenom odgovornošću za trgovinu, proizvodnju i usluge, OIB 08810566396, Hrvatske Mladeži 34,31325 Kozarac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08810566396</item>
      <item>, OIB 18683136487</item>
    </izvorni_sadrzaj>
    <derivirana_varijabla naziv="DomainObject.Predmet.SudioniciListNazivOIB_1">
      <item>, OIB 08810566396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1604D-E2BF-4115-BA97-EED69195D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512</properties:Words>
  <properties:Characters>2882</properties:Characters>
  <properties:Lines>109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2018-04-13T09:23:00Z</dcterms:created>
  <dc:creator>hermanj</dc:creator>
  <cp:lastModifiedBy>Danijela Sekulić</cp:lastModifiedBy>
  <cp:lastPrinted>2018-04-13T09:23:00Z</cp:lastPrinted>
  <dcterms:modified xmlns:xsi="http://www.w3.org/2001/XMLSchema-instance" xsi:type="dcterms:W3CDTF">2018-04-13T09:24:00Z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(SANELA-PU.docx)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