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163e" w14:paraId="59a163e" w:rsidRDefault="00AB4602" w:rsidP="00A9636E" w:rsidR="00A9636E" w:rsidRPr="00A9636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636E" w:rsidRPr="00A9636E">
        <w:rPr>
          <w:rFonts w:cs="Times New Roman"/>
          <w:b/>
        </w:rPr>
        <w:t xml:space="preserve">      </w:t>
      </w:r>
      <w:r w:rsidR="00A9636E" w:rsidRPr="00A9636E">
        <w:rPr>
          <w:rFonts w:cs="Times New Roman"/>
        </w:rPr>
        <w:t>REPUBLIKA HRVATSKA</w:t>
      </w:r>
    </w:p>
    <w:p w:rsidRDefault="00A9636E" w:rsidP="00A9636E" w:rsidR="00A9636E" w:rsidRPr="00A9636E">
      <w:pPr>
        <w:spacing w:after="0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 xml:space="preserve"> TRGOVAČKI SUD U ZAGREBU</w:t>
      </w:r>
    </w:p>
    <w:p w:rsidRDefault="00A9636E" w:rsidP="00A9636E" w:rsidR="00A9636E" w:rsidRPr="00A9636E">
      <w:pPr>
        <w:spacing w:after="0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 xml:space="preserve">           Stalna služba u Karlovcu </w:t>
      </w:r>
    </w:p>
    <w:p w:rsidRDefault="00A9636E" w:rsidP="00A9636E" w:rsidR="00A9636E" w:rsidRPr="00A9636E">
      <w:pPr>
        <w:spacing w:after="0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A9636E" w:rsidP="00A9636E" w:rsidR="00A9636E" w:rsidRPr="00A9636E">
      <w:pPr>
        <w:spacing w:after="0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jc w:val="center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>R E P U B L I K A   H R V A T S K A</w:t>
      </w:r>
    </w:p>
    <w:p w:rsidRDefault="00A9636E" w:rsidP="00A9636E" w:rsidR="00A9636E" w:rsidRPr="00A963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ab/>
        <w:t>R J E Š E N J E</w:t>
      </w:r>
    </w:p>
    <w:p w:rsidRDefault="00A9636E" w:rsidP="00A9636E" w:rsidR="00A9636E" w:rsidRPr="00A9636E">
      <w:pPr>
        <w:spacing w:after="0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ab/>
        <w:t>TRGOVAČKI SUD U ZAGREBU, Stalna služba u Karlovcu</w:t>
      </w:r>
      <w:r w:rsidRPr="00A9636E">
        <w:rPr>
          <w:rFonts w:cs="Times New Roman" w:eastAsia="Times New Roman"/>
          <w:b/>
          <w:lang w:eastAsia="hr-HR"/>
        </w:rPr>
        <w:t>,</w:t>
      </w:r>
      <w:r w:rsidRPr="00A9636E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LOS ARS d.o.o., Jastrebarsko, Ante i Davida Starčevića 43, OIB: 09585391520, 11. listopada 2018. </w:t>
      </w:r>
    </w:p>
    <w:p w:rsidRDefault="00A9636E" w:rsidP="00A9636E" w:rsidR="00A9636E" w:rsidRPr="00A9636E">
      <w:pPr>
        <w:spacing w:after="0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9636E">
        <w:rPr>
          <w:rFonts w:cs="Times New Roman" w:eastAsia="Times New Roman"/>
          <w:lang w:eastAsia="hr-HR"/>
        </w:rPr>
        <w:t>r i j e š i o     j e</w:t>
      </w:r>
    </w:p>
    <w:p w:rsidRDefault="00A9636E" w:rsidP="00A9636E" w:rsidR="00A9636E" w:rsidRPr="00A9636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>Za privremenog stečajnog upravitelja imenuje se Antonija Galić, Zagreb, Bobovačka 1a, OIB: 64334764434.</w:t>
      </w:r>
    </w:p>
    <w:p w:rsidRDefault="00A9636E" w:rsidP="00A9636E" w:rsidR="00A9636E" w:rsidRPr="00A9636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A9636E" w:rsidP="00A9636E" w:rsidR="00A9636E" w:rsidRPr="00A9636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A9636E" w:rsidP="00A9636E" w:rsidR="00A9636E" w:rsidRPr="00A9636E">
      <w:pPr>
        <w:spacing w:after="0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jc w:val="center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>Obrazloženje</w:t>
      </w:r>
    </w:p>
    <w:p w:rsidRDefault="00A9636E" w:rsidP="00A9636E" w:rsidR="00A9636E" w:rsidRPr="00A963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ab/>
        <w:t>FINA, Regionalni centar Zagreb, Podružnica Zagreb, podnijela je ovom sudu 6. studenog 2015. zahtjev za provedbu srkaćenog stečajnog postupka nad dužnikom LOS ARS d.o.o., Jastrebarsko, Ante i Davida Starčevića 43, OIB: 09585391520, te je dužnik dostavio prokazni popis imovine iz kojeg proizlazi o tome da je dužnik vlasnik pokretnina (sprave za vježbanje – 10 komada) i da ima potraživanje u iznosu od 93.259,98 kn, pa je sud obustavio skraćeni stečajni postupak rješenjem poslovni broj St-5707/15 od 21. siječnja 2016. i pokrenuo prethodni postupak radi utvrđivanja pretpostavki za otvaranje stečajnog postupka rješenjem St-52/18 od 18. travnja 2018.</w:t>
      </w:r>
    </w:p>
    <w:p w:rsidRDefault="00A9636E" w:rsidP="00A9636E" w:rsidR="00A9636E" w:rsidRPr="00A9636E">
      <w:pPr>
        <w:spacing w:after="0"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 xml:space="preserve"> </w:t>
      </w:r>
    </w:p>
    <w:p w:rsidRDefault="00A9636E" w:rsidP="00A9636E" w:rsidR="00A9636E" w:rsidRPr="00A9636E">
      <w:pPr>
        <w:spacing w:after="0"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48 spisa).</w:t>
      </w:r>
    </w:p>
    <w:p w:rsidRDefault="00A9636E" w:rsidP="00A9636E" w:rsidR="00A9636E" w:rsidRPr="00A963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ab/>
        <w:t>Prema Uvjerenju Policijske uprave zagrebačke, Policijske postaje Jastrebarsko, od 4. listopada 2018. proizlazi da je dužnik evidentiran kao vlasnik vozila marke RENAULT MEGANE, godina proizvodnje 2005. (list 51 spisa).</w:t>
      </w:r>
    </w:p>
    <w:p w:rsidRDefault="00A9636E" w:rsidP="00A9636E" w:rsidR="00A9636E" w:rsidRPr="00A963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A9636E" w:rsidP="00A9636E" w:rsidR="00A9636E" w:rsidRPr="00A963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A9636E" w:rsidP="00A9636E" w:rsidR="00A9636E" w:rsidRPr="00A9636E">
      <w:pPr>
        <w:spacing w:after="0"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ab/>
        <w:t xml:space="preserve"> </w:t>
      </w:r>
    </w:p>
    <w:p w:rsidRDefault="00A9636E" w:rsidP="00A9636E" w:rsidR="00A9636E" w:rsidRPr="00A9636E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jc w:val="center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>U Karlovcu 11. listopada 2018.</w:t>
      </w:r>
    </w:p>
    <w:p w:rsidRDefault="00A9636E" w:rsidP="00A9636E" w:rsidR="00A9636E" w:rsidRPr="00A963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 xml:space="preserve"> Stečajni sudac:</w:t>
      </w:r>
    </w:p>
    <w:p w:rsidRDefault="00A9636E" w:rsidP="00A9636E" w:rsidR="00A9636E" w:rsidRPr="00A9636E">
      <w:pPr>
        <w:spacing w:after="0"/>
        <w:jc w:val="center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A9636E" w:rsidP="00A9636E" w:rsidR="00A9636E" w:rsidRPr="00A963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>Za točnost otpravka-ovlašteni službenik:</w:t>
      </w:r>
    </w:p>
    <w:p w:rsidRDefault="00A9636E" w:rsidP="00A9636E" w:rsidR="00A9636E" w:rsidRPr="00A9636E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A9636E" w:rsidP="00A9636E" w:rsidR="00A9636E" w:rsidRPr="00A9636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A9636E" w:rsidP="00A9636E" w:rsidR="00A9636E" w:rsidRPr="00A9636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A9636E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A9636E" w:rsidP="00A9636E" w:rsidR="00A9636E" w:rsidRPr="00A9636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rPr>
          <w:rFonts w:cs="Times New Roman" w:eastAsia="Times New Roman"/>
          <w:lang w:eastAsia="hr-HR"/>
        </w:rPr>
      </w:pPr>
    </w:p>
    <w:p w:rsidRDefault="00A9636E" w:rsidP="00A9636E" w:rsidR="00A9636E" w:rsidRPr="00A9636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3345669"/>
      <w:docPartObj>
        <w:docPartGallery w:val="Page Numbers (Top of Page)"/>
        <w:docPartUnique/>
      </w:docPartObj>
    </w:sdtPr>
    <w:sdtContent>
      <w:p w:rsidRDefault="00A9636E" w:rsidR="00A963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9636E" w:rsidR="008333A9">
    <w:pPr>
      <w:pStyle w:val="Zaglavlje"/>
    </w:pPr>
    <w:r>
      <w:t>1 St-52/18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36E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898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St-52/2018-32</izvorni_sadrzaj>
    <derivirana_varijabla naziv="DomainObject.Oznaka_1">St-52/2018-32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LOS ARS d.o.o. zastupanog po punomoćniku Sunčica Rašić-Ajkunić</izvorni_sadrzaj>
    <derivirana_varijabla naziv="DomainObject.Predmet.ProtustrankaFormated_1">  LOS ARS d.o.o. zastupanog po punomoćniku Sunčica Rašić-Ajkunić</derivirana_varijabla>
  </DomainObject.Predmet.ProtustrankaFormated>
  <DomainObject.Predmet.ProtustrankaFormatedOIB>
    <izvorni_sadrzaj>  LOS ARS d.o.o., OIB 09585391520 zastupanog po punomoćniku Sunčica Rašić-Ajkunić</izvorni_sadrzaj>
    <derivirana_varijabla naziv="DomainObject.Predmet.ProtustrankaFormatedOIB_1">  LOS ARS d.o.o., OIB 09585391520 zastupanog po punomoćniku Sunčica Rašić-Ajkunić</derivirana_varijabla>
  </DomainObject.Predmet.ProtustrankaFormatedOIB>
  <DomainObject.Predmet.ProtustrankaFormatedWithAdress>
    <izvorni_sadrzaj> LOS ARS d.o.o., Ante i Davida Starčevića 43, 10450 Jastrebarsko zastupanog po punomoćniku Sunčica Rašić-Ajkunić</izvorni_sadrzaj>
    <derivirana_varijabla naziv="DomainObject.Predmet.ProtustrankaFormatedWithAdress_1"> LOS ARS d.o.o., Ante i Davida Starčevića 43, 10450 Jastrebarsko zastupanog po punomoćniku Sunčica Rašić-Ajkunić</derivirana_varijabla>
  </DomainObject.Predmet.ProtustrankaFormatedWithAdress>
  <DomainObject.Predmet.ProtustrankaFormatedWithAdressOIB>
    <izvorni_sadrzaj> LOS ARS d.o.o., OIB 09585391520, Ante i Davida Starčevića 43, 10450 Jastrebarsko zastupanog po punomoćniku Sunčica Rašić-Ajkunić</izvorni_sadrzaj>
    <derivirana_varijabla naziv="DomainObject.Predmet.ProtustrankaFormatedWithAdressOIB_1"> LOS ARS d.o.o., OIB 09585391520, Ante i Davida Starčevića 43, 10450 Jastrebarsko zastupanog po punomoćniku Sunčica Rašić-Ajkunić</derivirana_varijabla>
  </DomainObject.Predmet.ProtustrankaFormatedWithAdressOIB>
  <DomainObject.Predmet.ProtustrankaWithAdress>
    <izvorni_sadrzaj>LOS ARS d.o.o. Ante i Davida Starčevića 43, 10450 Jastrebarsko</izvorni_sadrzaj>
    <derivirana_varijabla naziv="DomainObject.Predmet.ProtustrankaWithAdress_1">LOS ARS d.o.o. Ante i Davida Starčevića 43, 10450 Jastrebarsko</derivirana_varijabla>
  </DomainObject.Predmet.ProtustrankaWithAdress>
  <DomainObject.Predmet.ProtustrankaWithAdressOIB>
    <izvorni_sadrzaj>LOS ARS d.o.o., OIB 09585391520, Ante i Davida Starčevića 43, 10450 Jastrebarsko</izvorni_sadrzaj>
    <derivirana_varijabla naziv="DomainObject.Predmet.ProtustrankaWithAdressOIB_1">LOS ARS d.o.o., OIB 09585391520, Ante i Davida Starčevića 43, 10450 Jastrebarsko</derivirana_varijabla>
  </DomainObject.Predmet.ProtustrankaWithAdressOIB>
  <DomainObject.Predmet.ProtustrankaNazivFormated>
    <izvorni_sadrzaj>LOS ARS d.o.o.</izvorni_sadrzaj>
    <derivirana_varijabla naziv="DomainObject.Predmet.ProtustrankaNazivFormated_1">LOS ARS d.o.o.</derivirana_varijabla>
  </DomainObject.Predmet.ProtustrankaNazivFormated>
  <DomainObject.Predmet.ProtustrankaNazivFormatedOIB>
    <izvorni_sadrzaj>LOS ARS d.o.o., OIB 09585391520</izvorni_sadrzaj>
    <derivirana_varijabla naziv="DomainObject.Predmet.ProtustrankaNazivFormatedOIB_1">LOS ARS d.o.o., OIB 09585391520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LOS ARS d.o.o. zastupanog po punomoćniku Sunčica Rašić-Ajkunić</item>
    </izvorni_sadrzaj>
    <derivirana_varijabla naziv="DomainObject.Predmet.ProtuStrankaListFormated_1">
      <item>LOS ARS d.o.o. zastupanog po punomoćniku Sunčica Rašić-Ajkunić</item>
    </derivirana_varijabla>
  </DomainObject.Predmet.ProtuStrankaListFormated>
  <DomainObject.Predmet.ProtuStrankaListFormatedOIB>
    <izvorni_sadrzaj>
      <item>LOS ARS d.o.o., OIB 09585391520 zastupanog po punomoćniku Sunčica Rašić-Ajkunić</item>
    </izvorni_sadrzaj>
    <derivirana_varijabla naziv="DomainObject.Predmet.ProtuStrankaListFormatedOIB_1">
      <item>LOS ARS d.o.o., OIB 09585391520 zastupanog po punomoćniku Sunčica Rašić-Ajkunić</item>
    </derivirana_varijabla>
  </DomainObject.Predmet.ProtuStrankaListFormatedOIB>
  <DomainObject.Predmet.ProtuStrankaListFormatedWithAdress>
    <izvorni_sadrzaj>
      <item>LOS ARS d.o.o., Ante i Davida Starčevića 43, 10450 Jastrebarsko zastupanog po punomoćniku Sunčica Rašić-Ajkunić</item>
    </izvorni_sadrzaj>
    <derivirana_varijabla naziv="DomainObject.Predmet.ProtuStrankaListFormatedWithAdress_1">
      <item>LOS ARS d.o.o., Ante i Davida Starčevića 43, 10450 Jastrebarsko zastupanog po punomoćniku Sunčica Rašić-Ajkunić</item>
    </derivirana_varijabla>
  </DomainObject.Predmet.ProtuStrankaListFormatedWithAdress>
  <DomainObject.Predmet.ProtuStrankaListFormatedWithAdressOIB>
    <izvorni_sadrzaj>
      <item>LOS ARS d.o.o., OIB 09585391520, Ante i Davida Starčevića 43, 10450 Jastrebarsko zastupanog po punomoćniku Sunčica Rašić-Ajkunić</item>
    </izvorni_sadrzaj>
    <derivirana_varijabla naziv="DomainObject.Predmet.ProtuStrankaListFormatedWithAdressOIB_1">
      <item>LOS ARS d.o.o., OIB 09585391520, Ante i Davida Starčevića 43, 10450 Jastrebarsko zastupanog po punomoćniku Sunčica Rašić-Ajkunić</item>
    </derivirana_varijabla>
  </DomainObject.Predmet.ProtuStrankaListFormatedWithAdressOIB>
  <DomainObject.Predmet.ProtuStrankaListNazivFormated>
    <izvorni_sadrzaj>
      <item>LOS ARS d.o.o.</item>
    </izvorni_sadrzaj>
    <derivirana_varijabla naziv="DomainObject.Predmet.ProtuStrankaListNazivFormated_1">
      <item>LOS ARS d.o.o.</item>
    </derivirana_varijabla>
  </DomainObject.Predmet.ProtuStrankaListNazivFormated>
  <DomainObject.Predmet.ProtuStrankaListNazivFormatedOIB>
    <izvorni_sadrzaj>
      <item>LOS ARS d.o.o., OIB 09585391520</item>
    </izvorni_sadrzaj>
    <derivirana_varijabla naziv="DomainObject.Predmet.ProtuStrankaListNazivFormatedOIB_1">
      <item>LOS ARS d.o.o., OIB 09585391520</item>
    </derivirana_varijabla>
  </DomainObject.Predmet.ProtuStrankaListNazivFormatedOIB>
  <DomainObject.Predmet.OstaliListFormated>
    <izvorni_sadrzaj>
      <item>Sunčica Rašić-Ajkunić punomoćnica sudionika u postupku LOS ARS d.o.o.</item>
    </izvorni_sadrzaj>
    <derivirana_varijabla naziv="DomainObject.Predmet.OstaliListFormated_1">
      <item>Sunčica Rašić-Ajkunić punomoćnica sudionika u postupku LOS ARS d.o.o.</item>
    </derivirana_varijabla>
  </DomainObject.Predmet.OstaliListFormated>
  <DomainObject.Predmet.OstaliListFormatedOIB>
    <izvorni_sadrzaj>
      <item>Sunčica Rašić-Ajkunić, OIB 66386838864 punomoćnica sudionika u postupku LOS ARS d.o.o.</item>
    </izvorni_sadrzaj>
    <derivirana_varijabla naziv="DomainObject.Predmet.OstaliListFormatedOIB_1">
      <item>Sunčica Rašić-Ajkunić, OIB 66386838864 punomoćnica sudionika u postupku LOS ARS d.o.o.</item>
    </derivirana_varijabla>
  </DomainObject.Predmet.OstaliListFormatedOIB>
  <DomainObject.Predmet.OstaliListFormatedWithAdress>
    <izvorni_sadrzaj>
      <item>Sunčica Rašić-Ajkunić, Oranice 134, 10000 Zagreb punomoćnica sudionika u postupku LOS ARS d.o.o.</item>
    </izvorni_sadrzaj>
    <derivirana_varijabla naziv="DomainObject.Predmet.OstaliListFormatedWithAdress_1">
      <item>Sunčica Rašić-Ajkunić, Oranice 134, 10000 Zagreb punomoćnica sudionika u postupku LOS ARS d.o.o.</item>
    </derivirana_varijabla>
  </DomainObject.Predmet.OstaliListFormatedWithAdress>
  <DomainObject.Predmet.OstaliListFormatedWithAdressOIB>
    <izvorni_sadrzaj>
      <item>Sunčica Rašić-Ajkunić, OIB 66386838864, Oranice 134, 10000 Zagreb punomoćnica sudionika u postupku LOS ARS d.o.o.</item>
    </izvorni_sadrzaj>
    <derivirana_varijabla naziv="DomainObject.Predmet.OstaliListFormatedWithAdressOIB_1">
      <item>Sunčica Rašić-Ajkunić, OIB 66386838864, Oranice 134, 10000 Zagreb punomoćnica sudionika u postupku LOS ARS d.o.o.</item>
    </derivirana_varijabla>
  </DomainObject.Predmet.OstaliListFormatedWithAdressOIB>
  <DomainObject.Predmet.OstaliListNazivFormated>
    <izvorni_sadrzaj>
      <item>Sunčica Rašić-Ajkunić</item>
    </izvorni_sadrzaj>
    <derivirana_varijabla naziv="DomainObject.Predmet.OstaliListNazivFormated_1">
      <item>Sunčica Rašić-Ajkunić</item>
    </derivirana_varijabla>
  </DomainObject.Predmet.OstaliListNazivFormated>
  <DomainObject.Predmet.OstaliListNazivFormatedOIB>
    <izvorni_sadrzaj>
      <item>Sunčica Rašić-Ajkunić, OIB 66386838864</item>
    </izvorni_sadrzaj>
    <derivirana_varijabla naziv="DomainObject.Predmet.OstaliListNazivFormatedOIB_1">
      <item>Sunčica Rašić-Ajkunić, OIB 66386838864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St-52/2018-32</izvorni_sadrzaj>
    <derivirana_varijabla naziv="DomainObject.PoslovniBrojDokumenta_1">St-52/2018-32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LOS ARS d.o.o.</izvorni_sadrzaj>
    <derivirana_varijabla naziv="DomainObject.Predmet.ProtustrankaIDrugi_1">LOS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LOS ARS d.o.o., OIB 09585391520, Ante i Davida Starčevića 43, 10450 Jastrebarsko</izvorni_sadrzaj>
    <derivirana_varijabla naziv="DomainObject.Predmet.ProtustrankaIDrugiAdressOIB_1">LOS ARS d.o.o., OIB 09585391520, Ante i Davida Starčevića 43,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LOS ARS d.o.o.</item>
      <item>FINA Regionalni centar Zagreb</item>
      <item>Sunčica Rašić-Ajkunić</item>
    </izvorni_sadrzaj>
    <derivirana_varijabla naziv="DomainObject.Predmet.SudioniciListNaziv_1">
      <item>LOS ARS d.o.o.</item>
      <item>FINA Regionalni centar Zagreb</item>
      <item>Sunčica Rašić-Ajkunić</item>
    </derivirana_varijabla>
  </DomainObject.Predmet.SudioniciListNaziv>
  <DomainObject.Predmet.SudioniciListAdressOIB>
    <izvorni_sadrzaj>
      <item>LOS ARS d.o.o., OIB 09585391520, Ante i Davida Starčevića 43,10450 Jastrebarsko</item>
      <item>FINA Regionalni centar Zagreb, OIB 85821130368, Trg svibanjskih žrtava 1995. 1,10000 Zagreb</item>
      <item>Sunčica Rašić-Ajkunić, OIB 66386838864, Oranice 134,10000 Zagreb</item>
    </izvorni_sadrzaj>
    <derivirana_varijabla naziv="DomainObject.Predmet.SudioniciListAdressOIB_1">
      <item>LOS ARS d.o.o., OIB 09585391520, Ante i Davida Starčevića 43,10450 Jastrebarsko</item>
      <item>FINA Regionalni centar Zagreb, OIB 85821130368, Trg svibanjskih žrtava 1995. 1,10000 Zagreb</item>
      <item>Sunčica Rašić-Ajkunić, OIB 66386838864, Oranice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3296C-0389-4713-808A-326C8FE36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2435</properties:Characters>
  <properties:Lines>74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2018-10-11T08:34:00Z</cp:lastPrinted>
  <dcterms:modified xmlns:xsi="http://www.w3.org/2001/XMLSchema-instance" xsi:type="dcterms:W3CDTF">2018-10-11T08:34:00Z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St-52/2018-32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