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61de" w14:paraId="11d61de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3F3FD5" w:rsidP="005A3393" w:rsidR="003F3FD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3F3FD5" w:rsidP="0065129A" w:rsidR="003F3FD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076F6B">
        <w:t>ADRIATIC YACHTS</w:t>
      </w:r>
      <w:r w:rsidR="00967806">
        <w:t>,</w:t>
      </w:r>
      <w:r w:rsidR="001C5C51">
        <w:t xml:space="preserve"> Mažuranićevo šetalište 14, Split, OIB: 10810111598,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3F3FD5" w:rsidP="0065129A" w:rsidR="003F3FD5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1C5C51">
        <w:t>ADRIATIC YACHTS, Mažuranićevo šetalište 14, Split, OIB: 10810111598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3F3FD5" w:rsidP="00967806" w:rsidR="003F3FD5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1C5C51">
        <w:t>ADRIATIC YACHTS, Mažuranićevo šetalište 14, Split, OIB: 10810111598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1C5C51">
        <w:t>678</w:t>
      </w:r>
      <w:r>
        <w:t xml:space="preserve">-1 od </w:t>
      </w:r>
      <w:r w:rsidR="001C5C51">
        <w:t>20. listopada</w:t>
      </w:r>
      <w:r>
        <w:t xml:space="preserve"> 2015. godine  pokrenut postupak brisanja po čl. 7</w:t>
      </w:r>
      <w:r w:rsidR="003F3FD5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3F3FD5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7DD" w:rsidR="008B37DD">
      <w:r>
        <w:separator/>
      </w:r>
    </w:p>
  </w:endnote>
  <w:endnote w:id="0" w:type="continuationSeparator">
    <w:p w:rsidRDefault="008B37DD" w:rsidR="008B3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7DD" w:rsidR="008B37DD">
      <w:r>
        <w:separator/>
      </w:r>
    </w:p>
  </w:footnote>
  <w:footnote w:id="0" w:type="continuationSeparator">
    <w:p w:rsidRDefault="008B37DD" w:rsidR="008B3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0D286A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076F6B">
      <w:t>291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76F6B">
      <w:t>291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76F6B"/>
    <w:rsid w:val="000919EF"/>
    <w:rsid w:val="00093E6C"/>
    <w:rsid w:val="0009737E"/>
    <w:rsid w:val="000B1524"/>
    <w:rsid w:val="000B2587"/>
    <w:rsid w:val="000B43C7"/>
    <w:rsid w:val="000B7516"/>
    <w:rsid w:val="000C06C9"/>
    <w:rsid w:val="000D286A"/>
    <w:rsid w:val="000D325D"/>
    <w:rsid w:val="000D48B5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C5C51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47DB1"/>
    <w:rsid w:val="003520C2"/>
    <w:rsid w:val="003647D7"/>
    <w:rsid w:val="0038601C"/>
    <w:rsid w:val="003877B6"/>
    <w:rsid w:val="003B13CB"/>
    <w:rsid w:val="003C561E"/>
    <w:rsid w:val="003C7143"/>
    <w:rsid w:val="003D2BC5"/>
    <w:rsid w:val="003D46DE"/>
    <w:rsid w:val="003D63E6"/>
    <w:rsid w:val="003D6E2A"/>
    <w:rsid w:val="003F3FD5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B37DD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YACHTS društvo s ograničenom odgovornošću za iznajmljivanje plovila i trgovinu</izvorni_sadrzaj>
    <derivirana_varijabla naziv="DomainObject.Predmet.ProtustrankaFormated_1">  ADRIATIC YACHTS društvo s ograničenom odgovornošću za iznajmljivanje plovila i trgovinu</derivirana_varijabla>
  </DomainObject.Predmet.ProtustrankaFormated>
  <DomainObject.Predmet.ProtustrankaFormatedOIB>
    <izvorni_sadrzaj>  ADRIATIC YACHTS društvo s ograničenom odgovornošću za iznajmljivanje plovila i trgovinu, OIB 10810111598</izvorni_sadrzaj>
    <derivirana_varijabla naziv="DomainObject.Predmet.ProtustrankaFormatedOIB_1">  ADRIATIC YACHTS društvo s ograničenom odgovornošću za iznajmljivanje plovila i trgovinu, OIB 10810111598</derivirana_varijabla>
  </DomainObject.Predmet.ProtustrankaFormatedOIB>
  <DomainObject.Predmet.ProtustrankaFormatedWithAdress>
    <izvorni_sadrzaj> ADRIATIC YACHTS društvo s ograničenom odgovornošću za iznajmljivanje plovila i trgovinu, Mažuranićevo šetalište 14, 21000 Split</izvorni_sadrzaj>
    <derivirana_varijabla naziv="DomainObject.Predmet.ProtustrankaFormatedWithAdress_1"> ADRIATIC YACHTS društvo s ograničenom odgovornošću za iznajmljivanje plovila i trgovinu, Mažuranićevo šetalište 14, 21000 Split</derivirana_varijabla>
  </DomainObject.Predmet.ProtustrankaFormatedWithAdress>
  <DomainObject.Predmet.ProtustrankaFormatedWithAdressOIB>
    <izvorni_sadrzaj> ADRIATIC YACHTS društvo s ograničenom odgovornošću za iznajmljivanje plovila i trgovinu, OIB 10810111598, Mažuranićevo šetalište 14, 21000 Split</izvorni_sadrzaj>
    <derivirana_varijabla naziv="DomainObject.Predmet.ProtustrankaFormatedWithAdressOIB_1"> ADRIATIC YACHTS društvo s ograničenom odgovornošću za iznajmljivanje plovila i trgovinu, OIB 10810111598, Mažuranićevo šetalište 14, 21000 Split</derivirana_varijabla>
  </DomainObject.Predmet.ProtustrankaFormatedWithAdressOIB>
  <DomainObject.Predmet.ProtustrankaWithAdress>
    <izvorni_sadrzaj>ADRIATIC YACHTS društvo s ograničenom odgovornošću za iznajmljivanje plovila i trgovinu Mažuranićevo šetalište 14, 21000 Split</izvorni_sadrzaj>
    <derivirana_varijabla naziv="DomainObject.Predmet.ProtustrankaWithAdress_1">ADRIATIC YACHTS društvo s ograničenom odgovornošću za iznajmljivanje plovila i trgovinu Mažuranićevo šetalište 14, 21000 Split</derivirana_varijabla>
  </DomainObject.Predmet.ProtustrankaWithAdress>
  <DomainObject.Predmet.ProtustrankaWithAdressOIB>
    <izvorni_sadrzaj>ADRIATIC YACHTS društvo s ograničenom odgovornošću za iznajmljivanje plovila i trgovinu, OIB 10810111598, Mažuranićevo šetalište 14, 21000 Split</izvorni_sadrzaj>
    <derivirana_varijabla naziv="DomainObject.Predmet.ProtustrankaWithAdressOIB_1">ADRIATIC YACHTS društvo s ograničenom odgovornošću za iznajmljivanje plovila i trgovinu, OIB 10810111598, Mažuranićevo šetalište 14, 21000 Split</derivirana_varijabla>
  </DomainObject.Predmet.ProtustrankaWithAdressOIB>
  <DomainObject.Predmet.ProtustrankaNazivFormated>
    <izvorni_sadrzaj>ADRIATIC YACHTS društvo s ograničenom odgovornošću za iznajmljivanje plovila i trgovinu</izvorni_sadrzaj>
    <derivirana_varijabla naziv="DomainObject.Predmet.ProtustrankaNazivFormated_1">ADRIATIC YACHTS društvo s ograničenom odgovornošću za iznajmljivanje plovila i trgovinu</derivirana_varijabla>
  </DomainObject.Predmet.ProtustrankaNazivFormated>
  <DomainObject.Predmet.ProtustrankaNazivFormatedOIB>
    <izvorni_sadrzaj>ADRIATIC YACHTS društvo s ograničenom odgovornošću za iznajmljivanje plovila i trgovinu, OIB 10810111598</izvorni_sadrzaj>
    <derivirana_varijabla naziv="DomainObject.Predmet.ProtustrankaNazivFormatedOIB_1">ADRIATIC YACHTS društvo s ograničenom odgovornošću za iznajmljivanje plovila i trgovinu, OIB 10810111598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542265.82</izvorni_sadrzaj>
    <derivirana_varijabla naziv="DomainObject.Predmet.TrenutnaVrijednost_1">542265.82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ADRIATIC YACHTS društvo s ograničenom odgovornošću za iznajmljivanje plovila i trgovinu</item>
    </izvorni_sadrzaj>
    <derivirana_varijabla naziv="DomainObject.Predmet.ProtuStrankaListFormated_1">
      <item>ADRIATIC YACHTS društvo s ograničenom odgovornošću za iznajmljivanje plovila i trgovinu</item>
    </derivirana_varijabla>
  </DomainObject.Predmet.ProtuStrankaListFormated>
  <DomainObject.Predmet.ProtuStrankaListFormatedOIB>
    <izvorni_sadrzaj>
      <item>ADRIATIC YACHTS društvo s ograničenom odgovornošću za iznajmljivanje plovila i trgovinu, OIB 10810111598</item>
    </izvorni_sadrzaj>
    <derivirana_varijabla naziv="DomainObject.Predmet.ProtuStrankaListFormatedOIB_1">
      <item>ADRIATIC YACHTS društvo s ograničenom odgovornošću za iznajmljivanje plovila i trgovinu, OIB 10810111598</item>
    </derivirana_varijabla>
  </DomainObject.Predmet.ProtuStrankaListFormatedOIB>
  <DomainObject.Predmet.ProtuStrankaListFormatedWithAdress>
    <izvorni_sadrzaj>
      <item>ADRIATIC YACHTS društvo s ograničenom odgovornošću za iznajmljivanje plovila i trgovinu, Mažuranićevo šetalište 14, 21000 Split</item>
    </izvorni_sadrzaj>
    <derivirana_varijabla naziv="DomainObject.Predmet.ProtuStrankaListFormatedWithAdress_1">
      <item>ADRIATIC YACHTS društvo s ograničenom odgovornošću za iznajmljivanje plovila i trgovinu, Mažuranićevo šetalište 14, 21000 Split</item>
    </derivirana_varijabla>
  </DomainObject.Predmet.ProtuStrankaListFormatedWithAdress>
  <DomainObject.Predmet.ProtuStrankaListFormatedWithAdressOIB>
    <izvorni_sadrzaj>
      <item>ADRIATIC YACHTS društvo s ograničenom odgovornošću za iznajmljivanje plovila i trgovinu, OIB 10810111598, Mažuranićevo šetalište 14, 21000 Split</item>
    </izvorni_sadrzaj>
    <derivirana_varijabla naziv="DomainObject.Predmet.ProtuStrankaListFormatedWithAdressOIB_1">
      <item>ADRIATIC YACHTS društvo s ograničenom odgovornošću za iznajmljivanje plovila i trgovinu, OIB 10810111598, Mažuranićevo šetalište 14, 21000 Split</item>
    </derivirana_varijabla>
  </DomainObject.Predmet.ProtuStrankaListFormatedWithAdressOIB>
  <DomainObject.Predmet.ProtuStrankaListNazivFormated>
    <izvorni_sadrzaj>
      <item>ADRIATIC YACHTS društvo s ograničenom odgovornošću za iznajmljivanje plovila i trgovinu</item>
    </izvorni_sadrzaj>
    <derivirana_varijabla naziv="DomainObject.Predmet.ProtuStrankaListNazivFormated_1">
      <item>ADRIATIC YACHTS društvo s ograničenom odgovornošću za iznajmljivanje plovila i trgovinu</item>
    </derivirana_varijabla>
  </DomainObject.Predmet.ProtuStrankaListNazivFormated>
  <DomainObject.Predmet.ProtuStrankaListNazivFormatedOIB>
    <izvorni_sadrzaj>
      <item>ADRIATIC YACHTS društvo s ograničenom odgovornošću za iznajmljivanje plovila i trgovinu, OIB 10810111598</item>
    </izvorni_sadrzaj>
    <derivirana_varijabla naziv="DomainObject.Predmet.ProtuStrankaListNazivFormatedOIB_1">
      <item>ADRIATIC YACHTS društvo s ograničenom odgovornošću za iznajmljivanje plovila i trgovinu, OIB 10810111598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ADRIATIC YACHTS društvo s ograničenom odgovornošću za iznajmljivanje plovila i trgovinu</izvorni_sadrzaj>
    <derivirana_varijabla naziv="DomainObject.Predmet.ProtustrankaIDrugi_1">ADRIATIC YACHTS društvo s ograničenom odgovornošću za iznajmljivanje plovila i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ADRIATIC YACHTS društvo s ograničenom odgovornošću za iznajmljivanje plovila i trgovinu, OIB 10810111598, Mažuranićevo šetalište 14, 21000 Split</izvorni_sadrzaj>
    <derivirana_varijabla naziv="DomainObject.Predmet.ProtustrankaIDrugiAdressOIB_1">ADRIATIC YACHTS društvo s ograničenom odgovornošću za iznajmljivanje plovila i trgovinu, OIB 10810111598, Mažuranićevo šetalište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ADRIATIC YACHTS društvo s ograničenom odgovornošću za iznajmljivanje plovila i trgovinu</item>
    </izvorni_sadrzaj>
    <derivirana_varijabla naziv="DomainObject.Predmet.SudioniciListNaziv_1">
      <item>FINA SPLIT</item>
      <item>ADRIATIC YACHTS društvo s ograničenom odgovornošću za iznajmljivanje plovila i trgovinu</item>
    </derivirana_varijabla>
  </DomainObject.Predmet.SudioniciListNaziv>
  <DomainObject.Predmet.SudioniciListAdressOIB>
    <izvorni_sadrzaj>
      <item>FINA SPLIT, Mažuranićevo šetalište 24 b,21000 Split</item>
      <item>ADRIATIC YACHTS društvo s ograničenom odgovornošću za iznajmljivanje plovila i trgovinu, OIB 10810111598, Mažuranićevo šetalište 14,21000 Split</item>
    </izvorni_sadrzaj>
    <derivirana_varijabla naziv="DomainObject.Predmet.SudioniciListAdressOIB_1">
      <item>FINA SPLIT, Mažuranićevo šetalište 24 b,21000 Split</item>
      <item>ADRIATIC YACHTS društvo s ograničenom odgovornošću za iznajmljivanje plovila i trgovinu, OIB 10810111598, Mažuranićevo šetalište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10810111598</item>
    </izvorni_sadrzaj>
    <derivirana_varijabla naziv="DomainObject.Predmet.SudioniciListNazivOIB_1">
      <item>, OIB null</item>
      <item>, OIB 10810111598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19CFE-5A53-4525-AF9A-3429E11D2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1965</properties:Characters>
  <properties:Lines>61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2015-10-28T12:31:00Z</dcterms:created>
  <dc:creator>nmarkovic</dc:creator>
  <cp:lastModifiedBy>Katarina Mikulić</cp:lastModifiedBy>
  <cp:lastPrinted>2015-10-29T08:03:00Z</cp:lastPrinted>
  <dcterms:modified xmlns:xsi="http://www.w3.org/2001/XMLSchema-instance" xsi:type="dcterms:W3CDTF">2015-10-29T09:14:00Z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