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6e2a" w14:paraId="e686e2a" w:rsidRDefault="00AE649C" w:rsidP="00FA288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A3BDC" w:rsidP="00FA288B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A288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A288B">
        <w:t>Poslovni broj: 4 St-</w:t>
      </w:r>
      <w:r>
        <w:t>546/16-8</w:t>
      </w:r>
      <w:r w:rsidR="00EA1C6D">
        <w:tab/>
      </w: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A288B" w:rsidP="00FA288B" w:rsidR="00FA288B">
      <w:pPr>
        <w:spacing w:after="0"/>
        <w:jc w:val="center"/>
        <w:rPr>
          <w:rFonts w:cs="Times New Roman"/>
        </w:rPr>
      </w:pPr>
    </w:p>
    <w:p w:rsidRDefault="00FA288B" w:rsidP="00FA288B" w:rsidR="00FA28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A288B" w:rsidP="00FA288B" w:rsidR="00FA288B">
      <w:pPr>
        <w:spacing w:after="0"/>
        <w:jc w:val="center"/>
        <w:rPr>
          <w:rFonts w:cs="Times New Roman"/>
        </w:rPr>
      </w:pPr>
    </w:p>
    <w:p w:rsidRDefault="00FA288B" w:rsidP="00FA288B" w:rsidR="00FA288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EDUCATIO j.d.o.o., Varaždin, Ulica Miroslava Krleže 1/1, OIB: 63015649590, dana 14. lipnja 2016.               </w:t>
      </w:r>
    </w:p>
    <w:p w:rsidRDefault="00FA288B" w:rsidP="00FA288B" w:rsidR="00FA288B">
      <w:pPr>
        <w:spacing w:after="0"/>
        <w:ind w:firstLine="708"/>
        <w:jc w:val="both"/>
        <w:rPr>
          <w:rFonts w:cs="Times New Roman"/>
        </w:rPr>
      </w:pPr>
    </w:p>
    <w:p w:rsidRDefault="00FA288B" w:rsidP="00FA288B" w:rsidR="00FA288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center"/>
        <w:rPr>
          <w:rFonts w:cs="Times New Roman"/>
        </w:rPr>
      </w:pPr>
      <w:r>
        <w:rPr>
          <w:rFonts w:cs="Times New Roman"/>
        </w:rPr>
        <w:t>srpnja 2016. u 9,30 sati</w:t>
      </w:r>
    </w:p>
    <w:p w:rsidRDefault="00FA288B" w:rsidP="00FA288B" w:rsidR="00FA288B">
      <w:pPr>
        <w:spacing w:after="0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  <w:color w:themeColor="text1" w:val="000000"/>
          <w:u w:val="single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 direktorica dužnika, </w:t>
      </w:r>
      <w:r>
        <w:rPr>
          <w:rFonts w:cs="Times New Roman"/>
          <w:u w:val="single"/>
        </w:rPr>
        <w:t>Mirela Pintar iz Varaždina, Miroslava Krleže 1/1</w:t>
      </w:r>
      <w:r>
        <w:rPr>
          <w:rFonts w:cs="Times New Roman"/>
          <w:color w:themeColor="text1" w:val="000000"/>
          <w:u w:val="single"/>
        </w:rPr>
        <w:t xml:space="preserve">. 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14. lipnja 2016.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FA288B" w:rsidP="00FA288B" w:rsidR="00FA288B">
      <w:pPr>
        <w:spacing w:after="0"/>
        <w:jc w:val="both"/>
        <w:rPr>
          <w:rFonts w:cs="Times New Roman"/>
        </w:rPr>
      </w:pPr>
    </w:p>
    <w:p w:rsidRDefault="00FA288B" w:rsidP="00FA288B" w:rsidR="00FA288B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A288B" w:rsidP="00FA288B" w:rsidR="00FA288B">
      <w:pPr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A288B" w:rsidP="00FA288B" w:rsidR="00FA288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  <w:color w:themeColor="text1" w:val="000000"/>
        </w:rPr>
      </w:pPr>
      <w:r>
        <w:rPr>
          <w:rFonts w:cs="Times New Roman"/>
        </w:rPr>
        <w:t>direktor dužnika, Mirela Pintar iz Varaždina, Miroslava Krleže 1/1</w:t>
      </w:r>
      <w:r>
        <w:rPr>
          <w:rFonts w:cs="Times New Roman"/>
          <w:color w:themeColor="text1" w:val="000000"/>
        </w:rPr>
        <w:t xml:space="preserve">. </w:t>
      </w:r>
    </w:p>
    <w:p w:rsidRDefault="00FA288B" w:rsidP="00FA288B" w:rsidR="00FA288B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FA288B" w:rsidR="00CB0EA4">
      <w:pPr>
        <w:pStyle w:val="Naslovdokumenta"/>
        <w:spacing w:after="0"/>
      </w:pPr>
    </w:p>
    <w:p w:rsidRDefault="0071688E" w:rsidP="00FA288B" w:rsidR="0071688E">
      <w:pPr>
        <w:pStyle w:val="Poetniodjeljak"/>
        <w:spacing w:after="0"/>
      </w:pPr>
    </w:p>
    <w:p w:rsidRDefault="00A21F0D" w:rsidP="00FA288B" w:rsidR="00A21F0D">
      <w:pPr>
        <w:pStyle w:val="NormaleSPIS"/>
        <w:spacing w:after="0"/>
        <w:rPr>
          <w:noProof/>
        </w:rPr>
      </w:pPr>
    </w:p>
    <w:p w:rsidRDefault="00DA0242" w:rsidP="00FA288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BDC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288B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35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St-546/2016-8</izvorni_sadrzaj>
    <derivirana_varijabla naziv="DomainObject.Oznaka_1">St-546/2016-8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9.2.2016.</izvorni_sadrzaj>
    <derivirana_varijabla naziv="DomainObject.Predmet.Opis_1">prijedlog za otvaranje st. postupka 9.2.2016.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EDUCATIO jednostavno društvo s ograničenom odgovornošću za proizvodnju, trgovinu i usluge zastupanog po punomoćniku Mirela Pintar</izvorni_sadrzaj>
    <derivirana_varijabla naziv="DomainObject.Predmet.ProtustrankaFormated_1">  EDUCATIO jednostavno društvo s ograničenom odgovornošću za proizvodnju, trgovinu i usluge zastupanog po punomoćniku Mirela Pintar</derivirana_varijabla>
  </DomainObject.Predmet.ProtustrankaFormated>
  <DomainObject.Predmet.ProtustrankaFormatedOIB>
    <izvorni_sadrzaj>  EDUCATIO jednostavno društvo s ograničenom odgovornošću za proizvodnju, trgovinu i usluge, OIB 63015649590 zastupanog po punomoćniku Mirela Pintar</izvorni_sadrzaj>
    <derivirana_varijabla naziv="DomainObject.Predmet.ProtustrankaFormatedOIB_1">  EDUCATIO jednostavno društvo s ograničenom odgovornošću za proizvodnju, trgovinu i usluge, OIB 63015649590 zastupanog po punomoćniku Mirela Pintar</derivirana_varijabla>
  </DomainObject.Predmet.ProtustrankaFormatedOIB>
  <DomainObject.Predmet.ProtustrankaFormatedWithAdress>
    <izvorni_sadrzaj> EDUCATIO jednostavno društvo s ograničenom odgovornošću za proizvodnju, trgovinu i usluge, Ulica Miroslava Krleže 1/1, 42000 Varaždin zastupanog po punomoćniku Mirela Pintar</izvorni_sadrzaj>
    <derivirana_varijabla naziv="DomainObject.Predmet.ProtustrankaFormatedWithAdress_1"> EDUCATIO jednostavno društvo s ograničenom odgovornošću za proizvodnju, trgovinu i usluge, Ulica Miroslava Krleže 1/1, 42000 Varaždin zastupanog po punomoćniku Mirela Pintar</derivirana_varijabla>
  </DomainObject.Predmet.ProtustrankaFormatedWithAdress>
  <DomainObject.Predmet.ProtustrankaFormatedWithAdressOIB>
    <izvorni_sadrzaj> EDUCATIO jednostavno društvo s ograničenom odgovornošću za proizvodnju, trgovinu i usluge, OIB 63015649590, Ulica Miroslava Krleže 1/1, 42000 Varaždin zastupanog po punomoćniku Mirela Pintar</izvorni_sadrzaj>
    <derivirana_varijabla naziv="DomainObject.Predmet.ProtustrankaFormatedWithAdressOIB_1"> EDUCATIO jednostavno društvo s ograničenom odgovornošću za proizvodnju, trgovinu i usluge, OIB 63015649590, Ulica Miroslava Krleže 1/1, 42000 Varaždin zastupanog po punomoćniku Mirela Pintar</derivirana_varijabla>
  </DomainObject.Predmet.ProtustrankaFormatedWithAdressOIB>
  <DomainObject.Predmet.ProtustrankaWithAdress>
    <izvorni_sadrzaj>EDUCATIO jednostavno društvo s ograničenom odgovornošću za proizvodnju, trgovinu i usluge Ulica Miroslava Krleže 1/1, 42000 Varaždin</izvorni_sadrzaj>
    <derivirana_varijabla naziv="DomainObject.Predmet.ProtustrankaWithAdress_1">EDUCATIO jednostavno društvo s ograničenom odgovornošću za proizvodnju, trgovinu i usluge Ulica Miroslava Krleže 1/1, 42000 Varaždin</derivirana_varijabla>
  </DomainObject.Predmet.ProtustrankaWithAdress>
  <DomainObject.Predmet.ProtustrankaWithAdressOIB>
    <izvorni_sadrzaj>EDUCATIO jednostavno društvo s ograničenom odgovornošću za proizvodnju, trgovinu i usluge, OIB 63015649590, Ulica Miroslava Krleže 1/1, 42000 Varaždin</izvorni_sadrzaj>
    <derivirana_varijabla naziv="DomainObject.Predmet.ProtustrankaWithAdressOIB_1">EDUCATIO jednostavno društvo s ograničenom odgovornošću za proizvodnju, trgovinu i usluge, OIB 63015649590, Ulica Miroslava Krleže 1/1, 42000 Varaždin</derivirana_varijabla>
  </DomainObject.Predmet.ProtustrankaWithAdressOIB>
  <DomainObject.Predmet.ProtustrankaNazivFormated>
    <izvorni_sadrzaj>EDUCATIO jednostavno društvo s ograničenom odgovornošću za proizvodnju, trgovinu i usluge</izvorni_sadrzaj>
    <derivirana_varijabla naziv="DomainObject.Predmet.ProtustrankaNazivFormated_1">EDUCATIO jednostavno društvo s ograničenom odgovornošću za proizvodnju, trgovinu i usluge</derivirana_varijabla>
  </DomainObject.Predmet.ProtustrankaNazivFormated>
  <DomainObject.Predmet.ProtustrankaNazivFormatedOIB>
    <izvorni_sadrzaj>EDUCATIO jednostavno društvo s ograničenom odgovornošću za proizvodnju, trgovinu i usluge, OIB 63015649590</izvorni_sadrzaj>
    <derivirana_varijabla naziv="DomainObject.Predmet.ProtustrankaNazivFormatedOIB_1">EDUCATIO jednostavno društvo s ograničenom odgovornošću za proizvodnju, trgovinu i usluge, OIB 63015649590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Hrvatska, OIB 18683136487 zastupanog po punomoćniku Županijsko državno odvjetništvo u Varaždinu</izvorni_sadrzaj>
    <derivirana_varijabla naziv="DomainObject.Predmet.StrankaFormatedOIB_1">  RH MF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MF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OIB 18683136487, Graberje 1,42000 Varaždin</izvorni_sadrzaj>
    <derivirana_varijabla naziv="DomainObject.Predmet.StrankaWithAdressOIB_1">RH MF Porezna uprava - Područni ured sjeverna Hrvatska, OIB 18683136487,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Hrvatska, OIB 18683136487</izvorni_sadrzaj>
    <derivirana_varijabla naziv="DomainObject.Predmet.StrankaNazivFormatedOIB_1">RH MF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7179.54</izvorni_sadrzaj>
    <derivirana_varijabla naziv="DomainObject.Predmet.TrenutnaVrijednost_1">7179.54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Hrvatska, OIB 18683136487 zastupanog po punomoćniku Županijsko državno odvjetništvo u Varaždinu</item>
    </izvorni_sadrzaj>
    <derivirana_varijabla naziv="DomainObject.Predmet.StrankaListFormatedOIB_1">
      <item>RH MF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Hrvatska, OIB 18683136487</item>
    </izvorni_sadrzaj>
    <derivirana_varijabla naziv="DomainObject.Predmet.StrankaListNazivFormatedOIB_1">
      <item>RH MF Porezna uprava - Područni ured sjeverna Hrvatska, OIB 18683136487</item>
    </derivirana_varijabla>
  </DomainObject.Predmet.StrankaListNazivFormatedOIB>
  <DomainObject.Predmet.ProtuStrankaListFormated>
    <izvorni_sadrzaj>
      <item>EDUCATIO jednostavno društvo s ograničenom odgovornošću za proizvodnju, trgovinu i usluge zastupanog po punomoćniku Mirela Pintar</item>
    </izvorni_sadrzaj>
    <derivirana_varijabla naziv="DomainObject.Predmet.ProtuStrankaListFormated_1">
      <item>EDUCATIO jednostavno društvo s ograničenom odgovornošću za proizvodnju, trgovinu i usluge zastupanog po punomoćniku Mirela Pintar</item>
    </derivirana_varijabla>
  </DomainObject.Predmet.ProtuStrankaListFormated>
  <DomainObject.Predmet.ProtuStrankaListFormatedOIB>
    <izvorni_sadrzaj>
      <item>EDUCATIO jednostavno društvo s ograničenom odgovornošću za proizvodnju, trgovinu i usluge, OIB 63015649590 zastupanog po punomoćniku Mirela Pintar</item>
    </izvorni_sadrzaj>
    <derivirana_varijabla naziv="DomainObject.Predmet.ProtuStrankaListFormatedOIB_1">
      <item>EDUCATIO jednostavno društvo s ograničenom odgovornošću za proizvodnju, trgovinu i usluge, OIB 63015649590 zastupanog po punomoćniku Mirela Pintar</item>
    </derivirana_varijabla>
  </DomainObject.Predmet.ProtuStrankaListFormatedOIB>
  <DomainObject.Predmet.ProtuStrankaListFormatedWithAdress>
    <izvorni_sadrzaj>
      <item>EDUCATIO jednostavno društvo s ograničenom odgovornošću za proizvodnju, trgovinu i usluge, Ulica Miroslava Krleže 1/1, 42000 Varaždin zastupanog po punomoćniku Mirela Pintar</item>
    </izvorni_sadrzaj>
    <derivirana_varijabla naziv="DomainObject.Predmet.ProtuStrankaListFormatedWithAdress_1">
      <item>EDUCATIO jednostavno društvo s ograničenom odgovornošću za proizvodnju, trgovinu i usluge, Ulica Miroslava Krleže 1/1, 42000 Varaždin zastupanog po punomoćniku Mirela Pintar</item>
    </derivirana_varijabla>
  </DomainObject.Predmet.ProtuStrankaListFormatedWithAdress>
  <DomainObject.Predmet.ProtuStrankaListFormatedWithAdressOIB>
    <izvorni_sadrzaj>
      <item>EDUCATIO jednostavno društvo s ograničenom odgovornošću za proizvodnju, trgovinu i usluge, OIB 63015649590, Ulica Miroslava Krleže 1/1, 42000 Varaždin zastupanog po punomoćniku Mirela Pintar</item>
    </izvorni_sadrzaj>
    <derivirana_varijabla naziv="DomainObject.Predmet.ProtuStrankaListFormatedWithAdressOIB_1">
      <item>EDUCATIO jednostavno društvo s ograničenom odgovornošću za proizvodnju, trgovinu i usluge, OIB 63015649590, Ulica Miroslava Krleže 1/1, 42000 Varaždin zastupanog po punomoćniku Mirela Pintar</item>
    </derivirana_varijabla>
  </DomainObject.Predmet.ProtuStrankaListFormatedWithAdressOIB>
  <DomainObject.Predmet.ProtuStrankaListNazivFormated>
    <izvorni_sadrzaj>
      <item>EDUCATIO jednostavno društvo s ograničenom odgovornošću za proizvodnju, trgovinu i usluge</item>
    </izvorni_sadrzaj>
    <derivirana_varijabla naziv="DomainObject.Predmet.ProtuStrankaListNazivFormated_1">
      <item>EDUCATIO jednostavno društvo s ograničenom odgovornošću za proizvodnju, trgovinu i usluge</item>
    </derivirana_varijabla>
  </DomainObject.Predmet.ProtuStrankaListNazivFormated>
  <DomainObject.Predmet.ProtuStrankaListNazivFormatedOIB>
    <izvorni_sadrzaj>
      <item>EDUCATIO jednostavno društvo s ograničenom odgovornošću za proizvodnju, trgovinu i usluge, OIB 63015649590</item>
    </izvorni_sadrzaj>
    <derivirana_varijabla naziv="DomainObject.Predmet.ProtuStrankaListNazivFormatedOIB_1">
      <item>EDUCATIO jednostavno društvo s ograničenom odgovornošću za proizvodnju, trgovinu i usluge, OIB 63015649590</item>
    </derivirana_varijabla>
  </DomainObject.Predmet.ProtuStrankaListNazivFormatedOIB>
  <DomainObject.Predmet.OstaliListFormated>
    <izvorni_sadrzaj>
      <item>Županijsko državno odvjetništvo u Varaždinu punomoćnik sudionika u postupku RH MF Porezna uprava - Područni ured sjeverna Hrvatska</item>
      <item>Mirela Pintar punomoćnik sudionika u postupku EDUCATIO jednostavno društvo s ograničenom odgovornošću za proizvodnju, trgovinu i usluge</item>
    </izvorni_sadrzaj>
    <derivirana_varijabla naziv="DomainObject.Predmet.OstaliListFormated_1">
      <item>Županijsko državno odvjetništvo u Varaždinu punomoćnik sudionika u postupku RH MF Porezna uprava - Područni ured sjeverna Hrvatska</item>
      <item>Mirela Pintar punomoćnik sudionika u postupku EDUCATIO jednostavno društvo s ograničenom odgovornošću za proizvodnju, trgovinu i usluge</item>
    </derivirana_varijabla>
  </DomainObject.Predmet.OstaliListFormated>
  <DomainObject.Predmet.OstaliListFormatedOIB>
    <izvorni_sadrzaj>
      <item>Županijsko državno odvjetništvo u Varaždinu punomoćnik sudionika u postupku RH MF Porezna uprava - Područni ured sjeverna Hrvatska</item>
      <item>Mirela Pintar, OIB 54857686957 punomoćnik sudionika u postupku EDUCATIO jednostavno društvo s ograničenom odgovornošću za proizvodnju, trgovinu i usluge</item>
    </izvorni_sadrzaj>
    <derivirana_varijabla naziv="DomainObject.Predmet.OstaliListFormatedOIB_1">
      <item>Županijsko državno odvjetništvo u Varaždinu punomoćnik sudionika u postupku RH MF Porezna uprava - Područni ured sjeverna Hrvatska</item>
      <item>Mirela Pintar, OIB 54857686957 punomoćnik sudionika u postupku EDUCATIO jednostavno društvo s ograničenom odgovornošću za proizvodnju, trgovinu i usluge</item>
    </derivirana_varijabla>
  </DomainObject.Predmet.OstaliListFormatedOIB>
  <DomainObject.Predmet.OstaliListFormatedWithAdress>
    <izvorni_sadrzaj>
      <item>Županijsko državno odvjetništvo u Varaždinu punomoćnik sudionika u postupku RH MF Porezna uprava - Područni ured sjeverna Hrvatska</item>
      <item>Mirela Pintar, M. Krleže 1/1, 42000 Varaždin punomoćnik sudionika u postupku EDUCATIO jednostavno društvo s ograničenom odgovornošću za proizvodnju, trgovinu i usluge</item>
    </izvorni_sadrzaj>
    <derivirana_varijabla naziv="DomainObject.Predmet.OstaliListFormatedWithAdress_1">
      <item>Županijsko državno odvjetništvo u Varaždinu punomoćnik sudionika u postupku RH MF Porezna uprava - Područni ured sjeverna Hrvatska</item>
      <item>Mirela Pintar, M. Krleže 1/1, 42000 Varaždin punomoćnik sudionika u postupku EDUCATIO jednostavno društvo s ograničenom odgovornošću za proizvodnju,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MF Porezna uprava - Područni ured sjeverna Hrvatska</item>
      <item>Mirela Pintar, OIB 54857686957, M. Krleže 1/1, 42000 Varaždin punomoćnik sudionika u postupku EDUCATIO jednostavno društvo s ograničenom odgovornošću za proizvodnju, trgovinu i usluge</item>
    </izvorni_sadrzaj>
    <derivirana_varijabla naziv="DomainObject.Predmet.OstaliListFormatedWithAdressOIB_1">
      <item>Županijsko državno odvjetništvo u Varaždinu punomoćnik sudionika u postupku RH MF Porezna uprava - Područni ured sjeverna Hrvatska</item>
      <item>Mirela Pintar, OIB 54857686957, M. Krleže 1/1, 42000 Varaždin punomoćnik sudionika u postupku EDUCATIO jednostavno društvo s ograničenom odgovornošću za proizvodnju, trgovinu i usluge</item>
    </derivirana_varijabla>
  </DomainObject.Predmet.OstaliListFormatedWithAdressOIB>
  <DomainObject.Predmet.OstaliListNazivFormated>
    <izvorni_sadrzaj>
      <item>Županijsko državno odvjetništvo u Varaždinu</item>
      <item>Mirela Pintar</item>
    </izvorni_sadrzaj>
    <derivirana_varijabla naziv="DomainObject.Predmet.OstaliListNazivFormated_1">
      <item>Županijsko državno odvjetništvo u Varaždinu</item>
      <item>Mirela Pintar</item>
    </derivirana_varijabla>
  </DomainObject.Predmet.OstaliListNazivFormated>
  <DomainObject.Predmet.OstaliListNazivFormatedOIB>
    <izvorni_sadrzaj>
      <item>Županijsko državno odvjetništvo u Varaždinu</item>
      <item>Mirela Pintar, OIB 54857686957</item>
    </izvorni_sadrzaj>
    <derivirana_varijabla naziv="DomainObject.Predmet.OstaliListNazivFormatedOIB_1">
      <item>Županijsko državno odvjetništvo u Varaždinu</item>
      <item>Mirela Pintar, OIB 54857686957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St-546/2016-8</izvorni_sadrzaj>
    <derivirana_varijabla naziv="DomainObject.PoslovniBrojDokumenta_1">St-546/2016-8</derivirana_varijabla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EDUCATIO jednostavno društvo s ograničenom odgovornošću za proizvodnju, trgovinu i usluge</izvorni_sadrzaj>
    <derivirana_varijabla naziv="DomainObject.Predmet.ProtustrankaIDrugi_1">EDUCATIO jednostavno društvo s ograničenom odgovornošću za proizvodnju, trgovinu i usluge</derivirana_varijabla>
  </DomainObject.Predmet.ProtustrankaIDrugi>
  <DomainObject.Predmet.StrankaIDrugiAdressOIB>
    <izvorni_sadrzaj>RH MF Porezna uprava - Područni ured sjeverna Hrvatska, OIB 18683136487, Graberje 1, 42000 Varaždin</izvorni_sadrzaj>
    <derivirana_varijabla naziv="DomainObject.Predmet.StrankaIDrugiAdressOIB_1">RH MF Porezna uprava - Područni ured sjeverna Hrvatska, OIB 18683136487, Graberje 1, 42000 Varaždin</derivirana_varijabla>
  </DomainObject.Predmet.StrankaIDrugiAdressOIB>
  <DomainObject.Predmet.ProtustrankaIDrugiAdressOIB>
    <izvorni_sadrzaj>EDUCATIO jednostavno društvo s ograničenom odgovornošću za proizvodnju, trgovinu i usluge, OIB 63015649590, Ulica Miroslava Krleže 1/1, 42000 Varaždin</izvorni_sadrzaj>
    <derivirana_varijabla naziv="DomainObject.Predmet.ProtustrankaIDrugiAdressOIB_1">EDUCATIO jednostavno društvo s ograničenom odgovornošću za proizvodnju, trgovinu i usluge, OIB 63015649590, Ulica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EDUCATIO jednostavno društvo s ograničenom odgovornošću za proizvodnju, trgovinu i usluge</item>
      <item>Županijsko državno odvjetništvo u Varaždinu</item>
      <item>RH MF Porezna uprava - Područni ured sjeverna Hrvatska</item>
      <item>Mirela Pintar</item>
    </izvorni_sadrzaj>
    <derivirana_varijabla naziv="DomainObject.Predmet.SudioniciListNaziv_1">
      <item>EDUCATIO jednostavno društvo s ograničenom odgovornošću za proizvodnju, trgovinu i usluge</item>
      <item>Županijsko državno odvjetništvo u Varaždinu</item>
      <item>RH MF Porezna uprava - Područni ured sjeverna Hrvatska</item>
      <item>Mirela Pintar</item>
    </derivirana_varijabla>
  </DomainObject.Predmet.SudioniciListNaziv>
  <DomainObject.Predmet.SudioniciListAdressOIB>
    <izvorni_sadrzaj>
      <item>EDUCATIO jednostavno društvo s ograničenom odgovornošću za proizvodnju, trgovinu i usluge, OIB 63015649590, Ulica Miroslava Krleže 1/1,42000 Varaždin</item>
      <item>Županijsko državno odvjetništvo u Varaždinu</item>
      <item>RH MF Porezna uprava - Područni ured sjeverna Hrvatska, OIB 18683136487, Graberje 1,42000 Varaždin</item>
      <item>Mirela Pintar, OIB 54857686957, M. Krleže 1/1,42000 Varaždin</item>
    </izvorni_sadrzaj>
    <derivirana_varijabla naziv="DomainObject.Predmet.SudioniciListAdressOIB_1">
      <item>EDUCATIO jednostavno društvo s ograničenom odgovornošću za proizvodnju, trgovinu i usluge, OIB 63015649590, Ulica Miroslava Krleže 1/1,42000 Varaždin</item>
      <item>Županijsko državno odvjetništvo u Varaždinu</item>
      <item>RH MF Porezna uprava - Područni ured sjeverna Hrvatska, OIB 18683136487, Graberje 1,42000 Varaždin</item>
      <item>Mirela Pintar, OIB 54857686957, M. Krleže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8D1C7-0699-49CF-9B6B-25409E692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1012</properties:Characters>
  <properties:Lines>53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2016-06-14T08:57:00Z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