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ed8b" w14:paraId="96bed8b" w:rsidRDefault="00281502" w:rsidP="0085688A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2343" w:rsidR="0085688A" w:rsidRPr="002A37B5">
        <w:trPr>
          <w:gridAfter w:val="1"/>
          <w:wAfter w:type="dxa" w:w="284"/>
        </w:trPr>
        <w:tc>
          <w:tcPr>
            <w:tcW w:type="dxa" w:w="2943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2343" w:rsidR="0085688A" w:rsidRPr="002A37B5">
        <w:tc>
          <w:tcPr>
            <w:tcW w:type="dxa" w:w="3227"/>
            <w:gridSpan w:val="2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511649" w:rsidR="00511649"/>
    <w:p w:rsidRDefault="0085688A" w:rsidR="0085688A" w:rsidRPr="002F070A"/>
    <w:p w:rsidRDefault="00FF3392" w:rsidP="00FF3392" w:rsidR="00FF3392" w:rsidRPr="0085688A">
      <w:pPr>
        <w:jc w:val="center"/>
      </w:pPr>
      <w:r w:rsidRPr="0085688A">
        <w:t>R E P U B L I K A   H R V A T S K A</w:t>
      </w:r>
    </w:p>
    <w:p w:rsidRDefault="00281502" w:rsidR="00281502" w:rsidRPr="0085688A"/>
    <w:p w:rsidRDefault="00E44291" w:rsidP="00E44291" w:rsidR="00281502" w:rsidRPr="0085688A">
      <w:pPr>
        <w:jc w:val="center"/>
      </w:pPr>
      <w:r w:rsidRPr="0085688A">
        <w:t xml:space="preserve"> Z A  K LJ U Č A K </w:t>
      </w:r>
    </w:p>
    <w:p w:rsidRDefault="00281502" w:rsidR="00DA6398" w:rsidRPr="00EC361A">
      <w:r w:rsidRPr="00EC361A">
        <w:tab/>
      </w:r>
    </w:p>
    <w:p w:rsidRDefault="00CA7947" w:rsidP="00754D5E" w:rsidR="00E95115" w:rsidRPr="00EC361A">
      <w:pPr>
        <w:jc w:val="both"/>
      </w:pPr>
      <w:r w:rsidRPr="00EC361A">
        <w:t xml:space="preserve">        </w:t>
      </w:r>
      <w:r w:rsidR="006158E1">
        <w:tab/>
      </w:r>
      <w:r w:rsidR="00DA6398">
        <w:t>Trgovački sud u Zadru, po sutkinji Ana Markač, u stečajnom postupku nad stečajnim dužnikom</w:t>
      </w:r>
      <w:r w:rsidR="003334A1" w:rsidRPr="003334A1">
        <w:t xml:space="preserve"> </w:t>
      </w:r>
      <w:r w:rsidR="00E95115">
        <w:t xml:space="preserve"> </w:t>
      </w:r>
      <w:r w:rsidR="003F55A5" w:rsidRPr="009908F3">
        <w:t xml:space="preserve">SIMPLE j.d.o.o. u stečaju, Pakoštane, </w:t>
      </w:r>
      <w:r w:rsidR="003F55A5">
        <w:t xml:space="preserve">Obala kralja Petra Krešimira IV 50, </w:t>
      </w:r>
      <w:r w:rsidR="003F55A5" w:rsidRPr="009908F3">
        <w:t>OIB: 60165326859</w:t>
      </w:r>
      <w:r w:rsidR="003F55A5">
        <w:t xml:space="preserve">, </w:t>
      </w:r>
      <w:r w:rsidR="003334A1" w:rsidRPr="007B2D36">
        <w:t xml:space="preserve">kojeg zastupa stečajna upraviteljica </w:t>
      </w:r>
      <w:r w:rsidR="00E95115">
        <w:t xml:space="preserve">Ivanka Bosotina </w:t>
      </w:r>
      <w:r w:rsidR="003334A1" w:rsidRPr="007B2D36">
        <w:t xml:space="preserve"> iz Zadra,</w:t>
      </w:r>
      <w:r w:rsidR="006158E1">
        <w:t xml:space="preserve"> </w:t>
      </w:r>
      <w:r w:rsidR="00E95115">
        <w:t xml:space="preserve">4. </w:t>
      </w:r>
      <w:r w:rsidR="003E7213">
        <w:t xml:space="preserve">listopada </w:t>
      </w:r>
      <w:r w:rsidR="0085688A">
        <w:t>2018.</w:t>
      </w:r>
      <w:r w:rsidR="003F55A5">
        <w:t>,</w:t>
      </w:r>
    </w:p>
    <w:p w:rsidRDefault="00E44291" w:rsidP="00281502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483F5B" w:rsidP="00483F5B" w:rsidR="003334A1">
      <w:pPr>
        <w:jc w:val="both"/>
      </w:pPr>
      <w:r>
        <w:t>I.</w:t>
      </w:r>
      <w:r>
        <w:tab/>
      </w:r>
      <w:r w:rsidR="003C5261" w:rsidRPr="00EC361A">
        <w:t>Nalaže se</w:t>
      </w:r>
      <w:r w:rsidR="0062560D">
        <w:t xml:space="preserve"> </w:t>
      </w:r>
      <w:r>
        <w:t>s</w:t>
      </w:r>
      <w:r w:rsidR="003C5261" w:rsidRPr="00EC361A">
        <w:t>tečajno</w:t>
      </w:r>
      <w:r w:rsidR="00DA6398">
        <w:t>j upraviteljici</w:t>
      </w:r>
      <w:r w:rsidR="003C5261" w:rsidRPr="00EC361A">
        <w:t xml:space="preserve"> </w:t>
      </w:r>
      <w:r w:rsidR="00E95115">
        <w:t>Ivanki Bosotina</w:t>
      </w:r>
      <w:r w:rsidR="003334A1">
        <w:t xml:space="preserve"> </w:t>
      </w:r>
      <w:r w:rsidR="003C5261" w:rsidRPr="00EC361A">
        <w:t xml:space="preserve">da </w:t>
      </w:r>
      <w:r w:rsidR="003D0EAA">
        <w:t>sukladno odredbi čl. 89. st. 2. Stečajnog zakona (Narodne novine broj 71/15</w:t>
      </w:r>
      <w:r w:rsidR="0085688A">
        <w:t xml:space="preserve"> i 104/17</w:t>
      </w:r>
      <w:r w:rsidR="003D0EAA">
        <w:t xml:space="preserve">) </w:t>
      </w:r>
      <w:r w:rsidR="00E95115">
        <w:t>da u roku 8</w:t>
      </w:r>
      <w:r w:rsidR="0085688A">
        <w:t xml:space="preserve"> (</w:t>
      </w:r>
      <w:r w:rsidR="00E95115">
        <w:t>osam</w:t>
      </w:r>
      <w:r w:rsidR="0085688A">
        <w:t xml:space="preserve">) dana od dana </w:t>
      </w:r>
      <w:r w:rsidR="00754D5E">
        <w:t xml:space="preserve">primitka prijepisa ovog zaključka, </w:t>
      </w:r>
      <w:r w:rsidR="003C5261" w:rsidRPr="00EC361A">
        <w:t xml:space="preserve">podnese pisano izviješće </w:t>
      </w:r>
      <w:r>
        <w:t xml:space="preserve">o tijeku stečajnog postupka i stanju stečajne mase nad </w:t>
      </w:r>
      <w:r w:rsidR="0062560D">
        <w:t xml:space="preserve">stečajnim dužnikom </w:t>
      </w:r>
      <w:r w:rsidR="003F55A5" w:rsidRPr="009908F3">
        <w:t xml:space="preserve">SIMPLE j.d.o.o. u stečaju, Pakoštane, </w:t>
      </w:r>
      <w:r w:rsidR="003F55A5">
        <w:t xml:space="preserve">Obala kralja Petra Krešimira IV 50, </w:t>
      </w:r>
      <w:r w:rsidR="003F55A5" w:rsidRPr="009908F3">
        <w:t>OIB: 60165326859</w:t>
      </w:r>
      <w:r w:rsidR="003F55A5">
        <w:t>.</w:t>
      </w:r>
    </w:p>
    <w:p w:rsidRDefault="003E7213" w:rsidP="00483F5B" w:rsidR="003E7213">
      <w:pPr>
        <w:jc w:val="both"/>
      </w:pPr>
    </w:p>
    <w:p w:rsidRDefault="00483F5B" w:rsidP="00483F5B" w:rsidR="0062560D" w:rsidRPr="00FB4684">
      <w:pPr>
        <w:jc w:val="both"/>
      </w:pPr>
      <w:r>
        <w:t>II.</w:t>
      </w:r>
      <w:r>
        <w:tab/>
      </w:r>
      <w:r w:rsidR="00DA6398">
        <w:t>Ukoliko stečajna</w:t>
      </w:r>
      <w:r w:rsidR="0062560D">
        <w:t xml:space="preserve"> upravitelj</w:t>
      </w:r>
      <w:r w:rsidR="00DA6398">
        <w:t>ica</w:t>
      </w:r>
      <w:r w:rsidR="0062560D">
        <w:t xml:space="preserve"> ne postupi po nalogu i</w:t>
      </w:r>
      <w:r w:rsidR="00DA6398">
        <w:t>z točke I. ovog zaključka istoj</w:t>
      </w:r>
      <w:r w:rsidR="0062560D">
        <w:t xml:space="preserve"> će biti izrečena novčana kazna u iznosu od 2.000,00 kuna.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E95115">
        <w:t xml:space="preserve">4. </w:t>
      </w:r>
      <w:r w:rsidR="003E7213">
        <w:t xml:space="preserve">listopada </w:t>
      </w:r>
      <w:r w:rsidR="00EA43C7">
        <w:t>201</w:t>
      </w:r>
      <w:r w:rsidR="0085688A">
        <w:t>8</w:t>
      </w:r>
      <w:r w:rsidRPr="00EC361A">
        <w:t>.</w:t>
      </w:r>
    </w:p>
    <w:p w:rsidRDefault="0085688A" w:rsidP="0085688A" w:rsidR="0085688A"/>
    <w:p w:rsidRDefault="007422D6" w:rsidP="007422D6" w:rsidR="007422D6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7422D6" w:rsidP="007422D6" w:rsidR="007422D6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5688A" w:rsidP="0085688A" w:rsidR="0085688A"/>
    <w:p w:rsidRDefault="0085688A" w:rsidP="0085688A" w:rsidR="0085688A">
      <w:pPr>
        <w:rPr>
          <w:szCs w:val="22"/>
        </w:rPr>
      </w:pPr>
    </w:p>
    <w:p w:rsidRDefault="00FB2F80" w:rsidP="0085688A" w:rsidR="0085688A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 w:rsidRPr="00EC361A"/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85688A">
      <w:t>oslovni broj: 2 St-</w:t>
    </w:r>
    <w:r w:rsidR="00C777F7">
      <w:t>94/2017-64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260E0C"/>
    <w:rsid w:val="00281502"/>
    <w:rsid w:val="002A7187"/>
    <w:rsid w:val="002D0398"/>
    <w:rsid w:val="002F070A"/>
    <w:rsid w:val="003334A1"/>
    <w:rsid w:val="00360918"/>
    <w:rsid w:val="003831F3"/>
    <w:rsid w:val="003C5261"/>
    <w:rsid w:val="003D0EAA"/>
    <w:rsid w:val="003D2C10"/>
    <w:rsid w:val="003D6C9A"/>
    <w:rsid w:val="003E7213"/>
    <w:rsid w:val="003F55A5"/>
    <w:rsid w:val="004632E8"/>
    <w:rsid w:val="00483F5B"/>
    <w:rsid w:val="004D05A0"/>
    <w:rsid w:val="00511649"/>
    <w:rsid w:val="00527C13"/>
    <w:rsid w:val="00583EB8"/>
    <w:rsid w:val="00607AF8"/>
    <w:rsid w:val="006158E1"/>
    <w:rsid w:val="0062560D"/>
    <w:rsid w:val="006A39D3"/>
    <w:rsid w:val="007422D6"/>
    <w:rsid w:val="00754D5E"/>
    <w:rsid w:val="00771CDD"/>
    <w:rsid w:val="007B63C5"/>
    <w:rsid w:val="007D5136"/>
    <w:rsid w:val="008433CE"/>
    <w:rsid w:val="0085688A"/>
    <w:rsid w:val="008D4AC4"/>
    <w:rsid w:val="00927E84"/>
    <w:rsid w:val="00974B89"/>
    <w:rsid w:val="00A241EB"/>
    <w:rsid w:val="00A723FC"/>
    <w:rsid w:val="00AC6D10"/>
    <w:rsid w:val="00B355AE"/>
    <w:rsid w:val="00C543F0"/>
    <w:rsid w:val="00C60D85"/>
    <w:rsid w:val="00C6383B"/>
    <w:rsid w:val="00C777F7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95115"/>
    <w:rsid w:val="00EA43C7"/>
    <w:rsid w:val="00EA61FC"/>
    <w:rsid w:val="00EC361A"/>
    <w:rsid w:val="00EF3728"/>
    <w:rsid w:val="00EF6422"/>
    <w:rsid w:val="00F824FD"/>
    <w:rsid w:val="00FB2F80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2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2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2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2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2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2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2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2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2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2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80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SIMPLE jednostavno društvo s ograničenom odgovornošću za usluge</izvorni_sadrzaj>
    <derivirana_varijabla naziv="DomainObject.Predmet.ProtustrankaFormated_1">  SIMPLE jednostavno društvo s ograničenom odgovornošću za usluge</derivirana_varijabla>
  </DomainObject.Predmet.ProtustrankaFormated>
  <DomainObject.Predmet.ProtustrankaFormatedOIB>
    <izvorni_sadrzaj>  SIMPLE jednostavno društvo s ograničenom odgovornošću za usluge, OIB 60165326859</izvorni_sadrzaj>
    <derivirana_varijabla naziv="DomainObject.Predmet.ProtustrankaFormatedOIB_1">  SIMPLE jednostavno društvo s ograničenom odgovornošću za usluge, OIB 60165326859</derivirana_varijabla>
  </DomainObject.Predmet.ProtustrankaFormatedOIB>
  <DomainObject.Predmet.ProtustrankaFormatedWithAdress>
    <izvorni_sadrzaj> SIMPLE jednostavno društvo s ograničenom odgovornošću za usluge, Obala kralja Petra Krešimira IV. 50, 23210 Pakoštane</izvorni_sadrzaj>
    <derivirana_varijabla naziv="DomainObject.Predmet.ProtustrankaFormatedWithAdress_1"> SIMPLE jednostavno društvo s ograničenom odgovornošću za usluge, Obala kralja Petra Krešimira IV. 50, 23210 Pakoštane</derivirana_varijabla>
  </DomainObject.Predmet.ProtustrankaFormatedWithAdress>
  <DomainObject.Predmet.ProtustrankaFormatedWithAdressOIB>
    <izvorni_sadrzaj> SIMPLE jednostavno društvo s ograničenom odgovornošću za usluge, OIB 60165326859, Obala kralja Petra Krešimira IV. 50, 23210 Pakoštane</izvorni_sadrzaj>
    <derivirana_varijabla naziv="DomainObject.Predmet.ProtustrankaFormatedWithAdressOIB_1"> SIMPLE jednostavno društvo s ograničenom odgovornošću za usluge, OIB 60165326859, Obala kralja Petra Krešimira IV. 50, 23210 Pakoštane</derivirana_varijabla>
  </DomainObject.Predmet.ProtustrankaFormatedWithAdressOIB>
  <DomainObject.Predmet.ProtustrankaWithAdress>
    <izvorni_sadrzaj>SIMPLE jednostavno društvo s ograničenom odgovornošću za usluge Obala kralja Petra Krešimira IV. 50, 23210 Pakoštane</izvorni_sadrzaj>
    <derivirana_varijabla naziv="DomainObject.Predmet.ProtustrankaWithAdress_1">SIMPLE jednostavno društvo s ograničenom odgovornošću za usluge Obala kralja Petra Krešimira IV. 50, 23210 Pakoštane</derivirana_varijabla>
  </DomainObject.Predmet.ProtustrankaWithAdress>
  <DomainObject.Predmet.ProtustrankaWithAdressOIB>
    <izvorni_sadrzaj>SIMPLE jednostavno društvo s ograničenom odgovornošću za usluge, OIB 60165326859, Obala kralja Petra Krešimira IV. 50, 23210 Pakoštane</izvorni_sadrzaj>
    <derivirana_varijabla naziv="DomainObject.Predmet.ProtustrankaWithAdressOIB_1">SIMPLE jednostavno društvo s ograničenom odgovornošću za usluge, OIB 60165326859, Obala kralja Petra Krešimira IV. 50, 23210 Pakoštane</derivirana_varijabla>
  </DomainObject.Predmet.ProtustrankaWithAdressOIB>
  <DomainObject.Predmet.ProtustrankaNazivFormated>
    <izvorni_sadrzaj>SIMPLE jednostavno društvo s ograničenom odgovornošću za usluge</izvorni_sadrzaj>
    <derivirana_varijabla naziv="DomainObject.Predmet.ProtustrankaNazivFormated_1">SIMPLE jednostavno društvo s ograničenom odgovornošću za usluge</derivirana_varijabla>
  </DomainObject.Predmet.ProtustrankaNazivFormated>
  <DomainObject.Predmet.ProtustrankaNazivFormatedOIB>
    <izvorni_sadrzaj>SIMPLE jednostavno društvo s ograničenom odgovornošću za usluge, OIB 60165326859</izvorni_sadrzaj>
    <derivirana_varijabla naziv="DomainObject.Predmet.ProtustrankaNazivFormatedOIB_1">SIMPLE jednostavno društvo s ograničenom odgovornošću za usluge, OIB 60165326859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SIMPLE jednostavno društvo s ograničenom odgovornošću za usluge</item>
    </izvorni_sadrzaj>
    <derivirana_varijabla naziv="DomainObject.Predmet.ProtuStrankaListFormated_1">
      <item>SIMPLE jednostavno društvo s ograničenom odgovornošću za usluge</item>
    </derivirana_varijabla>
  </DomainObject.Predmet.ProtuStrankaListFormated>
  <DomainObject.Predmet.ProtuStrankaListFormatedOIB>
    <izvorni_sadrzaj>
      <item>SIMPLE jednostavno društvo s ograničenom odgovornošću za usluge, OIB 60165326859</item>
    </izvorni_sadrzaj>
    <derivirana_varijabla naziv="DomainObject.Predmet.ProtuStrankaListFormatedOIB_1">
      <item>SIMPLE jednostavno društvo s ograničenom odgovornošću za usluge, OIB 60165326859</item>
    </derivirana_varijabla>
  </DomainObject.Predmet.ProtuStrankaListFormatedOIB>
  <DomainObject.Predmet.ProtuStrankaListFormatedWithAdress>
    <izvorni_sadrzaj>
      <item>SIMPLE jednostavno društvo s ograničenom odgovornošću za usluge, Obala kralja Petra Krešimira IV. 50, 23210 Pakoštane</item>
    </izvorni_sadrzaj>
    <derivirana_varijabla naziv="DomainObject.Predmet.ProtuStrankaListFormatedWithAdress_1">
      <item>SIMPLE jednostavno društvo s ograničenom odgovornošću za usluge, Obala kralja Petra Krešimira IV. 50, 23210 Pakoštane</item>
    </derivirana_varijabla>
  </DomainObject.Predmet.ProtuStrankaListFormatedWithAdress>
  <DomainObject.Predmet.ProtuStrankaListFormatedWithAdressOIB>
    <izvorni_sadrzaj>
      <item>SIMPLE jednostavno društvo s ograničenom odgovornošću za usluge, OIB 60165326859, Obala kralja Petra Krešimira IV. 50, 23210 Pakoštane</item>
    </izvorni_sadrzaj>
    <derivirana_varijabla naziv="DomainObject.Predmet.ProtuStrankaListFormatedWithAdressOIB_1">
      <item>SIMPLE jednostavno društvo s ograničenom odgovornošću za usluge, OIB 60165326859, Obala kralja Petra Krešimira IV. 50, 23210 Pakoštane</item>
    </derivirana_varijabla>
  </DomainObject.Predmet.ProtuStrankaListFormatedWithAdressOIB>
  <DomainObject.Predmet.ProtuStrankaListNazivFormated>
    <izvorni_sadrzaj>
      <item>SIMPLE jednostavno društvo s ograničenom odgovornošću za usluge</item>
    </izvorni_sadrzaj>
    <derivirana_varijabla naziv="DomainObject.Predmet.ProtuStrankaListNazivFormated_1">
      <item>SIMPLE jednostavno društvo s ograničenom odgovornošću za usluge</item>
    </derivirana_varijabla>
  </DomainObject.Predmet.ProtuStrankaListNazivFormated>
  <DomainObject.Predmet.ProtuStrankaListNazivFormatedOIB>
    <izvorni_sadrzaj>
      <item>SIMPLE jednostavno društvo s ograničenom odgovornošću za usluge, OIB 60165326859</item>
    </izvorni_sadrzaj>
    <derivirana_varijabla naziv="DomainObject.Predmet.ProtuStrankaListNazivFormatedOIB_1">
      <item>SIMPLE jednostavno društvo s ograničenom odgovornošću za usluge, OIB 60165326859</item>
    </derivirana_varijabla>
  </DomainObject.Predmet.ProtuStrankaListNazivFormatedOIB>
  <DomainObject.Predmet.OstaliListFormated>
    <izvorni_sadrzaj>
      <item>HAMAG-BICRO</item>
    </izvorni_sadrzaj>
    <derivirana_varijabla naziv="DomainObject.Predmet.OstaliListFormated_1">
      <item>HAMAG-BICRO</item>
    </derivirana_varijabla>
  </DomainObject.Predmet.OstaliListFormated>
  <DomainObject.Predmet.OstaliListFormatedOIB>
    <izvorni_sadrzaj>
      <item>HAMAG-BICRO, OIB 25609559342</item>
    </izvorni_sadrzaj>
    <derivirana_varijabla naziv="DomainObject.Predmet.OstaliListFormatedOIB_1">
      <item>HAMAG-BICRO, OIB 25609559342</item>
    </derivirana_varijabla>
  </DomainObject.Predmet.OstaliListFormatedOIB>
  <DomainObject.Predmet.OstaliListFormatedWithAdress>
    <izvorni_sadrzaj>
      <item>HAMAG-BICRO</item>
    </izvorni_sadrzaj>
    <derivirana_varijabla naziv="DomainObject.Predmet.OstaliListFormatedWithAdress_1">
      <item>HAMAG-BICRO</item>
    </derivirana_varijabla>
  </DomainObject.Predmet.OstaliListFormatedWithAdress>
  <DomainObject.Predmet.OstaliListFormatedWithAdressOIB>
    <izvorni_sadrzaj>
      <item>HAMAG-BICRO, OIB 25609559342</item>
    </izvorni_sadrzaj>
    <derivirana_varijabla naziv="DomainObject.Predmet.OstaliListFormatedWithAdressOIB_1">
      <item>HAMAG-BICRO, OIB 25609559342</item>
    </derivirana_varijabla>
  </DomainObject.Predmet.OstaliListFormatedWithAdressOIB>
  <DomainObject.Predmet.OstaliListNazivFormated>
    <izvorni_sadrzaj>
      <item>HAMAG-BICRO</item>
    </izvorni_sadrzaj>
    <derivirana_varijabla naziv="DomainObject.Predmet.OstaliListNazivFormated_1">
      <item>HAMAG-BICRO</item>
    </derivirana_varijabla>
  </DomainObject.Predmet.OstaliListNazivFormated>
  <DomainObject.Predmet.OstaliListNazivFormatedOIB>
    <izvorni_sadrzaj>
      <item>HAMAG-BICRO, OIB 25609559342</item>
    </izvorni_sadrzaj>
    <derivirana_varijabla naziv="DomainObject.Predmet.OstaliListNazivFormatedOIB_1">
      <item>HAMAG-BICRO, OIB 25609559342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SIMPLE jednostavno društvo s ograničenom odgovornošću za usluge</izvorni_sadrzaj>
    <derivirana_varijabla naziv="DomainObject.Predmet.ProtustrankaIDrugi_1">SIMPLE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SIMPLE jednostavno društvo s ograničenom odgovornošću za usluge, OIB 60165326859, Obala kralja Petra Krešimira IV. 50, 23210 Pakoštane</izvorni_sadrzaj>
    <derivirana_varijabla naziv="DomainObject.Predmet.ProtustrankaIDrugiAdressOIB_1">SIMPLE jednostavno društvo s ograničenom odgovornošću za usluge, OIB 60165326859, Obala kralja Petra Krešimira IV. 50,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SIMPLE jednostavno društvo s ograničenom odgovornošću za usluge</item>
      <item>HAMAG-BICRO</item>
    </izvorni_sadrzaj>
    <derivirana_varijabla naziv="DomainObject.Predmet.SudioniciListNaziv_1">
      <item>FINA</item>
      <item>SIMPLE jednostavno društvo s ograničenom odgovornošću za usluge</item>
      <item>HAMAG-BICRO</item>
    </derivirana_varijabla>
  </DomainObject.Predmet.SudioniciListNaziv>
  <DomainObject.Predmet.SudioniciListAdressOIB>
    <izvorni_sadrzaj>
      <item>FINA, OIB 85821130368</item>
      <item>SIMPLE jednostavno društvo s ograničenom odgovornošću za usluge, OIB 60165326859, Obala kralja Petra Krešimira IV. 50,23210 Pakoštane</item>
      <item>HAMAG-BICRO, OIB 25609559342</item>
    </izvorni_sadrzaj>
    <derivirana_varijabla naziv="DomainObject.Predmet.SudioniciListAdressOIB_1">
      <item>FINA, OIB 85821130368</item>
      <item>SIMPLE jednostavno društvo s ograničenom odgovornošću za usluge, OIB 60165326859, Obala kralja Petra Krešimira IV. 50,23210 Pakoštane</item>
      <item>HAMAG-BICRO, OIB 25609559342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60165326859</item>
      <item>, OIB 25609559342</item>
    </izvorni_sadrzaj>
    <derivirana_varijabla naziv="DomainObject.Predmet.SudioniciListNazivOIB_1">
      <item>, OIB 85821130368</item>
      <item>, OIB 60165326859</item>
      <item>, OIB 25609559342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EBDB8-06EF-4E32-8F71-FAA839233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968</properties:Characters>
  <properties:Lines>38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2018-10-04T05:23:00Z</dcterms:created>
  <dc:creator>Administrator</dc:creator>
  <cp:lastModifiedBy>Merlina Klišmanić</cp:lastModifiedBy>
  <cp:lastPrinted>2018-10-04T05:27:00Z</cp:lastPrinted>
  <dcterms:modified xmlns:xsi="http://www.w3.org/2001/XMLSchema-instance" xsi:type="dcterms:W3CDTF">2018-10-04T11:42:00Z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(St-94-17 Ivanka Bosotina + prijetnja -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