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7ba5" w14:paraId="7c47ba5" w:rsidRDefault="00AB4602" w:rsidP="0058457F" w:rsidR="0058457F" w:rsidRPr="0058457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457F" w:rsidRPr="0058457F">
        <w:rPr>
          <w:rFonts w:cs="Times New Roman"/>
          <w:b/>
        </w:rPr>
        <w:t xml:space="preserve">      </w:t>
      </w:r>
      <w:r w:rsidR="0058457F" w:rsidRPr="0058457F">
        <w:rPr>
          <w:rFonts w:cs="Times New Roman"/>
        </w:rPr>
        <w:t>REPUBLIKA HRVATSKA</w:t>
      </w:r>
    </w:p>
    <w:p w:rsidRDefault="0058457F" w:rsidP="0058457F" w:rsidR="0058457F" w:rsidRPr="0058457F">
      <w:pPr>
        <w:spacing w:after="0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 xml:space="preserve"> TRGOVAČKI SUD U ZAGREBU</w:t>
      </w:r>
    </w:p>
    <w:p w:rsidRDefault="0058457F" w:rsidP="0058457F" w:rsidR="0058457F" w:rsidRPr="0058457F">
      <w:pPr>
        <w:spacing w:after="0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 xml:space="preserve">           Stalna služba u Karlovcu </w:t>
      </w:r>
    </w:p>
    <w:p w:rsidRDefault="0058457F" w:rsidP="0058457F" w:rsidR="0058457F" w:rsidRPr="0058457F">
      <w:pPr>
        <w:spacing w:after="0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58457F" w:rsidP="0058457F" w:rsidR="0058457F" w:rsidRPr="0058457F">
      <w:pPr>
        <w:spacing w:after="0"/>
        <w:rPr>
          <w:rFonts w:cs="Times New Roman" w:eastAsia="Times New Roman"/>
          <w:lang w:eastAsia="hr-HR"/>
        </w:rPr>
      </w:pPr>
    </w:p>
    <w:p w:rsidRDefault="0058457F" w:rsidP="0058457F" w:rsidR="0058457F" w:rsidRPr="0058457F">
      <w:pPr>
        <w:spacing w:after="0"/>
        <w:rPr>
          <w:rFonts w:cs="Times New Roman" w:eastAsia="Times New Roman"/>
          <w:lang w:eastAsia="hr-HR"/>
        </w:rPr>
      </w:pPr>
    </w:p>
    <w:p w:rsidRDefault="0058457F" w:rsidP="0058457F" w:rsidR="0058457F" w:rsidRPr="0058457F">
      <w:pPr>
        <w:spacing w:after="0"/>
        <w:jc w:val="center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>R E P U B L I K A   H R V A T S K A</w:t>
      </w:r>
    </w:p>
    <w:p w:rsidRDefault="0058457F" w:rsidP="0058457F" w:rsidR="0058457F" w:rsidRPr="0058457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8457F" w:rsidP="0058457F" w:rsidR="0058457F" w:rsidRPr="0058457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>R J E Š E N J E</w:t>
      </w:r>
    </w:p>
    <w:p w:rsidRDefault="0058457F" w:rsidP="0058457F" w:rsidR="0058457F" w:rsidRPr="0058457F">
      <w:pPr>
        <w:spacing w:after="0"/>
        <w:rPr>
          <w:rFonts w:cs="Times New Roman" w:eastAsia="Times New Roman"/>
          <w:lang w:eastAsia="hr-HR"/>
        </w:rPr>
      </w:pPr>
    </w:p>
    <w:p w:rsidRDefault="0058457F" w:rsidP="0058457F" w:rsidR="0058457F" w:rsidRPr="0058457F">
      <w:pPr>
        <w:spacing w:after="0"/>
        <w:jc w:val="both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SPAINTEX d.o.o. u stečaju, Zagreb,  Pustoselina 5, OIB: 25940623737, 10. listopada 2018. </w:t>
      </w:r>
    </w:p>
    <w:p w:rsidRDefault="0058457F" w:rsidP="0058457F" w:rsidR="0058457F" w:rsidRPr="0058457F">
      <w:pPr>
        <w:spacing w:after="0"/>
        <w:rPr>
          <w:rFonts w:cs="Times New Roman" w:eastAsia="Times New Roman"/>
          <w:lang w:eastAsia="hr-HR"/>
        </w:rPr>
      </w:pPr>
    </w:p>
    <w:p w:rsidRDefault="0058457F" w:rsidP="0058457F" w:rsidR="0058457F" w:rsidRPr="0058457F">
      <w:pPr>
        <w:spacing w:after="0"/>
        <w:jc w:val="center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>r i j e š i o   j e</w:t>
      </w:r>
    </w:p>
    <w:p w:rsidRDefault="0058457F" w:rsidP="0058457F" w:rsidR="0058457F" w:rsidRPr="0058457F">
      <w:pPr>
        <w:spacing w:after="0"/>
        <w:rPr>
          <w:rFonts w:cs="Times New Roman" w:eastAsia="Times New Roman"/>
          <w:lang w:eastAsia="hr-HR"/>
        </w:rPr>
      </w:pPr>
    </w:p>
    <w:p w:rsidRDefault="0058457F" w:rsidP="0058457F" w:rsidR="0058457F" w:rsidRPr="0058457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>Stečajnom upravitelju Goranu Brozoviću, Zagreb, Pavlenski put 5, OIB: 39833571469, određuje se nagrada za rad stečajnog upravitelja u iznosu od 7.431,39 kn bruto.</w:t>
      </w:r>
    </w:p>
    <w:p w:rsidRDefault="0058457F" w:rsidP="0058457F" w:rsidR="0058457F" w:rsidRPr="0058457F">
      <w:pPr>
        <w:spacing w:after="0"/>
        <w:ind w:left="708"/>
        <w:rPr>
          <w:rFonts w:cs="Times New Roman" w:eastAsia="Times New Roman"/>
          <w:lang w:eastAsia="hr-HR"/>
        </w:rPr>
      </w:pPr>
    </w:p>
    <w:p w:rsidRDefault="0058457F" w:rsidP="0058457F" w:rsidR="0058457F" w:rsidRPr="0058457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58457F" w:rsidP="0058457F" w:rsidR="0058457F" w:rsidRPr="0058457F">
      <w:pPr>
        <w:spacing w:after="0"/>
        <w:rPr>
          <w:rFonts w:cs="Times New Roman" w:eastAsia="Times New Roman"/>
          <w:lang w:eastAsia="hr-HR"/>
        </w:rPr>
      </w:pPr>
    </w:p>
    <w:p w:rsidRDefault="0058457F" w:rsidP="0058457F" w:rsidR="0058457F" w:rsidRPr="0058457F">
      <w:pPr>
        <w:spacing w:after="0"/>
        <w:jc w:val="center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>Obrazloženje</w:t>
      </w:r>
    </w:p>
    <w:p w:rsidRDefault="0058457F" w:rsidP="0058457F" w:rsidR="0058457F" w:rsidRPr="0058457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8457F" w:rsidP="0058457F" w:rsidR="0058457F" w:rsidRPr="005845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>Rješenjem ovog suda posl. broj St-6799/16 od 18. travnja 2017 otvoren je stečajni postupak nad dužnikom SPAINTEX d.o.o. u stečaju, Zagreb,  Pustoselina 5, OIB: 25940623737, i imenovan stečajnim upraviteljem Goran Brozović, Zagreb, Pavlenski put 5, OIB: 39833571469.</w:t>
      </w:r>
    </w:p>
    <w:p w:rsidRDefault="0058457F" w:rsidP="0058457F" w:rsidR="0058457F" w:rsidRPr="005845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457F" w:rsidP="0058457F" w:rsidR="0058457F" w:rsidRPr="005845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>Stečajni upravitelj je podneskom od 6. lipnja 2018. predložio da mu sud odredi nagradu u iznosu od 7.431,39 kn sukladno Uredbi o kriterijima i načinu obračuna i plaćanja nagrade stečajnim upraviteljima (Narodne novine broj 105/15, dalje:Uredba) s obzirom da je unovčena sva imovina stečajnog dužnika za iznos od 46.446,17 kn.</w:t>
      </w:r>
    </w:p>
    <w:p w:rsidRDefault="0058457F" w:rsidP="0058457F" w:rsidR="0058457F" w:rsidRPr="005845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457F" w:rsidP="0058457F" w:rsidR="0058457F" w:rsidRPr="005845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 xml:space="preserve">Nagrada stečajnom upravitelju izračunata je u skladu s čl. 7. st. 1. i čl. 16. Uredbe, a po osnovi vrijednosti unovčene stečajne mase od 46.446,17 kn. </w:t>
      </w:r>
    </w:p>
    <w:p w:rsidRDefault="0058457F" w:rsidP="0058457F" w:rsidR="0058457F" w:rsidRPr="005845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457F" w:rsidP="0058457F" w:rsidR="0058457F" w:rsidRPr="005845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>Slijedom navedenog, a temeljem čl. 94. st. 1. i 2. Stečajnog zakona  (Narodne novine broj 71/15, 104/17, dalje:SZ) riješeno je kao u točki 1. izreke, dok je temeljem čl. 94. st. 4. SZ-a odlučeno kao u točki 2.izreke rješenja.</w:t>
      </w:r>
    </w:p>
    <w:p w:rsidRDefault="0058457F" w:rsidP="0058457F" w:rsidR="0058457F" w:rsidRPr="005845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457F" w:rsidP="0058457F" w:rsidR="0058457F" w:rsidRPr="0058457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>U Karlovcu 10. listopada 2018.</w:t>
      </w:r>
    </w:p>
    <w:p w:rsidRDefault="0058457F" w:rsidP="0058457F" w:rsidR="0058457F" w:rsidRPr="005845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457F" w:rsidP="0058457F" w:rsidR="0058457F" w:rsidRPr="0058457F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58457F" w:rsidP="0058457F" w:rsidR="0058457F" w:rsidRPr="0058457F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58457F" w:rsidP="0058457F" w:rsidR="0058457F" w:rsidRPr="0058457F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58457F" w:rsidP="0058457F" w:rsidR="0058457F" w:rsidRPr="0058457F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>Za točnost otpravka-ovlašteni službenik:</w:t>
      </w:r>
    </w:p>
    <w:p w:rsidRDefault="0058457F" w:rsidP="0058457F" w:rsidR="0058457F" w:rsidRPr="0058457F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 xml:space="preserve">             Draženka Prpić</w:t>
      </w:r>
    </w:p>
    <w:p w:rsidRDefault="0058457F" w:rsidP="0058457F" w:rsidR="0058457F" w:rsidRPr="0058457F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58457F" w:rsidP="0058457F" w:rsidR="0058457F" w:rsidRPr="0058457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>PRAVNA POUKA:</w:t>
      </w:r>
    </w:p>
    <w:p w:rsidRDefault="0058457F" w:rsidP="0058457F" w:rsidR="0058457F" w:rsidRPr="0058457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8457F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58457F" w:rsidP="0058457F" w:rsidR="0058457F" w:rsidRPr="0058457F">
      <w:pPr>
        <w:spacing w:after="0"/>
        <w:rPr>
          <w:rFonts w:cs="Times New Roman" w:eastAsia="Times New Roman"/>
          <w:b/>
          <w:lang w:eastAsia="hr-HR"/>
        </w:rPr>
      </w:pPr>
    </w:p>
    <w:sectPr w:rsidSect="0032366B" w:rsidR="0058457F" w:rsidRPr="0058457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4895088"/>
      <w:docPartObj>
        <w:docPartGallery w:val="Page Numbers (Top of Page)"/>
        <w:docPartUnique/>
      </w:docPartObj>
    </w:sdtPr>
    <w:sdtContent>
      <w:p w:rsidRDefault="0058457F" w:rsidR="0058457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8457F" w:rsidR="008333A9">
    <w:pPr>
      <w:pStyle w:val="Zaglavlje"/>
    </w:pPr>
    <w:r>
      <w:t>1 St-6799/16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57F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81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St-6799/2016-29</izvorni_sadrzaj>
    <derivirana_varijabla naziv="DomainObject.Oznaka_1">St-6799/2016-29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6799</izvorni_sadrzaj>
    <derivirana_varijabla naziv="DomainObject.Predmet.Broj_1">6799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St-6799/2016</izvorni_sadrzaj>
    <derivirana_varijabla naziv="DomainObject.Predmet.OznakaBroj_1">St-6799/2016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SPAINTEX d.o.o.</izvorni_sadrzaj>
    <derivirana_varijabla naziv="DomainObject.Predmet.ProtustrankaFormated_1">  SPAINTEX d.o.o.</derivirana_varijabla>
  </DomainObject.Predmet.ProtustrankaFormated>
  <DomainObject.Predmet.ProtustrankaFormatedOIB>
    <izvorni_sadrzaj>  SPAINTEX d.o.o., OIB 25940623737</izvorni_sadrzaj>
    <derivirana_varijabla naziv="DomainObject.Predmet.ProtustrankaFormatedOIB_1">  SPAINTEX d.o.o., OIB 25940623737</derivirana_varijabla>
  </DomainObject.Predmet.ProtustrankaFormatedOIB>
  <DomainObject.Predmet.ProtustrankaFormatedWithAdress>
    <izvorni_sadrzaj> SPAINTEX d.o.o., Pustoselina 5, 10000 Zagreb</izvorni_sadrzaj>
    <derivirana_varijabla naziv="DomainObject.Predmet.ProtustrankaFormatedWithAdress_1"> SPAINTEX d.o.o., Pustoselina 5, 10000 Zagreb</derivirana_varijabla>
  </DomainObject.Predmet.ProtustrankaFormatedWithAdress>
  <DomainObject.Predmet.ProtustrankaFormatedWithAdressOIB>
    <izvorni_sadrzaj> SPAINTEX d.o.o., OIB 25940623737, Pustoselina 5, 10000 Zagreb</izvorni_sadrzaj>
    <derivirana_varijabla naziv="DomainObject.Predmet.ProtustrankaFormatedWithAdressOIB_1"> SPAINTEX d.o.o., OIB 25940623737, Pustoselina 5, 10000 Zagreb</derivirana_varijabla>
  </DomainObject.Predmet.ProtustrankaFormatedWithAdressOIB>
  <DomainObject.Predmet.ProtustrankaWithAdress>
    <izvorni_sadrzaj>SPAINTEX d.o.o. Pustoselina 5, 10000 Zagreb</izvorni_sadrzaj>
    <derivirana_varijabla naziv="DomainObject.Predmet.ProtustrankaWithAdress_1">SPAINTEX d.o.o. Pustoselina 5, 10000 Zagreb</derivirana_varijabla>
  </DomainObject.Predmet.ProtustrankaWithAdress>
  <DomainObject.Predmet.ProtustrankaWithAdressOIB>
    <izvorni_sadrzaj>SPAINTEX d.o.o., OIB 25940623737, Pustoselina 5, 10000 Zagreb</izvorni_sadrzaj>
    <derivirana_varijabla naziv="DomainObject.Predmet.ProtustrankaWithAdressOIB_1">SPAINTEX d.o.o., OIB 25940623737, Pustoselina 5, 10000 Zagreb</derivirana_varijabla>
  </DomainObject.Predmet.ProtustrankaWithAdressOIB>
  <DomainObject.Predmet.ProtustrankaNazivFormated>
    <izvorni_sadrzaj>SPAINTEX d.o.o.</izvorni_sadrzaj>
    <derivirana_varijabla naziv="DomainObject.Predmet.ProtustrankaNazivFormated_1">SPAINTEX d.o.o.</derivirana_varijabla>
  </DomainObject.Predmet.ProtustrankaNazivFormated>
  <DomainObject.Predmet.ProtustrankaNazivFormatedOIB>
    <izvorni_sadrzaj>SPAINTEX d.o.o., OIB 25940623737</izvorni_sadrzaj>
    <derivirana_varijabla naziv="DomainObject.Predmet.ProtustrankaNazivFormatedOIB_1">SPAINTEX d.o.o., OIB 25940623737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SPAINTEX d.o.o.</item>
    </izvorni_sadrzaj>
    <derivirana_varijabla naziv="DomainObject.Predmet.ProtuStrankaListFormated_1">
      <item>SPAINTEX d.o.o.</item>
    </derivirana_varijabla>
  </DomainObject.Predmet.ProtuStrankaListFormated>
  <DomainObject.Predmet.ProtuStrankaListFormatedOIB>
    <izvorni_sadrzaj>
      <item>SPAINTEX d.o.o., OIB 25940623737</item>
    </izvorni_sadrzaj>
    <derivirana_varijabla naziv="DomainObject.Predmet.ProtuStrankaListFormatedOIB_1">
      <item>SPAINTEX d.o.o., OIB 25940623737</item>
    </derivirana_varijabla>
  </DomainObject.Predmet.ProtuStrankaListFormatedOIB>
  <DomainObject.Predmet.ProtuStrankaListFormatedWithAdress>
    <izvorni_sadrzaj>
      <item>SPAINTEX d.o.o., Pustoselina 5, 10000 Zagreb</item>
    </izvorni_sadrzaj>
    <derivirana_varijabla naziv="DomainObject.Predmet.ProtuStrankaListFormatedWithAdress_1">
      <item>SPAINTEX d.o.o., Pustoselina 5, 10000 Zagreb</item>
    </derivirana_varijabla>
  </DomainObject.Predmet.ProtuStrankaListFormatedWithAdress>
  <DomainObject.Predmet.ProtuStrankaListFormatedWithAdressOIB>
    <izvorni_sadrzaj>
      <item>SPAINTEX d.o.o., OIB 25940623737, Pustoselina 5, 10000 Zagreb</item>
    </izvorni_sadrzaj>
    <derivirana_varijabla naziv="DomainObject.Predmet.ProtuStrankaListFormatedWithAdressOIB_1">
      <item>SPAINTEX d.o.o., OIB 25940623737, Pustoselina 5, 10000 Zagreb</item>
    </derivirana_varijabla>
  </DomainObject.Predmet.ProtuStrankaListFormatedWithAdressOIB>
  <DomainObject.Predmet.ProtuStrankaListNazivFormated>
    <izvorni_sadrzaj>
      <item>SPAINTEX d.o.o.</item>
    </izvorni_sadrzaj>
    <derivirana_varijabla naziv="DomainObject.Predmet.ProtuStrankaListNazivFormated_1">
      <item>SPAINTEX d.o.o.</item>
    </derivirana_varijabla>
  </DomainObject.Predmet.ProtuStrankaListNazivFormated>
  <DomainObject.Predmet.ProtuStrankaListNazivFormatedOIB>
    <izvorni_sadrzaj>
      <item>SPAINTEX d.o.o., OIB 25940623737</item>
    </izvorni_sadrzaj>
    <derivirana_varijabla naziv="DomainObject.Predmet.ProtuStrankaListNazivFormatedOIB_1">
      <item>SPAINTEX d.o.o., OIB 25940623737</item>
    </derivirana_varijabla>
  </DomainObject.Predmet.ProtuStrankaListNazivFormatedOIB>
  <DomainObject.Predmet.OstaliListFormated>
    <izvorni_sadrzaj>
      <item>Biserka Katunar</item>
      <item>Goran Brozović</item>
    </izvorni_sadrzaj>
    <derivirana_varijabla naziv="DomainObject.Predmet.OstaliListFormated_1">
      <item>Biserka Katunar</item>
      <item>Goran Brozović</item>
    </derivirana_varijabla>
  </DomainObject.Predmet.OstaliListFormated>
  <DomainObject.Predmet.OstaliListFormatedOIB>
    <izvorni_sadrzaj>
      <item>Biserka Katunar, OIB 10351397459</item>
      <item>Goran Brozović, OIB 39833571469</item>
    </izvorni_sadrzaj>
    <derivirana_varijabla naziv="DomainObject.Predmet.OstaliListFormatedOIB_1">
      <item>Biserka Katunar, OIB 10351397459</item>
      <item>Goran Brozović, OIB 39833571469</item>
    </derivirana_varijabla>
  </DomainObject.Predmet.OstaliListFormatedOIB>
  <DomainObject.Predmet.OstaliListFormatedWithAdress>
    <izvorni_sadrzaj>
      <item>Biserka Katunar, Tičarnica 1 A, 47000 Karlovac</item>
      <item>Goran Brozović, Pavlenski Put 5, 10000 Zagreb</item>
    </izvorni_sadrzaj>
    <derivirana_varijabla naziv="DomainObject.Predmet.OstaliListFormatedWithAdress_1">
      <item>Biserka Katunar, Tičarnica 1 A, 47000 Karlovac</item>
      <item>Goran Brozović, Pavlenski Put 5, 10000 Zagreb</item>
    </derivirana_varijabla>
  </DomainObject.Predmet.OstaliListFormatedWithAdress>
  <DomainObject.Predmet.OstaliListFormatedWithAdressOIB>
    <izvorni_sadrzaj>
      <item>Biserka Katunar, OIB 10351397459, Tičarnica 1 A, 47000 Karlovac</item>
      <item>Goran Brozović, OIB 39833571469, Pavlenski Put 5, 10000 Zagreb</item>
    </izvorni_sadrzaj>
    <derivirana_varijabla naziv="DomainObject.Predmet.OstaliListFormatedWithAdressOIB_1">
      <item>Biserka Katunar, OIB 10351397459, Tičarnica 1 A, 47000 Karlovac</item>
      <item>Goran Brozović, OIB 39833571469, Pavlenski Put 5, 10000 Zagreb</item>
    </derivirana_varijabla>
  </DomainObject.Predmet.OstaliListFormatedWithAdressOIB>
  <DomainObject.Predmet.OstaliListNazivFormated>
    <izvorni_sadrzaj>
      <item>Biserka Katunar</item>
      <item>Goran Brozović</item>
    </izvorni_sadrzaj>
    <derivirana_varijabla naziv="DomainObject.Predmet.OstaliListNazivFormated_1">
      <item>Biserka Katunar</item>
      <item>Goran Brozović</item>
    </derivirana_varijabla>
  </DomainObject.Predmet.OstaliListNazivFormated>
  <DomainObject.Predmet.OstaliListNazivFormatedOIB>
    <izvorni_sadrzaj>
      <item>Biserka Katunar, OIB 10351397459</item>
      <item>Goran Brozović, OIB 39833571469</item>
    </izvorni_sadrzaj>
    <derivirana_varijabla naziv="DomainObject.Predmet.OstaliListNazivFormatedOIB_1">
      <item>Biserka Katunar, OIB 10351397459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St-6799/2016-29</izvorni_sadrzaj>
    <derivirana_varijabla naziv="DomainObject.PoslovniBrojDokumenta_1">St-6799/2016-29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SPAINTEX d.o.o.</izvorni_sadrzaj>
    <derivirana_varijabla naziv="DomainObject.Predmet.ProtustrankaIDrugi_1">SPAINTEX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SPAINTEX d.o.o., OIB 25940623737, Pustoselina 5, 10000 Zagreb</izvorni_sadrzaj>
    <derivirana_varijabla naziv="DomainObject.Predmet.ProtustrankaIDrugiAdressOIB_1">SPAINTEX d.o.o., OIB 25940623737, Pustoselina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SPAINTEX d.o.o.</item>
      <item>Biserka Katunar</item>
      <item>Goran Brozović</item>
    </izvorni_sadrzaj>
    <derivirana_varijabla naziv="DomainObject.Predmet.SudioniciListNaziv_1">
      <item>FINA Regionalni centar Zagreb</item>
      <item>SPAINTEX d.o.o.</item>
      <item>Biserka Katunar</item>
      <item>Goran Brozović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SPAINTEX d.o.o., OIB 25940623737, Pustoselina 5,10000 Zagreb</item>
      <item>Biserka Katunar, OIB 10351397459, Tičarnica 1 A,47000 Karlovac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1,10000 Zagreb</item>
      <item>SPAINTEX d.o.o., OIB 25940623737, Pustoselina 5,10000 Zagreb</item>
      <item>Biserka Katunar, OIB 10351397459, Tičarnica 1 A,47000 Karlovac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A061C-AE5E-49B3-AC60-856C92262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1661</properties:Characters>
  <properties:Lines>53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2018-10-10T07:58:00Z</cp:lastPrinted>
  <dcterms:modified xmlns:xsi="http://www.w3.org/2001/XMLSchema-instance" xsi:type="dcterms:W3CDTF">2018-10-10T07:59:00Z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St-6799/2016-29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