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7eb6" w14:paraId="1997eb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C5A67">
        <w:t>1056/15-4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9C5A67" w:rsidRPr="009C5A67">
        <w:t>CONFIDO MOBILIS d.o.o.</w:t>
      </w:r>
      <w:r w:rsidR="009C5A67">
        <w:t xml:space="preserve"> Donja zelina, Brezovec Zelinski 18 </w:t>
      </w:r>
      <w:r w:rsidR="00B02C0A">
        <w:t xml:space="preserve">MBS: </w:t>
      </w:r>
      <w:r w:rsidR="009C5A67" w:rsidRPr="009C5A67">
        <w:t>080647178</w:t>
      </w:r>
      <w:r w:rsidR="00B02C0A">
        <w:t xml:space="preserve"> OIB: </w:t>
      </w:r>
      <w:r w:rsidR="009C5A67" w:rsidRPr="009C5A67">
        <w:t>04704841504</w:t>
      </w:r>
      <w:r w:rsidR="00B02C0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9C5A67">
        <w:t xml:space="preserve"> </w:t>
      </w:r>
      <w:r>
        <w:t xml:space="preserve">se  </w:t>
      </w:r>
      <w:r w:rsidR="009C5A67">
        <w:t xml:space="preserve">Miloš Ivanović, Beograd, Josipa Šenera 15, Srbija </w:t>
      </w:r>
      <w:r w:rsidR="007A7E9E">
        <w:t xml:space="preserve"> </w:t>
      </w:r>
      <w:r w:rsidR="00B02C0A">
        <w:t xml:space="preserve"> </w:t>
      </w:r>
      <w:r w:rsidR="00871762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9C5A67" w:rsidRPr="009C5A67">
        <w:t>CONFIDO MOBILIS d.o.o.</w:t>
      </w:r>
      <w:r w:rsidR="009C5A67">
        <w:t xml:space="preserve"> Donja zelina, Brezovec Zelinski 18 MBS: </w:t>
      </w:r>
      <w:r w:rsidR="009C5A67" w:rsidRPr="009C5A67">
        <w:t>080647178</w:t>
      </w:r>
      <w:r w:rsidR="009C5A67">
        <w:t xml:space="preserve"> OIB: </w:t>
      </w:r>
      <w:r w:rsidR="009C5A67" w:rsidRPr="009C5A67">
        <w:t>04704841504</w:t>
      </w:r>
      <w:r w:rsidR="009C5A67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9C5A67" w:rsidRPr="009C5A67">
        <w:t>CONFIDO MOBILIS d.o.o.</w:t>
      </w:r>
      <w:r w:rsidR="009C5A67">
        <w:t xml:space="preserve"> Donja zelina, Brezovec Zelinski 18 MBS: </w:t>
      </w:r>
      <w:r w:rsidR="009C5A67" w:rsidRPr="009C5A67">
        <w:t>080647178</w:t>
      </w:r>
      <w:r w:rsidR="009C5A67">
        <w:t xml:space="preserve"> OIB: </w:t>
      </w:r>
      <w:r w:rsidR="009C5A67" w:rsidRPr="009C5A67">
        <w:t>04704841504</w:t>
      </w:r>
      <w:r w:rsidR="009C5A67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C5A67">
        <w:t>2.116.230,72</w:t>
      </w:r>
      <w:r w:rsidR="00110C90">
        <w:t xml:space="preserve"> </w:t>
      </w:r>
      <w:r w:rsidR="00DA5164">
        <w:t>k</w:t>
      </w:r>
      <w:r w:rsidR="009C5A67">
        <w:t>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CF02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F0224">
        <w:t>,v.r.</w:t>
      </w:r>
    </w:p>
    <w:p w:rsidRDefault="00CF0224" w:rsidR="00CF02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F0224" w:rsidP="00CF0224" w:rsidR="00CF0224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A7E9E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C5A67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CF0224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MOBILIS d.o.o.</izvorni_sadrzaj>
    <derivirana_varijabla naziv="DomainObject.Predmet.ProtustrankaFormated_1">  CONFIDO MOBILIS d.o.o.</derivirana_varijabla>
  </DomainObject.Predmet.ProtustrankaFormated>
  <DomainObject.Predmet.ProtustrankaFormatedOIB>
    <izvorni_sadrzaj>  CONFIDO MOBILIS d.o.o., OIB 04704841504</izvorni_sadrzaj>
    <derivirana_varijabla naziv="DomainObject.Predmet.ProtustrankaFormatedOIB_1">  CONFIDO MOBILIS d.o.o., OIB 04704841504</derivirana_varijabla>
  </DomainObject.Predmet.ProtustrankaFormatedOIB>
  <DomainObject.Predmet.ProtustrankaFormatedWithAdress>
    <izvorni_sadrzaj> CONFIDO MOBILIS d.o.o., Brezovec Zelinski 18, 10382 Donja Zelina</izvorni_sadrzaj>
    <derivirana_varijabla naziv="DomainObject.Predmet.ProtustrankaFormatedWithAdress_1"> CONFIDO MOBILIS d.o.o., Brezovec Zelinski 18, 10382 Donja Zelina</derivirana_varijabla>
  </DomainObject.Predmet.ProtustrankaFormatedWithAdress>
  <DomainObject.Predmet.ProtustrankaFormatedWithAdressOIB>
    <izvorni_sadrzaj> CONFIDO MOBILIS d.o.o., OIB 04704841504, Brezovec Zelinski 18, 10382 Donja Zelina</izvorni_sadrzaj>
    <derivirana_varijabla naziv="DomainObject.Predmet.ProtustrankaFormatedWithAdressOIB_1"> CONFIDO MOBILIS d.o.o., OIB 04704841504, Brezovec Zelinski 18, 10382 Donja Zelina</derivirana_varijabla>
  </DomainObject.Predmet.ProtustrankaFormatedWithAdressOIB>
  <DomainObject.Predmet.ProtustrankaWithAdress>
    <izvorni_sadrzaj>CONFIDO MOBILIS d.o.o. Brezovec Zelinski 18, 10382 Donja Zelina</izvorni_sadrzaj>
    <derivirana_varijabla naziv="DomainObject.Predmet.ProtustrankaWithAdress_1">CONFIDO MOBILIS d.o.o. Brezovec Zelinski 18, 10382 Donja Zelina</derivirana_varijabla>
  </DomainObject.Predmet.ProtustrankaWithAdress>
  <DomainObject.Predmet.ProtustrankaWithAdressOIB>
    <izvorni_sadrzaj>CONFIDO MOBILIS d.o.o., OIB 04704841504, Brezovec Zelinski 18, 10382 Donja Zelina</izvorni_sadrzaj>
    <derivirana_varijabla naziv="DomainObject.Predmet.ProtustrankaWithAdressOIB_1">CONFIDO MOBILIS d.o.o., OIB 04704841504, Brezovec Zelinski 18, 10382 Donja Zelina</derivirana_varijabla>
  </DomainObject.Predmet.ProtustrankaWithAdressOIB>
  <DomainObject.Predmet.ProtustrankaNazivFormated>
    <izvorni_sadrzaj>CONFIDO MOBILIS d.o.o.</izvorni_sadrzaj>
    <derivirana_varijabla naziv="DomainObject.Predmet.ProtustrankaNazivFormated_1">CONFIDO MOBILIS d.o.o.</derivirana_varijabla>
  </DomainObject.Predmet.ProtustrankaNazivFormated>
  <DomainObject.Predmet.ProtustrankaNazivFormatedOIB>
    <izvorni_sadrzaj>CONFIDO MOBILIS d.o.o., OIB 04704841504</izvorni_sadrzaj>
    <derivirana_varijabla naziv="DomainObject.Predmet.ProtustrankaNazivFormatedOIB_1">CONFIDO MOBILIS d.o.o., OIB 04704841504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MOBILIS d.o.o.</item>
    </izvorni_sadrzaj>
    <derivirana_varijabla naziv="DomainObject.Predmet.ProtuStrankaListFormated_1">
      <item>CONFIDO MOBILIS d.o.o.</item>
    </derivirana_varijabla>
  </DomainObject.Predmet.ProtuStrankaListFormated>
  <DomainObject.Predmet.ProtuStrankaListFormatedOIB>
    <izvorni_sadrzaj>
      <item>CONFIDO MOBILIS d.o.o., OIB 04704841504</item>
    </izvorni_sadrzaj>
    <derivirana_varijabla naziv="DomainObject.Predmet.ProtuStrankaListFormatedOIB_1">
      <item>CONFIDO MOBILIS d.o.o., OIB 04704841504</item>
    </derivirana_varijabla>
  </DomainObject.Predmet.ProtuStrankaListFormatedOIB>
  <DomainObject.Predmet.ProtuStrankaListFormatedWithAdress>
    <izvorni_sadrzaj>
      <item>CONFIDO MOBILIS d.o.o., Brezovec Zelinski 18, 10382 Donja Zelina</item>
    </izvorni_sadrzaj>
    <derivirana_varijabla naziv="DomainObject.Predmet.ProtuStrankaListFormatedWithAdress_1">
      <item>CONFIDO MOBILIS d.o.o., Brezovec Zelinski 18, 10382 Donja Zelina</item>
    </derivirana_varijabla>
  </DomainObject.Predmet.ProtuStrankaListFormatedWithAdress>
  <DomainObject.Predmet.ProtuStrankaListFormatedWithAdressOIB>
    <izvorni_sadrzaj>
      <item>CONFIDO MOBILIS d.o.o., OIB 04704841504, Brezovec Zelinski 18, 10382 Donja Zelina</item>
    </izvorni_sadrzaj>
    <derivirana_varijabla naziv="DomainObject.Predmet.ProtuStrankaListFormatedWithAdressOIB_1">
      <item>CONFIDO MOBILIS d.o.o., OIB 04704841504, Brezovec Zelinski 18, 10382 Donja Zelina</item>
    </derivirana_varijabla>
  </DomainObject.Predmet.ProtuStrankaListFormatedWithAdressOIB>
  <DomainObject.Predmet.ProtuStrankaListNazivFormated>
    <izvorni_sadrzaj>
      <item>CONFIDO MOBILIS d.o.o.</item>
    </izvorni_sadrzaj>
    <derivirana_varijabla naziv="DomainObject.Predmet.ProtuStrankaListNazivFormated_1">
      <item>CONFIDO MOBILIS d.o.o.</item>
    </derivirana_varijabla>
  </DomainObject.Predmet.ProtuStrankaListNazivFormated>
  <DomainObject.Predmet.ProtuStrankaListNazivFormatedOIB>
    <izvorni_sadrzaj>
      <item>CONFIDO MOBILIS d.o.o., OIB 04704841504</item>
    </izvorni_sadrzaj>
    <derivirana_varijabla naziv="DomainObject.Predmet.ProtuStrankaListNazivFormatedOIB_1">
      <item>CONFIDO MOBILIS d.o.o., OIB 04704841504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MOBILIS d.o.o.</izvorni_sadrzaj>
    <derivirana_varijabla naziv="DomainObject.Predmet.ProtustrankaIDrugi_1">CONFIDO MOBILIS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CONFIDO MOBILIS d.o.o., OIB 04704841504, Brezovec Zelinski 18, 10382 Donja Zelina</izvorni_sadrzaj>
    <derivirana_varijabla naziv="DomainObject.Predmet.ProtustrankaIDrugiAdressOIB_1">CONFIDO MOBILIS d.o.o., OIB 04704841504, Brezovec Zelinski 18,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CONFIDO MOBILIS d.o.o.</item>
    </izvorni_sadrzaj>
    <derivirana_varijabla naziv="DomainObject.Predmet.SudioniciListNaziv_1">
      <item>FINA Regionalni centar Zagreb</item>
      <item>CONFIDO MOBILIS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CONFIDO MOBILIS d.o.o., OIB 04704841504, Brezovec Zelinski 18,10382 Donja Zelina</item>
    </izvorni_sadrzaj>
    <derivirana_varijabla naziv="DomainObject.Predmet.SudioniciListAdressOIB_1">
      <item>FINA Regionalni centar Zagreb, OIB 85821130368, Trg svibanjskih žrtava 1995. 1,10000 Zagreb</item>
      <item>CONFIDO MOBILIS d.o.o., OIB 04704841504, Brezovec Zelinski 18,10382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04704841504</item>
    </izvorni_sadrzaj>
    <derivirana_varijabla naziv="DomainObject.Predmet.SudioniciListNazivOIB_1">
      <item>, OIB 85821130368</item>
      <item>, OIB 04704841504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1998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2015-12-17T12:49:00Z</dcterms:created>
  <dc:creator>Vinka Mihalinčić</dc:creator>
  <cp:lastModifiedBy>Vinka Mihalinčić</cp:lastModifiedBy>
  <cp:lastPrinted>2015-12-17T12:43:00Z</cp:lastPrinted>
  <dcterms:modified xmlns:xsi="http://www.w3.org/2001/XMLSchema-instance" xsi:type="dcterms:W3CDTF">2015-12-17T12:49:00Z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