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d9ff" w14:paraId="8fdd9ff" w:rsidRDefault="00E47700" w:rsidP="00E47700" w:rsidR="00E4770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47700" w:rsidP="00E47700" w:rsidR="00E47700">
      <w:pPr>
        <w:spacing w:after="0"/>
        <w:jc w:val="both"/>
      </w:pPr>
      <w:r>
        <w:t xml:space="preserve">       REPUBLIKA HRVATSKA</w:t>
      </w:r>
    </w:p>
    <w:p w:rsidRDefault="00E47700" w:rsidP="00E47700" w:rsidR="00E4770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47700" w:rsidP="00E47700" w:rsidR="00E47700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E47700" w:rsidP="00E47700" w:rsidR="00E47700" w:rsidRPr="00E47700">
      <w:pPr>
        <w:spacing w:after="0"/>
        <w:rPr>
          <w:bCs/>
        </w:rPr>
      </w:pPr>
    </w:p>
    <w:p w:rsidRDefault="00E47700" w:rsidP="00E47700" w:rsidR="00E4770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St-419/13-53</w:t>
      </w:r>
    </w:p>
    <w:p w:rsidRDefault="00E47700" w:rsidP="00E47700" w:rsidR="00E47700">
      <w:pPr>
        <w:pStyle w:val="Tijeloteksta"/>
        <w:spacing w:after="0"/>
        <w:rPr>
          <w:b/>
          <w:bCs/>
        </w:rPr>
      </w:pPr>
    </w:p>
    <w:p w:rsidRDefault="00E47700" w:rsidP="00E47700" w:rsidR="00E47700">
      <w:pPr>
        <w:pStyle w:val="Tijeloteksta"/>
        <w:spacing w:after="0"/>
        <w:rPr>
          <w:b/>
          <w:bCs/>
        </w:rPr>
      </w:pPr>
    </w:p>
    <w:p w:rsidRDefault="00E47700" w:rsidP="00E47700" w:rsidR="00E47700">
      <w:pPr>
        <w:pStyle w:val="Tijeloteksta"/>
        <w:spacing w:after="0"/>
        <w:rPr>
          <w:b/>
          <w:bCs/>
        </w:rPr>
      </w:pPr>
    </w:p>
    <w:p w:rsidRDefault="00E47700" w:rsidP="00E47700" w:rsidR="00E47700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01. travnja 2016. godine donio je slijedeći</w:t>
      </w:r>
    </w:p>
    <w:p w:rsidRDefault="00E47700" w:rsidP="00E47700" w:rsidR="00E47700">
      <w:pPr>
        <w:spacing w:after="0"/>
        <w:jc w:val="both"/>
      </w:pPr>
    </w:p>
    <w:p w:rsidRDefault="00E47700" w:rsidP="00E47700" w:rsidR="00E47700">
      <w:pPr>
        <w:spacing w:after="0"/>
        <w:jc w:val="both"/>
      </w:pPr>
    </w:p>
    <w:p w:rsidRDefault="00E47700" w:rsidP="00E47700" w:rsidR="00E47700" w:rsidRPr="00E47700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E47700">
        <w:rPr>
          <w:color w:themeColor="text1" w:val="000000"/>
          <w:sz w:val="24"/>
          <w:szCs w:val="24"/>
        </w:rPr>
        <w:t>ZAKLJUČAK O PRODAJI</w:t>
      </w:r>
    </w:p>
    <w:p w:rsidRDefault="00E47700" w:rsidP="00E47700" w:rsidR="00E47700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E47700" w:rsidP="00E47700" w:rsidR="00E47700">
      <w:pPr>
        <w:spacing w:after="0"/>
        <w:jc w:val="center"/>
        <w:rPr>
          <w:b/>
          <w:bCs/>
        </w:rPr>
      </w:pPr>
    </w:p>
    <w:p w:rsidRDefault="00E47700" w:rsidP="00E47700" w:rsidR="00E47700">
      <w:pPr>
        <w:spacing w:after="0"/>
        <w:jc w:val="center"/>
        <w:rPr>
          <w:b/>
          <w:bCs/>
        </w:rPr>
      </w:pPr>
    </w:p>
    <w:p w:rsidRDefault="00E47700" w:rsidP="00E47700" w:rsidR="00E47700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E47700" w:rsidP="00E47700" w:rsidR="00E47700">
      <w:pPr>
        <w:pStyle w:val="Tijeloteksta"/>
        <w:spacing w:after="0"/>
        <w:ind w:left="360"/>
      </w:pPr>
    </w:p>
    <w:p w:rsidRDefault="00E47700" w:rsidP="00E47700" w:rsidR="00E47700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E47700" w:rsidP="00E47700" w:rsidR="00E47700">
      <w:pPr>
        <w:spacing w:after="0"/>
        <w:jc w:val="both"/>
      </w:pPr>
    </w:p>
    <w:p w:rsidRDefault="00E47700" w:rsidP="00E47700" w:rsidR="00E47700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E47700" w:rsidP="00E47700" w:rsidR="00E47700">
      <w:pPr>
        <w:spacing w:after="0"/>
        <w:ind w:left="709"/>
        <w:jc w:val="both"/>
      </w:pPr>
    </w:p>
    <w:p w:rsidRDefault="00E47700" w:rsidP="00E47700" w:rsidR="00E47700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275.058,45 kn.</w:t>
      </w:r>
    </w:p>
    <w:p w:rsidRDefault="00E47700" w:rsidP="00E47700" w:rsidR="00E47700">
      <w:pPr>
        <w:spacing w:after="0"/>
        <w:ind w:left="709"/>
        <w:jc w:val="both"/>
      </w:pPr>
    </w:p>
    <w:p w:rsidRDefault="00E47700" w:rsidP="00E47700" w:rsidR="00E47700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E47700" w:rsidP="00E47700" w:rsidR="00E47700">
      <w:pPr>
        <w:spacing w:after="0"/>
        <w:jc w:val="both"/>
      </w:pPr>
    </w:p>
    <w:p w:rsidRDefault="00E47700" w:rsidP="00E47700" w:rsidR="00E47700">
      <w:pPr>
        <w:pStyle w:val="Tijeloteksta"/>
        <w:spacing w:after="0"/>
        <w:ind w:left="360"/>
        <w:jc w:val="both"/>
      </w:pPr>
      <w:r>
        <w:t xml:space="preserve">II./ Nekretnina će se prodati na  usmenoj javnoj dražbi. Peto ročište za prodaju održat će se dana </w:t>
      </w:r>
      <w:r>
        <w:rPr>
          <w:b/>
        </w:rPr>
        <w:t>04.05.2016.</w:t>
      </w:r>
      <w:r>
        <w:t xml:space="preserve"> godine, u zgradi Trgovačkog suda u Varaždinu, soba 226/II, s početkom u </w:t>
      </w:r>
      <w:r>
        <w:rPr>
          <w:b/>
        </w:rPr>
        <w:t>10,00</w:t>
      </w:r>
      <w:r>
        <w:t xml:space="preserve"> sati. Ročište će se održati i ako na njemu sudjeluje samo jedan ponuditelj.</w:t>
      </w:r>
    </w:p>
    <w:p w:rsidRDefault="00E47700" w:rsidP="00E47700" w:rsidR="00E47700">
      <w:pPr>
        <w:pStyle w:val="Tijeloteksta"/>
        <w:spacing w:after="0"/>
        <w:ind w:left="360"/>
        <w:jc w:val="both"/>
      </w:pPr>
    </w:p>
    <w:p w:rsidRDefault="00E47700" w:rsidP="00E47700" w:rsidR="00E47700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E47700" w:rsidP="00E47700" w:rsidR="00E47700">
      <w:pPr>
        <w:pStyle w:val="Tijeloteksta"/>
        <w:spacing w:after="0"/>
        <w:ind w:left="360"/>
      </w:pPr>
    </w:p>
    <w:p w:rsidRDefault="00E47700" w:rsidP="00E47700" w:rsidR="00E47700">
      <w:pPr>
        <w:pStyle w:val="Tijeloteksta"/>
        <w:spacing w:after="0"/>
        <w:ind w:left="360"/>
      </w:pPr>
      <w:r>
        <w:lastRenderedPageBreak/>
        <w:t>IV./ Uvjeti prodaje:</w:t>
      </w:r>
    </w:p>
    <w:p w:rsidRDefault="00E47700" w:rsidP="00E47700" w:rsidR="00E47700">
      <w:pPr>
        <w:numPr>
          <w:ilvl w:val="0"/>
          <w:numId w:val="47"/>
        </w:numPr>
        <w:spacing w:after="0"/>
        <w:jc w:val="both"/>
      </w:pPr>
      <w:r>
        <w:t>Nekretnina iz točke I. ovog zaključka prodavati će se po utvrđenoj početnoj cijeni u iznosu od 275.058,45 kn i ispod te cijene se na petom ročištu za dražbu nekretnina ne može prodati.</w:t>
      </w:r>
    </w:p>
    <w:p w:rsidRDefault="00E47700" w:rsidP="00E47700" w:rsidR="00E47700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E47700" w:rsidP="00E47700" w:rsidR="00E4770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E47700" w:rsidP="00E47700" w:rsidR="00E4770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E47700" w:rsidP="00E47700" w:rsidR="00E47700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E47700" w:rsidP="00E47700" w:rsidR="00E47700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E47700" w:rsidP="00E47700" w:rsidR="00E47700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E47700" w:rsidP="00E47700" w:rsidR="00E47700">
      <w:pPr>
        <w:pStyle w:val="Tijeloteksta"/>
        <w:tabs>
          <w:tab w:pos="1260" w:val="left"/>
        </w:tabs>
        <w:spacing w:after="0"/>
      </w:pPr>
    </w:p>
    <w:p w:rsidRDefault="00E47700" w:rsidP="00E47700" w:rsidR="00E47700">
      <w:pPr>
        <w:pStyle w:val="Tijeloteksta"/>
        <w:tabs>
          <w:tab w:pos="1260" w:val="left"/>
        </w:tabs>
        <w:spacing w:after="0"/>
      </w:pPr>
    </w:p>
    <w:p w:rsidRDefault="00E47700" w:rsidP="00E47700" w:rsidR="00E47700">
      <w:pPr>
        <w:pStyle w:val="Tijeloteksta"/>
        <w:tabs>
          <w:tab w:pos="1260" w:val="left"/>
        </w:tabs>
        <w:spacing w:after="0"/>
      </w:pPr>
    </w:p>
    <w:p w:rsidRDefault="00E47700" w:rsidP="00E47700" w:rsidR="00E47700">
      <w:pPr>
        <w:tabs>
          <w:tab w:pos="1260" w:val="left"/>
        </w:tabs>
        <w:spacing w:after="0"/>
        <w:jc w:val="center"/>
      </w:pPr>
      <w:r>
        <w:t>U Varaždinu, 01. travnja 2016. godine</w:t>
      </w:r>
    </w:p>
    <w:p w:rsidRDefault="00E47700" w:rsidP="00E47700" w:rsidR="00E47700">
      <w:pPr>
        <w:tabs>
          <w:tab w:pos="1260" w:val="left"/>
        </w:tabs>
        <w:spacing w:after="0"/>
        <w:jc w:val="center"/>
      </w:pPr>
    </w:p>
    <w:p w:rsidRDefault="00E47700" w:rsidP="00E47700" w:rsidR="00E47700">
      <w:pPr>
        <w:tabs>
          <w:tab w:pos="1260" w:val="left"/>
        </w:tabs>
        <w:spacing w:after="0"/>
        <w:jc w:val="center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</w:p>
    <w:p w:rsidRDefault="00E47700" w:rsidP="00E47700" w:rsidR="00E47700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>Banka Kovanica d.d. Varaždin, po pun. Ireni Pikija, odvjetnici iz Varaždina, Trakošćanska 18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E47700" w:rsidP="00E47700" w:rsidR="00E47700">
      <w:pPr>
        <w:spacing w:after="0"/>
        <w:jc w:val="both"/>
      </w:pPr>
      <w:r>
        <w:t xml:space="preserve">            Akademika Mirka Maleza 3a, na broj Ovr-1550/13</w:t>
      </w:r>
    </w:p>
    <w:p w:rsidRDefault="00E47700" w:rsidP="00E47700" w:rsidR="00E47700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E47700" w:rsidR="00AE649C" w:rsidRPr="00B76F3C">
      <w:pPr>
        <w:pStyle w:val="Naslov3"/>
        <w:spacing w:after="0"/>
      </w:pPr>
    </w:p>
    <w:p w:rsidRDefault="00CA28B7" w:rsidP="00E477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47700" w:rsidR="00AE649C" w:rsidRPr="00B76F3C">
      <w:pPr>
        <w:pStyle w:val="SudSjedite"/>
      </w:pPr>
      <w:r>
        <w:tab/>
      </w:r>
    </w:p>
    <w:p w:rsidRDefault="00CB0EA4" w:rsidP="00E47700" w:rsidR="00CB0EA4">
      <w:pPr>
        <w:pStyle w:val="Naslovdokumenta"/>
        <w:spacing w:after="0"/>
      </w:pPr>
    </w:p>
    <w:p w:rsidRDefault="0071688E" w:rsidP="00E47700" w:rsidR="0071688E">
      <w:pPr>
        <w:pStyle w:val="Poetniodjeljak"/>
        <w:spacing w:after="0"/>
      </w:pPr>
    </w:p>
    <w:p w:rsidRDefault="00A21F0D" w:rsidP="00E47700" w:rsidR="00A21F0D">
      <w:pPr>
        <w:pStyle w:val="NormaleSPIS"/>
        <w:spacing w:after="0"/>
        <w:rPr>
          <w:noProof/>
        </w:rPr>
      </w:pPr>
    </w:p>
    <w:p w:rsidRDefault="00DA0242" w:rsidP="00E4770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8B7" w:rsidP="00537B78" w:rsidR="00CA28B7">
      <w:r>
        <w:separator/>
      </w:r>
    </w:p>
  </w:endnote>
  <w:endnote w:id="0" w:type="continuationSeparator">
    <w:p w:rsidRDefault="00CA28B7" w:rsidP="00537B78" w:rsidR="00CA2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8B7" w:rsidP="00537B78" w:rsidR="00CA28B7">
      <w:r>
        <w:separator/>
      </w:r>
    </w:p>
  </w:footnote>
  <w:footnote w:id="0" w:type="continuationSeparator">
    <w:p w:rsidRDefault="00CA28B7" w:rsidP="00537B78" w:rsidR="00CA2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8B0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8B7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700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68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St-419/2013-53</izvorni_sadrzaj>
    <derivirana_varijabla naziv="DomainObject.Oznaka_1">St-419/2013-53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St-419/2013-53</izvorni_sadrzaj>
    <derivirana_varijabla naziv="DomainObject.PoslovniBrojDokumenta_1">St-419/2013-53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62B74-ACE3-4FE6-9965-EDA08DC37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3897</properties:Characters>
  <properties:Lines>115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2016-04-01T07:36:00Z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St-419/2013-53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