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86b3" w14:paraId="67786b3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1037C7">
        <w:t>566/15-84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290836">
        <w:t xml:space="preserve"> </w:t>
      </w:r>
      <w:r>
        <w:t>E</w:t>
      </w:r>
      <w:r w:rsidR="00290836">
        <w:t xml:space="preserve"> </w:t>
      </w:r>
      <w:r>
        <w:t>P</w:t>
      </w:r>
      <w:r w:rsidR="00290836">
        <w:t xml:space="preserve"> </w:t>
      </w:r>
      <w:r>
        <w:t>U</w:t>
      </w:r>
      <w:r w:rsidR="00290836">
        <w:t xml:space="preserve"> </w:t>
      </w:r>
      <w:r>
        <w:t>B</w:t>
      </w:r>
      <w:r w:rsidR="00290836">
        <w:t xml:space="preserve"> </w:t>
      </w:r>
      <w:r>
        <w:t>L</w:t>
      </w:r>
      <w:r w:rsidR="00290836">
        <w:t xml:space="preserve"> </w:t>
      </w:r>
      <w:r>
        <w:t>I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  <w:r w:rsidR="00290836">
        <w:t xml:space="preserve"> </w:t>
      </w:r>
      <w:r>
        <w:t xml:space="preserve"> </w:t>
      </w:r>
      <w:r w:rsidR="00290836">
        <w:t xml:space="preserve"> </w:t>
      </w:r>
      <w:r>
        <w:t>H</w:t>
      </w:r>
      <w:r w:rsidR="00290836">
        <w:t xml:space="preserve"> </w:t>
      </w:r>
      <w:r>
        <w:t>R</w:t>
      </w:r>
      <w:r w:rsidR="00290836">
        <w:t xml:space="preserve"> </w:t>
      </w:r>
      <w:r>
        <w:t>V</w:t>
      </w:r>
      <w:r w:rsidR="00290836">
        <w:t xml:space="preserve"> </w:t>
      </w:r>
      <w:r>
        <w:t>A</w:t>
      </w:r>
      <w:r w:rsidR="00290836">
        <w:t xml:space="preserve"> </w:t>
      </w:r>
      <w:r>
        <w:t>T</w:t>
      </w:r>
      <w:r w:rsidR="00290836">
        <w:t xml:space="preserve"> </w:t>
      </w:r>
      <w:r>
        <w:t>S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1037C7">
        <w:rPr>
          <w:b/>
          <w:bCs/>
        </w:rPr>
        <w:t>ZOBNICA d.o.o. „u stečaju“ Vinkovci, Marinci, Hrvatskog vojnika 29, OIB: 67046554146, MBS: 030014174</w:t>
      </w:r>
      <w:r w:rsidR="00111E95">
        <w:rPr>
          <w:b/>
          <w:bCs/>
        </w:rPr>
        <w:t>,</w:t>
      </w:r>
      <w:r w:rsidR="00111E95">
        <w:t xml:space="preserve"> dana </w:t>
      </w:r>
      <w:r w:rsidR="00053839">
        <w:t>28</w:t>
      </w:r>
      <w:r w:rsidR="001037C7">
        <w:t>. lipnja</w:t>
      </w:r>
      <w:r w:rsidR="00290836">
        <w:t xml:space="preserve"> 2018. g.,</w:t>
      </w:r>
    </w:p>
    <w:p w:rsidRDefault="004572F5" w:rsidP="004572F5" w:rsidR="004572F5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P="00234EAD" w:rsidR="00763833" w:rsidRPr="00234EAD">
      <w:pPr>
        <w:jc w:val="both"/>
      </w:pPr>
    </w:p>
    <w:p w:rsidRDefault="0040357C" w:rsidP="00695E45" w:rsidR="001037C7" w:rsidRPr="001037C7">
      <w:pPr>
        <w:pStyle w:val="Odlomakpopisa"/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1037C7">
        <w:rPr>
          <w:rFonts w:hAnsi="Times New Roman" w:ascii="Times New Roman"/>
          <w:sz w:val="24"/>
          <w:szCs w:val="24"/>
        </w:rPr>
        <w:t>Prihv</w:t>
      </w:r>
      <w:r w:rsidR="00695AD9" w:rsidRPr="001037C7">
        <w:rPr>
          <w:rFonts w:hAnsi="Times New Roman" w:ascii="Times New Roman"/>
          <w:sz w:val="24"/>
          <w:szCs w:val="24"/>
        </w:rPr>
        <w:t>aća se ponud</w:t>
      </w:r>
      <w:r w:rsidR="00764C83" w:rsidRPr="001037C7">
        <w:rPr>
          <w:rFonts w:hAnsi="Times New Roman" w:ascii="Times New Roman"/>
          <w:sz w:val="24"/>
          <w:szCs w:val="24"/>
        </w:rPr>
        <w:t>a</w:t>
      </w:r>
      <w:r w:rsidR="006315D8" w:rsidRPr="001037C7">
        <w:rPr>
          <w:rFonts w:hAnsi="Times New Roman" w:ascii="Times New Roman"/>
          <w:sz w:val="24"/>
          <w:szCs w:val="24"/>
        </w:rPr>
        <w:t xml:space="preserve"> </w:t>
      </w:r>
      <w:r w:rsidR="00695AD9" w:rsidRPr="001037C7">
        <w:rPr>
          <w:rFonts w:hAnsi="Times New Roman" w:ascii="Times New Roman"/>
          <w:sz w:val="24"/>
          <w:szCs w:val="24"/>
        </w:rPr>
        <w:t>ponuditelja</w:t>
      </w:r>
      <w:r w:rsidR="00764C83" w:rsidRPr="001037C7">
        <w:rPr>
          <w:rFonts w:hAnsi="Times New Roman" w:ascii="Times New Roman"/>
          <w:sz w:val="24"/>
          <w:szCs w:val="24"/>
        </w:rPr>
        <w:t xml:space="preserve"> </w:t>
      </w:r>
      <w:r w:rsidR="001037C7" w:rsidRPr="001037C7">
        <w:rPr>
          <w:rFonts w:hAnsi="Times New Roman" w:ascii="Times New Roman"/>
          <w:b/>
          <w:sz w:val="24"/>
          <w:szCs w:val="24"/>
        </w:rPr>
        <w:t xml:space="preserve">Velimir Erstić, Vukovar, Unska 20, broj OI: 113140688 PP Vukovar, OIB: 93654282633 </w:t>
      </w:r>
      <w:r w:rsidR="00BE316E" w:rsidRPr="001037C7">
        <w:rPr>
          <w:rFonts w:hAnsi="Times New Roman" w:ascii="Times New Roman"/>
          <w:sz w:val="24"/>
          <w:szCs w:val="24"/>
        </w:rPr>
        <w:t>za n</w:t>
      </w:r>
      <w:r w:rsidR="00763833" w:rsidRPr="001037C7">
        <w:rPr>
          <w:rFonts w:hAnsi="Times New Roman" w:ascii="Times New Roman"/>
          <w:sz w:val="24"/>
          <w:szCs w:val="24"/>
        </w:rPr>
        <w:t>ekretnin</w:t>
      </w:r>
      <w:r w:rsidR="00433769" w:rsidRPr="001037C7">
        <w:rPr>
          <w:rFonts w:hAnsi="Times New Roman" w:ascii="Times New Roman"/>
          <w:sz w:val="24"/>
          <w:szCs w:val="24"/>
        </w:rPr>
        <w:t>u</w:t>
      </w:r>
      <w:r w:rsidR="00542142" w:rsidRPr="001037C7">
        <w:rPr>
          <w:rFonts w:hAnsi="Times New Roman" w:ascii="Times New Roman"/>
          <w:sz w:val="24"/>
          <w:szCs w:val="24"/>
        </w:rPr>
        <w:t xml:space="preserve"> upisanu</w:t>
      </w:r>
      <w:r w:rsidR="00433769" w:rsidRPr="001037C7">
        <w:rPr>
          <w:rFonts w:hAnsi="Times New Roman" w:ascii="Times New Roman"/>
          <w:sz w:val="24"/>
          <w:szCs w:val="24"/>
        </w:rPr>
        <w:t xml:space="preserve"> </w:t>
      </w:r>
      <w:r w:rsidR="001037C7" w:rsidRPr="001037C7">
        <w:rPr>
          <w:rFonts w:hAnsi="Times New Roman" w:ascii="Times New Roman"/>
          <w:sz w:val="24"/>
          <w:szCs w:val="24"/>
        </w:rPr>
        <w:t xml:space="preserve">kod Općinskog suda u Vukovaru SS Vinkovci zemljišnoknjižni odjel Vinkovci k.o. Marinci i to: </w:t>
      </w:r>
    </w:p>
    <w:p w:rsidRDefault="001037C7" w:rsidP="00695E45" w:rsidR="001037C7" w:rsidRPr="001037C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1037C7">
        <w:rPr>
          <w:rFonts w:hAnsi="Times New Roman" w:ascii="Times New Roman"/>
          <w:sz w:val="24"/>
          <w:szCs w:val="24"/>
        </w:rPr>
        <w:t xml:space="preserve">Broj z.k.uloška </w:t>
      </w:r>
      <w:r w:rsidRPr="001037C7">
        <w:rPr>
          <w:rFonts w:hAnsi="Times New Roman" w:ascii="Times New Roman"/>
          <w:b/>
          <w:i/>
          <w:sz w:val="24"/>
          <w:szCs w:val="24"/>
        </w:rPr>
        <w:t>1226</w:t>
      </w:r>
      <w:r w:rsidRPr="001037C7">
        <w:rPr>
          <w:rFonts w:hAnsi="Times New Roman" w:ascii="Times New Roman"/>
          <w:sz w:val="24"/>
          <w:szCs w:val="24"/>
        </w:rPr>
        <w:t>:</w:t>
      </w:r>
    </w:p>
    <w:p w:rsidRDefault="001037C7" w:rsidP="00695E45" w:rsidR="00ED1853" w:rsidRPr="001037C7">
      <w:pPr>
        <w:pStyle w:val="Odlomakpopisa"/>
        <w:widowControl w:val="false"/>
        <w:suppressAutoHyphens/>
        <w:jc w:val="both"/>
        <w:rPr>
          <w:rFonts w:hAnsi="Times New Roman" w:ascii="Times New Roman"/>
          <w:b/>
          <w:sz w:val="24"/>
          <w:szCs w:val="24"/>
        </w:rPr>
      </w:pPr>
      <w:r w:rsidRPr="001037C7">
        <w:rPr>
          <w:rFonts w:hAnsi="Times New Roman" w:ascii="Times New Roman"/>
          <w:sz w:val="24"/>
          <w:szCs w:val="24"/>
        </w:rPr>
        <w:t xml:space="preserve">k.č.br. </w:t>
      </w:r>
      <w:r w:rsidRPr="001037C7">
        <w:rPr>
          <w:rFonts w:hAnsi="Times New Roman" w:ascii="Times New Roman"/>
          <w:b/>
          <w:sz w:val="24"/>
          <w:szCs w:val="24"/>
        </w:rPr>
        <w:t>342,</w:t>
      </w:r>
      <w:r w:rsidRPr="001037C7">
        <w:rPr>
          <w:rFonts w:hAnsi="Times New Roman" w:ascii="Times New Roman"/>
          <w:sz w:val="24"/>
          <w:szCs w:val="24"/>
        </w:rPr>
        <w:t xml:space="preserve">  oranica u selu površine 4.431 m2 poljoprivredno zemljište</w:t>
      </w:r>
      <w:r w:rsidR="00C762B7" w:rsidRPr="001037C7">
        <w:rPr>
          <w:rFonts w:hAnsi="Times New Roman" w:ascii="Times New Roman"/>
          <w:sz w:val="24"/>
          <w:szCs w:val="24"/>
        </w:rPr>
        <w:t>,</w:t>
      </w:r>
      <w:r w:rsidR="00C762B7" w:rsidRPr="001037C7">
        <w:rPr>
          <w:rFonts w:hAnsi="Times New Roman" w:ascii="Times New Roman"/>
          <w:b/>
          <w:sz w:val="24"/>
          <w:szCs w:val="24"/>
        </w:rPr>
        <w:t xml:space="preserve"> </w:t>
      </w:r>
      <w:r w:rsidR="00763833" w:rsidRPr="001037C7">
        <w:rPr>
          <w:rFonts w:hAnsi="Times New Roman" w:ascii="Times New Roman"/>
          <w:sz w:val="24"/>
          <w:szCs w:val="24"/>
        </w:rPr>
        <w:t xml:space="preserve">za iznos od </w:t>
      </w:r>
      <w:r w:rsidRPr="001037C7">
        <w:rPr>
          <w:rFonts w:hAnsi="Times New Roman" w:ascii="Times New Roman"/>
          <w:b/>
          <w:sz w:val="24"/>
          <w:szCs w:val="24"/>
        </w:rPr>
        <w:t>8.200,00 kn</w:t>
      </w:r>
      <w:r w:rsidR="00775AA3" w:rsidRPr="001037C7">
        <w:rPr>
          <w:rFonts w:hAnsi="Times New Roman" w:ascii="Times New Roman"/>
          <w:bCs/>
          <w:sz w:val="24"/>
          <w:szCs w:val="24"/>
        </w:rPr>
        <w:t>,</w:t>
      </w:r>
      <w:r w:rsidR="00CE6749" w:rsidRPr="001037C7">
        <w:rPr>
          <w:rFonts w:hAnsi="Times New Roman" w:ascii="Times New Roman"/>
          <w:sz w:val="24"/>
          <w:szCs w:val="24"/>
        </w:rPr>
        <w:t xml:space="preserve"> </w:t>
      </w:r>
      <w:r w:rsidR="00775AA3" w:rsidRPr="001037C7">
        <w:rPr>
          <w:rFonts w:hAnsi="Times New Roman" w:ascii="Times New Roman"/>
          <w:sz w:val="24"/>
          <w:szCs w:val="24"/>
        </w:rPr>
        <w:t xml:space="preserve">te </w:t>
      </w:r>
      <w:r w:rsidR="006A54F9" w:rsidRPr="001037C7">
        <w:rPr>
          <w:rFonts w:hAnsi="Times New Roman" w:ascii="Times New Roman"/>
          <w:sz w:val="24"/>
          <w:szCs w:val="24"/>
        </w:rPr>
        <w:t>mu</w:t>
      </w:r>
      <w:r w:rsidR="00775AA3" w:rsidRPr="001037C7">
        <w:rPr>
          <w:rFonts w:hAnsi="Times New Roman" w:ascii="Times New Roman"/>
          <w:sz w:val="24"/>
          <w:szCs w:val="24"/>
        </w:rPr>
        <w:t xml:space="preserve"> se ujedno i dosuđuj</w:t>
      </w:r>
      <w:r w:rsidR="00F63D27" w:rsidRPr="001037C7">
        <w:rPr>
          <w:rFonts w:hAnsi="Times New Roman" w:ascii="Times New Roman"/>
          <w:sz w:val="24"/>
          <w:szCs w:val="24"/>
        </w:rPr>
        <w:t>e</w:t>
      </w:r>
      <w:r w:rsidR="00775AA3" w:rsidRPr="001037C7">
        <w:rPr>
          <w:rFonts w:hAnsi="Times New Roman" w:ascii="Times New Roman"/>
          <w:sz w:val="24"/>
          <w:szCs w:val="24"/>
        </w:rPr>
        <w:t xml:space="preserve"> </w:t>
      </w:r>
      <w:r w:rsidR="00763833" w:rsidRPr="001037C7">
        <w:rPr>
          <w:rFonts w:hAnsi="Times New Roman" w:ascii="Times New Roman"/>
          <w:sz w:val="24"/>
          <w:szCs w:val="24"/>
        </w:rPr>
        <w:t>imovina u vlasništvu stečajnog dužnika</w:t>
      </w:r>
      <w:r w:rsidR="00E7394B" w:rsidRPr="001037C7">
        <w:rPr>
          <w:rFonts w:hAnsi="Times New Roman" w:ascii="Times New Roman"/>
          <w:sz w:val="24"/>
          <w:szCs w:val="24"/>
        </w:rPr>
        <w:t>.</w:t>
      </w:r>
    </w:p>
    <w:p w:rsidRDefault="00925E5F" w:rsidP="00BE12FF" w:rsidR="00925E5F">
      <w:pPr>
        <w:numPr>
          <w:ilvl w:val="0"/>
          <w:numId w:val="19"/>
        </w:numPr>
        <w:jc w:val="both"/>
      </w:pPr>
      <w:r w:rsidRPr="001037C7">
        <w:t>Nalaže se ponuditelj</w:t>
      </w:r>
      <w:r w:rsidR="00C70563" w:rsidRPr="001037C7">
        <w:t>u</w:t>
      </w:r>
      <w:r w:rsidRPr="001037C7">
        <w:t xml:space="preserve"> uplata kupovnine</w:t>
      </w:r>
      <w:r w:rsidR="00C762B7" w:rsidRPr="001037C7">
        <w:t xml:space="preserve"> iz točke 1. ovog Rješenja</w:t>
      </w:r>
      <w:r w:rsidRPr="001037C7">
        <w:t>, umanjene za iznos</w:t>
      </w:r>
      <w:r>
        <w:t xml:space="preserve"> položene jamčevine, u roku </w:t>
      </w:r>
      <w:r w:rsidR="00290836">
        <w:t>45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1037C7">
        <w:t>566-15.</w:t>
      </w:r>
    </w:p>
    <w:p w:rsidRDefault="00BA441E" w:rsidP="00BA441E" w:rsidR="00BA441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FF0227" w:rsidP="00FF0227" w:rsidR="00FF0227">
      <w:pPr>
        <w:ind w:left="360"/>
      </w:pPr>
    </w:p>
    <w:p w:rsidRDefault="00FF0227" w:rsidP="00FF0227" w:rsidR="00FF0227">
      <w:pPr>
        <w:ind w:left="720"/>
        <w:jc w:val="both"/>
      </w:pPr>
    </w:p>
    <w:p w:rsidRDefault="00290836" w:rsidP="00290836" w:rsidR="00290836">
      <w:pPr>
        <w:ind w:left="360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1037C7">
        <w:t>20. lipnja 2018,</w:t>
      </w:r>
      <w:r w:rsidR="00290836">
        <w:t xml:space="preserve">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611837">
        <w:t>najbolju ponudu</w:t>
      </w:r>
      <w:r w:rsidR="00BE316E">
        <w:t xml:space="preserve"> </w:t>
      </w:r>
      <w:r w:rsidR="00C762B7">
        <w:t>istako je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127883" w:rsidR="0055370E" w:rsidRPr="00127883">
      <w:pPr>
        <w:ind w:firstLine="708"/>
        <w:jc w:val="both"/>
        <w:rPr>
          <w:rFonts w:eastAsia="Calibri"/>
        </w:rPr>
      </w:pPr>
      <w:r>
        <w:t xml:space="preserve">Razlučni vjerovnik izjavio je da ne želi pristupiti kao kupac te budući da </w:t>
      </w:r>
      <w:r w:rsidR="00C762B7">
        <w:t xml:space="preserve">je </w:t>
      </w:r>
      <w:r w:rsidR="001037C7" w:rsidRPr="001037C7">
        <w:rPr>
          <w:b/>
        </w:rPr>
        <w:t xml:space="preserve">Velimir Erstić, Vukovar, Unska 20, broj OI: 113140688 PP Vukovar, OIB: 93654282633 </w:t>
      </w:r>
      <w:r w:rsidR="00C762B7">
        <w:t xml:space="preserve">istakao </w:t>
      </w:r>
      <w:r w:rsidR="00611837">
        <w:t>najbolju ponudu</w:t>
      </w:r>
      <w:r w:rsidR="00C762B7">
        <w:t xml:space="preserve">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1037C7">
        <w:t>16. svibnja 2018.</w:t>
      </w:r>
      <w:r w:rsidR="00C762B7">
        <w:t xml:space="preserve"> g.</w:t>
      </w:r>
      <w:r w:rsidR="002E6AA0" w:rsidRPr="00127883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E217F8" w:rsidR="00E217F8">
      <w:pPr>
        <w:pStyle w:val="Tijeloteksta"/>
      </w:pPr>
    </w:p>
    <w:p w:rsidRDefault="00BA441E" w:rsidR="00BA441E">
      <w:pPr>
        <w:pStyle w:val="Tijeloteksta"/>
      </w:pPr>
    </w:p>
    <w:p w:rsidRDefault="00290836" w:rsidP="00290836" w:rsidR="00695AD9">
      <w:pPr>
        <w:pStyle w:val="Tijeloteksta"/>
        <w:tabs>
          <w:tab w:pos="4677" w:val="center"/>
          <w:tab w:pos="6510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695E45">
        <w:t>28</w:t>
      </w:r>
      <w:r w:rsidR="001037C7">
        <w:t>. lipnja</w:t>
      </w:r>
      <w:r>
        <w:t xml:space="preserve"> 2018. g.</w:t>
      </w:r>
    </w:p>
    <w:p w:rsidRDefault="00E217F8" w:rsidP="00763833" w:rsidR="00E217F8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6A54F9">
        <w:t xml:space="preserve">     </w:t>
      </w:r>
      <w:r w:rsidR="006E0454">
        <w:t xml:space="preserve">   </w:t>
      </w:r>
      <w:r w:rsidR="000B573E" w:rsidRPr="00763833">
        <w:t>STEČAJN</w:t>
      </w:r>
      <w:r w:rsidR="006A54F9">
        <w:t>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F4A7D" w:rsidR="000F4A7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11837" w:rsidP="00763833" w:rsidR="00C762B7">
      <w:pPr>
        <w:pStyle w:val="Tijeloteksta"/>
        <w:numPr>
          <w:ilvl w:val="0"/>
          <w:numId w:val="5"/>
        </w:numPr>
      </w:pPr>
      <w:r>
        <w:t xml:space="preserve"> </w:t>
      </w:r>
      <w:r w:rsidR="001037C7" w:rsidRPr="001037C7">
        <w:t>Vel</w:t>
      </w:r>
      <w:r w:rsidR="00695E45">
        <w:t>imir Erstić, Vukovar, Unska 20</w:t>
      </w:r>
    </w:p>
    <w:p w:rsidRDefault="00695E45" w:rsidP="00763833" w:rsidR="00695E45">
      <w:pPr>
        <w:pStyle w:val="Tijeloteksta"/>
        <w:numPr>
          <w:ilvl w:val="0"/>
          <w:numId w:val="5"/>
        </w:numPr>
      </w:pPr>
      <w:r>
        <w:t>Croatia banka d.d. Zagreb, R. Frangeša Mihanovića 9</w:t>
      </w:r>
    </w:p>
    <w:p w:rsidRDefault="00695E45" w:rsidP="00763833" w:rsidR="00695E45" w:rsidRPr="001037C7">
      <w:pPr>
        <w:pStyle w:val="Tijeloteksta"/>
        <w:numPr>
          <w:ilvl w:val="0"/>
          <w:numId w:val="5"/>
        </w:numPr>
      </w:pPr>
      <w:r>
        <w:t>HABOR Zagreb, Strossmayerov trg 9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</w:t>
      </w:r>
      <w:r w:rsidR="000F4A7D">
        <w:t xml:space="preserve">odjel </w:t>
      </w:r>
      <w:r w:rsidR="00436640">
        <w:t>Đakovo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0F4A7D" w:rsidR="00E71337">
      <w:pPr>
        <w:pStyle w:val="Tijeloteksta"/>
        <w:numPr>
          <w:ilvl w:val="0"/>
          <w:numId w:val="5"/>
        </w:numPr>
      </w:pPr>
      <w:r>
        <w:t>R-</w:t>
      </w:r>
      <w:r w:rsidR="00695E45">
        <w:t>26.9.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373" w:rsidR="00900373">
      <w:r>
        <w:separator/>
      </w:r>
    </w:p>
  </w:endnote>
  <w:endnote w:id="0" w:type="continuationSeparator">
    <w:p w:rsidRDefault="00900373" w:rsidR="0090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373" w:rsidR="00900373">
      <w:r>
        <w:separator/>
      </w:r>
    </w:p>
  </w:footnote>
  <w:footnote w:id="0" w:type="continuationSeparator">
    <w:p w:rsidRDefault="00900373" w:rsidR="00900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9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695E45" w:rsidR="00695E45">
    <w:pPr>
      <w:jc w:val="right"/>
    </w:pPr>
    <w:r>
      <w:tab/>
    </w:r>
    <w:r>
      <w:tab/>
    </w:r>
    <w:r w:rsidR="00695E45">
      <w:t>6 St-566/15-84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1D191C"/>
    <w:multiLevelType w:val="hybridMultilevel"/>
    <w:tmpl w:val="3F52A7B0"/>
    <w:lvl w:tplc="F556857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15"/>
  </w:num>
  <w:num w:numId="7">
    <w:abstractNumId w:val="16"/>
  </w:num>
  <w:num w:numId="8">
    <w:abstractNumId w:val="8"/>
  </w:num>
  <w:num w:numId="9">
    <w:abstractNumId w:val="17"/>
  </w:num>
  <w:num w:numId="10">
    <w:abstractNumId w:val="2"/>
  </w:num>
  <w:num w:numId="11">
    <w:abstractNumId w:val="5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13"/>
  </w:num>
  <w:num w:numId="18">
    <w:abstractNumId w:val="1"/>
  </w:num>
  <w:num w:numId="19">
    <w:abstractNumId w:val="19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3839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0F4A7D"/>
    <w:rsid w:val="001037C7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34EAD"/>
    <w:rsid w:val="00242171"/>
    <w:rsid w:val="002531DC"/>
    <w:rsid w:val="00261DD7"/>
    <w:rsid w:val="002629CA"/>
    <w:rsid w:val="00290836"/>
    <w:rsid w:val="0029177B"/>
    <w:rsid w:val="002A0808"/>
    <w:rsid w:val="002B235A"/>
    <w:rsid w:val="002B5105"/>
    <w:rsid w:val="002B699E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D58E5"/>
    <w:rsid w:val="004E03C2"/>
    <w:rsid w:val="0052368D"/>
    <w:rsid w:val="0053195D"/>
    <w:rsid w:val="00536909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37AF"/>
    <w:rsid w:val="005D76EF"/>
    <w:rsid w:val="005E558D"/>
    <w:rsid w:val="006012CC"/>
    <w:rsid w:val="00602FFC"/>
    <w:rsid w:val="00611837"/>
    <w:rsid w:val="00627641"/>
    <w:rsid w:val="006315D8"/>
    <w:rsid w:val="00666DFD"/>
    <w:rsid w:val="00672D37"/>
    <w:rsid w:val="00695AD9"/>
    <w:rsid w:val="00695E45"/>
    <w:rsid w:val="006976A3"/>
    <w:rsid w:val="006A54F9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762F6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0373"/>
    <w:rsid w:val="00901EED"/>
    <w:rsid w:val="00902607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AD499C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1628B"/>
    <w:rsid w:val="00C26D1C"/>
    <w:rsid w:val="00C307E3"/>
    <w:rsid w:val="00C3127D"/>
    <w:rsid w:val="00C5562A"/>
    <w:rsid w:val="00C63693"/>
    <w:rsid w:val="00C6437F"/>
    <w:rsid w:val="00C64654"/>
    <w:rsid w:val="00C70563"/>
    <w:rsid w:val="00C762B7"/>
    <w:rsid w:val="00C95B2E"/>
    <w:rsid w:val="00CA0E6D"/>
    <w:rsid w:val="00CA5E07"/>
    <w:rsid w:val="00CB37D0"/>
    <w:rsid w:val="00CC2DC2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6B01"/>
    <w:rsid w:val="00F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69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69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9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9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9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69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69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9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9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9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6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8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011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31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F33F6-9527-4FE2-BD09-4449791AE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481</properties:Words>
  <properties:Characters>2449</properties:Characters>
  <properties:Lines>130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2018-06-21T08:23:00Z</dcterms:created>
  <dc:creator>banka</dc:creator>
  <cp:lastModifiedBy>Danijela Sekulić</cp:lastModifiedBy>
  <cp:lastPrinted>2018-06-28T10:29:00Z</cp:lastPrinted>
  <dcterms:modified xmlns:xsi="http://www.w3.org/2001/XMLSchema-instance" xsi:type="dcterms:W3CDTF">2018-06-28T10:30:00Z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(ZOBNICA ERSTIĆ.docx)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