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86a7" w14:paraId="a3a86a7"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A25C0D"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647719">
        <w:t>648/16-11</w:t>
      </w:r>
    </w:p>
    <w:p w:rsidRDefault="00FE71B8" w:rsidR="00FE71B8">
      <w:pPr>
        <w:pStyle w:val="Bezproreda"/>
      </w:pPr>
      <w:r>
        <w:t>42000 Varaždin, Ul. braće Radić 2</w:t>
      </w:r>
    </w:p>
    <w:p w:rsidRDefault="00AD7773" w:rsidR="00AD7773">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AD7773" w:rsidR="00AD7773">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55599E">
        <w:t>Financijske agencije Regionalni centar Zagreb, OIB: 85821130368, Podružnica Varaždin, Augusta Cesarca 2, Varaždin,</w:t>
      </w:r>
      <w:r>
        <w:t xml:space="preserve"> za otvaranje stečajnog postupka nad dužnikom </w:t>
      </w:r>
      <w:r w:rsidR="0055599E" w:rsidRPr="0055599E">
        <w:t>GOD j.d.o.o., OIB: 29336538296, Koprivnička ulica 34</w:t>
      </w:r>
      <w:r>
        <w:t xml:space="preserve">, </w:t>
      </w:r>
      <w:r w:rsidR="0055599E" w:rsidRPr="0055599E">
        <w:t>Križevci,</w:t>
      </w:r>
      <w:r w:rsidR="0055599E">
        <w:t xml:space="preserve"> </w:t>
      </w:r>
      <w:r w:rsidR="00FE71B8">
        <w:t>dana</w:t>
      </w:r>
      <w:r w:rsidR="00C8269C">
        <w:t xml:space="preserve"> </w:t>
      </w:r>
      <w:r w:rsidR="0055599E">
        <w:t>5. svibnja 2017.</w:t>
      </w:r>
    </w:p>
    <w:p w:rsidRDefault="00FE71B8" w:rsidR="00FE71B8">
      <w:pPr>
        <w:spacing w:after="0"/>
        <w:jc w:val="center"/>
      </w:pPr>
    </w:p>
    <w:p w:rsidRDefault="00AD7773" w:rsidR="00AD7773">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55599E" w:rsidRPr="0055599E">
        <w:t>GOD j.d.o.o., OIB: 29336538296, Koprivnička ulica 34</w:t>
      </w:r>
      <w:r w:rsidR="0055599E">
        <w:t xml:space="preserve">, </w:t>
      </w:r>
      <w:r w:rsidR="0055599E" w:rsidRPr="0055599E">
        <w:t>Križevci</w:t>
      </w:r>
      <w:r>
        <w:rPr>
          <w:rFonts w:eastAsia="Calibri"/>
        </w:rPr>
        <w:t>,</w:t>
      </w:r>
      <w:r>
        <w:t xml:space="preserve"> s danom </w:t>
      </w:r>
      <w:r w:rsidR="0055599E">
        <w:t>5. svibnja 2017.</w:t>
      </w:r>
      <w:r w:rsidRPr="00C8269C">
        <w:rPr>
          <w:color w:themeColor="accent6" w:val="F79646"/>
        </w:rPr>
        <w:t xml:space="preserve"> </w:t>
      </w:r>
      <w:r>
        <w:t xml:space="preserve">u </w:t>
      </w:r>
      <w:r w:rsidR="0055599E">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55599E">
        <w:t>David Jakovljević, OIB: 63014812654, Kašinska 7, Sesvete</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55599E" w:rsidRPr="0055599E">
        <w:t>GOD j.d.o.o., OIB: 29336538296, Koprivnička ulica 34</w:t>
      </w:r>
      <w:r w:rsidR="0055599E">
        <w:t xml:space="preserve">, </w:t>
      </w:r>
      <w:r w:rsidR="0055599E" w:rsidRPr="0055599E">
        <w:t>Križevci</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55599E" w:rsidRPr="0055599E">
        <w:t>GOD j.d.o.o., OIB: 29336538296, Koprivnička ulica 34</w:t>
      </w:r>
      <w:r w:rsidR="0055599E">
        <w:t xml:space="preserve">, </w:t>
      </w:r>
      <w:r w:rsidR="0055599E" w:rsidRPr="0055599E">
        <w:t>Križevci</w:t>
      </w:r>
      <w:r>
        <w:t>, bit će brisan iz sudskog registra.</w:t>
      </w:r>
    </w:p>
    <w:p w:rsidRDefault="00FE71B8" w:rsidR="00FE71B8">
      <w:pPr>
        <w:spacing w:after="0"/>
        <w:jc w:val="both"/>
      </w:pPr>
    </w:p>
    <w:p w:rsidRDefault="00AD7773" w:rsidR="00AD7773">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55599E">
        <w:t>18. travnja 2017.</w:t>
      </w:r>
      <w:r w:rsidRPr="00C8269C">
        <w:rPr>
          <w:color w:themeColor="accent6" w:val="F79646"/>
        </w:rPr>
        <w:t xml:space="preserve"> </w:t>
      </w:r>
      <w:r>
        <w:t xml:space="preserve">podnio ovome sudu prijedlog za otvaranje stečajnog postupka nad dužnikom, navodeći da dužnik </w:t>
      </w:r>
      <w:r w:rsidR="00DE1A20">
        <w:t xml:space="preserve">na dan </w:t>
      </w:r>
      <w:r w:rsidR="0055599E">
        <w:t xml:space="preserve">14. travnja 2016. </w:t>
      </w:r>
      <w:r>
        <w:t xml:space="preserve">ima evidentirane neizvršene osnove za plaćanje u neprekinutom razdoblju od </w:t>
      </w:r>
      <w:r w:rsidR="0055599E">
        <w:t>120</w:t>
      </w:r>
      <w:r w:rsidRPr="00FE71B8">
        <w:rPr>
          <w:color w:val="FF0000"/>
        </w:rPr>
        <w:t xml:space="preserve"> </w:t>
      </w:r>
      <w:r>
        <w:t xml:space="preserve">dana, u ukupnom iznosu od </w:t>
      </w:r>
      <w:r w:rsidR="0055599E">
        <w:t>47.889,60</w:t>
      </w:r>
      <w:r>
        <w:t xml:space="preserve"> kn i ima </w:t>
      </w:r>
      <w:r w:rsidR="0055599E">
        <w:t>dvije</w:t>
      </w:r>
      <w:r>
        <w:t xml:space="preserve"> zaposlen</w:t>
      </w:r>
      <w:r w:rsidR="0055599E">
        <w:t>e</w:t>
      </w:r>
      <w:r>
        <w:t xml:space="preserve"> osob</w:t>
      </w:r>
      <w:r w:rsidR="0055599E">
        <w:t>e</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55599E">
        <w:t>648/16-10</w:t>
      </w:r>
      <w:r>
        <w:t xml:space="preserve"> od</w:t>
      </w:r>
      <w:r w:rsidR="00C8269C">
        <w:t xml:space="preserve"> </w:t>
      </w:r>
      <w:r w:rsidR="0055599E">
        <w:t>4. travnja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55599E">
        <w:t>5. svibnja 2017.</w:t>
      </w:r>
    </w:p>
    <w:p w:rsidRDefault="0055599E" w:rsidR="0055599E">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AD7773">
        <w:t>, v. r.</w:t>
      </w:r>
    </w:p>
    <w:p w:rsidRDefault="00EC00D5" w:rsidP="00EC00D5" w:rsidR="00EC00D5">
      <w:pPr>
        <w:spacing w:after="0"/>
        <w:jc w:val="right"/>
      </w:pPr>
    </w:p>
    <w:p w:rsidRDefault="00FE71B8" w:rsidR="00A25C0D">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55599E" w:rsidRPr="0055599E">
        <w:t>GOD j.d.o.o., Koprivnička ulica 34</w:t>
      </w:r>
      <w:r w:rsidR="0055599E">
        <w:t xml:space="preserve">, 48260 </w:t>
      </w:r>
      <w:r w:rsidR="0055599E" w:rsidRPr="0055599E">
        <w:t>Križevci</w:t>
      </w:r>
      <w:r w:rsidR="0055599E" w:rsidRPr="00C8269C">
        <w:rPr>
          <w:color w:themeColor="accent6" w:val="F79646"/>
        </w:rPr>
        <w:t xml:space="preserve"> </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55599E">
        <w:t>Nikolina Žugaj, Koprivnička ulica 34, 48260 Križevci</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55599E">
        <w:t xml:space="preserve">David Jakovljević, Kašinska 7, </w:t>
      </w:r>
      <w:r w:rsidR="00AD7773">
        <w:t>10360 Sesvete</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AD7773">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F46AB" w:rsidRPr="00AD7773">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 w:rsidRDefault="0074739E" w:rsidR="0074739E"/>
    <w:sectPr w:rsidSect="00A25C0D"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69D" w:rsidP="00FE71B8" w:rsidR="0027469D">
      <w:pPr>
        <w:spacing w:after="0"/>
      </w:pPr>
      <w:r>
        <w:separator/>
      </w:r>
    </w:p>
  </w:endnote>
  <w:endnote w:id="0" w:type="continuationSeparator">
    <w:p w:rsidRDefault="0027469D" w:rsidP="00FE71B8" w:rsidR="0027469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69D" w:rsidP="00FE71B8" w:rsidR="0027469D">
      <w:pPr>
        <w:spacing w:after="0"/>
      </w:pPr>
      <w:r>
        <w:separator/>
      </w:r>
    </w:p>
  </w:footnote>
  <w:footnote w:id="0" w:type="continuationSeparator">
    <w:p w:rsidRDefault="0027469D" w:rsidP="00FE71B8" w:rsidR="0027469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A25C0D">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55599E">
          <w:t>648/16-11</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27469D"/>
    <w:rsid w:val="003C4F36"/>
    <w:rsid w:val="00430B6F"/>
    <w:rsid w:val="004F46AB"/>
    <w:rsid w:val="00531044"/>
    <w:rsid w:val="0055599E"/>
    <w:rsid w:val="00647719"/>
    <w:rsid w:val="0074739E"/>
    <w:rsid w:val="00A25C0D"/>
    <w:rsid w:val="00A74036"/>
    <w:rsid w:val="00AD7773"/>
    <w:rsid w:val="00B72EB9"/>
    <w:rsid w:val="00C5010F"/>
    <w:rsid w:val="00C8269C"/>
    <w:rsid w:val="00D07524"/>
    <w:rsid w:val="00D5738D"/>
    <w:rsid w:val="00DE1A20"/>
    <w:rsid w:val="00E728AB"/>
    <w:rsid w:val="00EC00D5"/>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EC00D5"/>
    <w:rPr>
      <w:color w:val="808080"/>
      <w:bdr w:space="0" w:sz="0" w:color="auto" w:val="none"/>
      <w:shd w:fill="auto" w:color="auto" w:val="clear"/>
    </w:rPr>
  </w:style>
  <w:style w:customStyle="true" w:styleId="eSPISCCParagraphDefaultFont" w:type="character">
    <w:name w:val="eSPIS_CC_Paragraph Default Font"/>
    <w:basedOn w:val="Zadanifontodlomka"/>
    <w:rsid w:val="00EC00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0D5"/>
    <w:rPr>
      <w:bdr w:space="0" w:sz="0" w:color="auto" w:val="none"/>
      <w:shd w:fill="FFFFCC" w:color="auto" w:val="clear"/>
      <w:lang w:val="hr-HR"/>
    </w:rPr>
  </w:style>
  <w:style w:customStyle="true" w:styleId="PozadinaSvijetloCrvena" w:type="character">
    <w:name w:val="Pozadina_SvijetloCrvena"/>
    <w:basedOn w:val="eSPISCCParagraphDefaultFont"/>
    <w:rsid w:val="00EC00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0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EC00D5"/>
    <w:rPr>
      <w:color w:val="808080"/>
      <w:bdr w:color="auto" w:space="0" w:sz="0" w:val="none"/>
      <w:shd w:color="auto" w:fill="auto" w:val="clear"/>
    </w:rPr>
  </w:style>
  <w:style w:customStyle="1" w:styleId="eSPISCCParagraphDefaultFont" w:type="character">
    <w:name w:val="eSPIS_CC_Paragraph Default Font"/>
    <w:basedOn w:val="Zadanifontodlomka"/>
    <w:rsid w:val="00EC00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0D5"/>
    <w:rPr>
      <w:bdr w:color="auto" w:space="0" w:sz="0" w:val="none"/>
      <w:shd w:color="auto" w:fill="FFFFCC" w:val="clear"/>
      <w:lang w:val="hr-HR"/>
    </w:rPr>
  </w:style>
  <w:style w:customStyle="1" w:styleId="PozadinaSvijetloCrvena" w:type="character">
    <w:name w:val="Pozadina_SvijetloCrvena"/>
    <w:basedOn w:val="eSPISCCParagraphDefaultFont"/>
    <w:rsid w:val="00EC00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0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St-648/2016-11</izvorni_sadrzaj>
    <derivirana_varijabla naziv="DomainObject.Oznaka_1">St-648/2016-11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St-648/2016</izvorni_sadrzaj>
    <derivirana_varijabla naziv="DomainObject.Predmet.OznakaBroj_1">St-648/2016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GOD jednostavno društvo s ograničenom odgovornošću za usluge i trgovinu zastupanog po punomoćniku Nikolina Žugaj</izvorni_sadrzaj>
    <derivirana_varijabla naziv="DomainObject.Predmet.ProtustrankaFormated_1">  GOD jednostavno društvo s ograničenom odgovornošću za usluge i trgovinu zastupanog po punomoćniku Nikolina Žugaj</derivirana_varijabla>
  </DomainObject.Predmet.ProtustrankaFormated>
  <DomainObject.Predmet.ProtustrankaFormatedOIB>
    <izvorni_sadrzaj>  GOD jednostavno društvo s ograničenom odgovornošću za usluge i trgovinu, OIB 29336538296 zastupanog po punomoćniku Nikolina Žugaj</izvorni_sadrzaj>
    <derivirana_varijabla naziv="DomainObject.Predmet.ProtustrankaFormatedOIB_1">  GOD jednostavno društvo s ograničenom odgovornošću za usluge i trgovinu, OIB 29336538296 zastupanog po punomoćniku Nikolina Žugaj</derivirana_varijabla>
  </DomainObject.Predmet.ProtustrankaFormatedOIB>
  <DomainObject.Predmet.ProtustrankaFormatedWithAdress>
    <izvorni_sadrzaj> GOD jednostavno društvo s ograničenom odgovornošću za usluge i trgovinu, Koprivnička ulica 34, 48260 Križevci zastupanog po punomoćniku Nikolina Žugaj</izvorni_sadrzaj>
    <derivirana_varijabla naziv="DomainObject.Predmet.ProtustrankaFormatedWithAdress_1"> GOD jednostavno društvo s ograničenom odgovornošću za usluge i trgovinu, Koprivnička ulica 34, 48260 Križevci zastupanog po punomoćniku Nikolina Žugaj</derivirana_varijabla>
  </DomainObject.Predmet.ProtustrankaFormatedWithAdress>
  <DomainObject.Predmet.ProtustrankaFormatedWithAdressOIB>
    <izvorni_sadrzaj> GOD jednostavno društvo s ograničenom odgovornošću za usluge i trgovinu, OIB 29336538296, Koprivnička ulica 34, 48260 Križevci zastupanog po punomoćniku Nikolina Žugaj</izvorni_sadrzaj>
    <derivirana_varijabla naziv="DomainObject.Predmet.ProtustrankaFormatedWithAdressOIB_1"> GOD jednostavno društvo s ograničenom odgovornošću za usluge i trgovinu, OIB 29336538296, Koprivnička ulica 34, 48260 Križevci zastupanog po punomoćniku Nikolina Žugaj</derivirana_varijabla>
  </DomainObject.Predmet.ProtustrankaFormatedWithAdressOIB>
  <DomainObject.Predmet.ProtustrankaWithAdress>
    <izvorni_sadrzaj>GOD jednostavno društvo s ograničenom odgovornošću za usluge i trgovinu Koprivnička ulica 34, 48260 Križevci</izvorni_sadrzaj>
    <derivirana_varijabla naziv="DomainObject.Predmet.ProtustrankaWithAdress_1">GOD jednostavno društvo s ograničenom odgovornošću za usluge i trgovinu Koprivnička ulica 34, 48260 Križevci</derivirana_varijabla>
  </DomainObject.Predmet.ProtustrankaWithAdress>
  <DomainObject.Predmet.ProtustrankaWithAdressOIB>
    <izvorni_sadrzaj>GOD jednostavno društvo s ograničenom odgovornošću za usluge i trgovinu, OIB 29336538296, Koprivnička ulica 34, 48260 Križevci</izvorni_sadrzaj>
    <derivirana_varijabla naziv="DomainObject.Predmet.ProtustrankaWithAdressOIB_1">GOD jednostavno društvo s ograničenom odgovornošću za usluge i trgovinu, OIB 29336538296, Koprivnička ulica 34, 48260 Križevci</derivirana_varijabla>
  </DomainObject.Predmet.ProtustrankaWithAdressOIB>
  <DomainObject.Predmet.ProtustrankaNazivFormated>
    <izvorni_sadrzaj>GOD jednostavno društvo s ograničenom odgovornošću za usluge i trgovinu</izvorni_sadrzaj>
    <derivirana_varijabla naziv="DomainObject.Predmet.ProtustrankaNazivFormated_1">GOD jednostavno društvo s ograničenom odgovornošću za usluge i trgovinu</derivirana_varijabla>
  </DomainObject.Predmet.ProtustrankaNazivFormated>
  <DomainObject.Predmet.ProtustrankaNazivFormatedOIB>
    <izvorni_sadrzaj>GOD jednostavno društvo s ograničenom odgovornošću za usluge i trgovinu, OIB 29336538296</izvorni_sadrzaj>
    <derivirana_varijabla naziv="DomainObject.Predmet.ProtustrankaNazivFormatedOIB_1">GOD jednostavno društvo s ograničenom odgovornošću za usluge i trgovinu, OIB 29336538296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47889.60</izvorni_sadrzaj>
    <derivirana_varijabla naziv="DomainObject.Predmet.TrenutnaVrijednost_1">47889.60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GOD jednostavno društvo s ograničenom odgovornošću za usluge i trgovinu zastupanog po punomoćniku Nikolina Žugaj</item>
    </izvorni_sadrzaj>
    <derivirana_varijabla naziv="DomainObject.Predmet.ProtuStrankaListFormated_1">
      <item>GOD jednostavno društvo s ograničenom odgovornošću za usluge i trgovinu zastupanog po punomoćniku Nikolina Žugaj</item>
    </derivirana_varijabla>
  </DomainObject.Predmet.ProtuStrankaListFormated>
  <DomainObject.Predmet.ProtuStrankaListFormatedOIB>
    <izvorni_sadrzaj>
      <item>GOD jednostavno društvo s ograničenom odgovornošću za usluge i trgovinu, OIB 29336538296 zastupanog po punomoćniku Nikolina Žugaj</item>
    </izvorni_sadrzaj>
    <derivirana_varijabla naziv="DomainObject.Predmet.ProtuStrankaListFormatedOIB_1">
      <item>GOD jednostavno društvo s ograničenom odgovornošću za usluge i trgovinu, OIB 29336538296 zastupanog po punomoćniku Nikolina Žugaj</item>
    </derivirana_varijabla>
  </DomainObject.Predmet.ProtuStrankaListFormatedOIB>
  <DomainObject.Predmet.ProtuStrankaListFormatedWithAdress>
    <izvorni_sadrzaj>
      <item>GOD jednostavno društvo s ograničenom odgovornošću za usluge i trgovinu, Koprivnička ulica 34, 48260 Križevci zastupanog po punomoćniku Nikolina Žugaj</item>
    </izvorni_sadrzaj>
    <derivirana_varijabla naziv="DomainObject.Predmet.ProtuStrankaListFormatedWithAdress_1">
      <item>GOD jednostavno društvo s ograničenom odgovornošću za usluge i trgovinu, Koprivnička ulica 34, 48260 Križevci zastupanog po punomoćniku Nikolina Žugaj</item>
    </derivirana_varijabla>
  </DomainObject.Predmet.ProtuStrankaListFormatedWithAdress>
  <DomainObject.Predmet.ProtuStrankaListFormatedWithAdressOIB>
    <izvorni_sadrzaj>
      <item>GOD jednostavno društvo s ograničenom odgovornošću za usluge i trgovinu, OIB 29336538296, Koprivnička ulica 34, 48260 Križevci zastupanog po punomoćniku Nikolina Žugaj</item>
    </izvorni_sadrzaj>
    <derivirana_varijabla naziv="DomainObject.Predmet.ProtuStrankaListFormatedWithAdressOIB_1">
      <item>GOD jednostavno društvo s ograničenom odgovornošću za usluge i trgovinu, OIB 29336538296, Koprivnička ulica 34, 48260 Križevci zastupanog po punomoćniku Nikolina Žugaj</item>
    </derivirana_varijabla>
  </DomainObject.Predmet.ProtuStrankaListFormatedWithAdressOIB>
  <DomainObject.Predmet.ProtuStrankaListNazivFormated>
    <izvorni_sadrzaj>
      <item>GOD jednostavno društvo s ograničenom odgovornošću za usluge i trgovinu</item>
    </izvorni_sadrzaj>
    <derivirana_varijabla naziv="DomainObject.Predmet.ProtuStrankaListNazivFormated_1">
      <item>GOD jednostavno društvo s ograničenom odgovornošću za usluge i trgovinu</item>
    </derivirana_varijabla>
  </DomainObject.Predmet.ProtuStrankaListNazivFormated>
  <DomainObject.Predmet.ProtuStrankaListNazivFormatedOIB>
    <izvorni_sadrzaj>
      <item>GOD jednostavno društvo s ograničenom odgovornošću za usluge i trgovinu, OIB 29336538296</item>
    </izvorni_sadrzaj>
    <derivirana_varijabla naziv="DomainObject.Predmet.ProtuStrankaListNazivFormatedOIB_1">
      <item>GOD jednostavno društvo s ograničenom odgovornošću za usluge i trgovinu, OIB 29336538296</item>
    </derivirana_varijabla>
  </DomainObject.Predmet.ProtuStrankaListNazivFormatedOIB>
  <DomainObject.Predmet.OstaliListFormated>
    <izvorni_sadrzaj>
      <item>Sudski registar TS u Varaždinu</item>
      <item>Županijsko državno odvjetništvo u Varaždinu</item>
      <item>Porezna uprava - Područni ured sjeverna Hrvatska, Ispostava Koprivnica</item>
      <item>Nikolina Žugaj punomoćnik sudionika u postupku GOD jednostavno društvo s ograničenom odgovornošću za usluge i trgovinu</item>
    </izvorni_sadrzaj>
    <derivirana_varijabla naziv="DomainObject.Predmet.OstaliListFormated_1">
      <item>Sudski registar TS u Varaždinu</item>
      <item>Županijsko državno odvjetništvo u Varaždinu</item>
      <item>Porezna uprava - Područni ured sjeverna Hrvatska, Ispostava Koprivnica</item>
      <item>Nikolina Žugaj punomoćnik sudionika u postupku GOD jednostavno društvo s ograničenom odgovornošću za usluge i trgovinu</item>
    </derivirana_varijabla>
  </DomainObject.Predmet.OstaliListFormated>
  <DomainObject.Predmet.OstaliListFormatedOIB>
    <izvorni_sadrzaj>
      <item>Sudski registar TS u Varaždinu</item>
      <item>Županijsko državno odvjetništvo u Varaždinu</item>
      <item>Porezna uprava - Područni ured sjeverna Hrvatska, Ispostava Koprivnica</item>
      <item>Nikolina Žugaj, OIB 51375914206 punomoćnik sudionika u postupku GOD jednostavno društvo s ograničenom odgovornošću za usluge i trgovinu</item>
    </izvorni_sadrzaj>
    <derivirana_varijabla naziv="DomainObject.Predmet.OstaliListFormatedOIB_1">
      <item>Sudski registar TS u Varaždinu</item>
      <item>Županijsko državno odvjetništvo u Varaždinu</item>
      <item>Porezna uprava - Područni ured sjeverna Hrvatska, Ispostava Koprivnica</item>
      <item>Nikolina Žugaj, OIB 51375914206 punomoćnik sudionika u postupku GOD jednostavno društvo s ograničenom odgovornošću za usluge i trgovinu</item>
    </derivirana_varijabla>
  </DomainObject.Predmet.OstaliListFormatedOIB>
  <DomainObject.Predmet.OstaliListFormatedWithAdress>
    <izvorni_sadrzaj>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Koprivnička Ulica 34, 48260 Križevci punomoćnik sudionika u postupku GOD jednostavno društvo s ograničenom odgovornošću za usluge i trgovinu</item>
    </izvorni_sadrzaj>
    <derivirana_varijabla naziv="DomainObject.Predmet.OstaliListFormatedWithAdress_1">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Koprivnička Ulica 34, 48260 Križevci punomoćnik sudionika u postupku GOD jednostavno društvo s ograničenom odgovornošću za usluge i trgovinu</item>
    </derivirana_varijabla>
  </DomainObject.Predmet.OstaliListFormatedWithAdress>
  <DomainObject.Predmet.OstaliListFormatedWithAdressOIB>
    <izvorni_sadrzaj>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OIB 51375914206, Koprivnička Ulica 34, 48260 Križevci punomoćnik sudionika u postupku GOD jednostavno društvo s ograničenom odgovornošću za usluge i trgovinu</item>
    </izvorni_sadrzaj>
    <derivirana_varijabla naziv="DomainObject.Predmet.OstaliListFormatedWithAdressOIB_1">
      <item>Sudski registar TS u Varaždinu, Ul. braće Radić 2, 42000 Varaždin</item>
      <item>Županijsko državno odvjetništvo u Varaždinu, Ul. braće Radić 2, 42000 Varaždin</item>
      <item>Porezna uprava - Područni ured sjeverna Hrvatska, Ispostava Koprivnica, Hrvatske državnosti 7, 48000 Koprivnica</item>
      <item>Nikolina Žugaj, OIB 51375914206, Koprivnička Ulica 34, 48260 Križevci punomoćnik sudionika u postupku GOD jednostavno društvo s ograničenom odgovornošću za usluge i trgovinu</item>
    </derivirana_varijabla>
  </DomainObject.Predmet.OstaliListFormatedWithAdressOIB>
  <DomainObject.Predmet.OstaliListNazivFormated>
    <izvorni_sadrzaj>
      <item>Sudski registar TS u Varaždinu</item>
      <item>Županijsko državno odvjetništvo u Varaždinu</item>
      <item>Porezna uprava - Područni ured sjeverna Hrvatska, Ispostava Koprivnica</item>
      <item>Nikolina Žugaj</item>
    </izvorni_sadrzaj>
    <derivirana_varijabla naziv="DomainObject.Predmet.OstaliListNazivFormated_1">
      <item>Sudski registar TS u Varaždinu</item>
      <item>Županijsko državno odvjetništvo u Varaždinu</item>
      <item>Porezna uprava - Područni ured sjeverna Hrvatska, Ispostava Koprivnica</item>
      <item>Nikolina Žugaj</item>
    </derivirana_varijabla>
  </DomainObject.Predmet.OstaliListNazivFormated>
  <DomainObject.Predmet.OstaliListNazivFormatedOIB>
    <izvorni_sadrzaj>
      <item>Sudski registar TS u Varaždinu</item>
      <item>Županijsko državno odvjetništvo u Varaždinu</item>
      <item>Porezna uprava - Područni ured sjeverna Hrvatska, Ispostava Koprivnica</item>
      <item>Nikolina Žugaj, OIB 51375914206</item>
    </izvorni_sadrzaj>
    <derivirana_varijabla naziv="DomainObject.Predmet.OstaliListNazivFormatedOIB_1">
      <item>Sudski registar TS u Varaždinu</item>
      <item>Županijsko državno odvjetništvo u Varaždinu</item>
      <item>Porezna uprava - Područni ured sjeverna Hrvatska, Ispostava Koprivnica</item>
      <item>Nikolina Žugaj, OIB 51375914206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St-648/2016-11</izvorni_sadrzaj>
    <derivirana_varijabla naziv="DomainObject.PoslovniBrojDokumenta_1">St-648/2016-11</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GOD jednostavno društvo s ograničenom odgovornošću za usluge i trgovinu</izvorni_sadrzaj>
    <derivirana_varijabla naziv="DomainObject.Predmet.ProtustrankaIDrugi_1">GOD jednostavno društvo s ograničenom odgovornošću za usluge i trgovinu</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GOD jednostavno društvo s ograničenom odgovornošću za usluge i trgovinu, OIB 29336538296, Koprivnička ulica 34, 48260 Križevci</izvorni_sadrzaj>
    <derivirana_varijabla naziv="DomainObject.Predmet.ProtustrankaIDrugiAdressOIB_1">GOD jednostavno društvo s ograničenom odgovornošću za usluge i trgovinu, OIB 29336538296, Koprivnička ulica 34,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GOD jednostavno društvo s ograničenom odgovornošću za usluge i trgovinu</item>
      <item>Sudski registar TS u Varaždinu</item>
      <item>Županijsko državno odvjetništvo u Varaždinu</item>
      <item>Porezna uprava - Područni ured sjeverna Hrvatska, Ispostava Koprivnica</item>
      <item>Nikolina Žugaj</item>
    </izvorni_sadrzaj>
    <derivirana_varijabla naziv="DomainObject.Predmet.SudioniciListNaziv_1">
      <item>Financijska agencija - Podružnica Varaždin</item>
      <item>GOD jednostavno društvo s ograničenom odgovornošću za usluge i trgovinu</item>
      <item>Sudski registar TS u Varaždinu</item>
      <item>Županijsko državno odvjetništvo u Varaždinu</item>
      <item>Porezna uprava - Područni ured sjeverna Hrvatska, Ispostava Koprivnica</item>
      <item>Nikolina Žugaj</item>
    </derivirana_varijabla>
  </DomainObject.Predmet.SudioniciListNaziv>
  <DomainObject.Predmet.SudioniciListAdressOIB>
    <izvorni_sadrzaj>
      <item>Financijska agencija - Podružnica Varaždin, OIB 85821130368, Ul. Augusta Cesarca 2,42000 Varaždin</item>
      <item>GOD jednostavno društvo s ograničenom odgovornošću za usluge i trgovinu, OIB 29336538296, Koprivnička ulica 34,48260 Križevci</item>
      <item>Sudski registar TS u Varaždinu, Ul. braće Radić 2,42000 Varaždin</item>
      <item>Županijsko državno odvjetništvo u Varaždinu, Ul. braće Radić 2,42000 Varaždin</item>
      <item>Porezna uprava - Područni ured sjeverna Hrvatska, Ispostava Koprivnica, Hrvatske državnosti 7,48000 Koprivnica</item>
      <item>Nikolina Žugaj, OIB 51375914206, Koprivnička Ulica 34,48260 Križevci</item>
    </izvorni_sadrzaj>
    <derivirana_varijabla naziv="DomainObject.Predmet.SudioniciListAdressOIB_1">
      <item>Financijska agencija - Podružnica Varaždin, OIB 85821130368, Ul. Augusta Cesarca 2,42000 Varaždin</item>
      <item>GOD jednostavno društvo s ograničenom odgovornošću za usluge i trgovinu, OIB 29336538296, Koprivnička ulica 34,48260 Križevci</item>
      <item>Sudski registar TS u Varaždinu, Ul. braće Radić 2,42000 Varaždin</item>
      <item>Županijsko državno odvjetništvo u Varaždinu, Ul. braće Radić 2,42000 Varaždin</item>
      <item>Porezna uprava - Područni ured sjeverna Hrvatska, Ispostava Koprivnica, Hrvatske državnosti 7,48000 Koprivnica</item>
      <item>Nikolina Žugaj, OIB 51375914206, Koprivnička Ulica 34,48260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29336538296</item>
      <item>, OIB null</item>
      <item>, OIB null</item>
      <item>, OIB null</item>
      <item>, OIB 51375914206</item>
    </izvorni_sadrzaj>
    <derivirana_varijabla naziv="DomainObject.Predmet.SudioniciListNazivOIB_1">
      <item>, OIB 85821130368</item>
      <item>, OIB 29336538296</item>
      <item>, OIB null</item>
      <item>, OIB null</item>
      <item>, OIB null</item>
      <item>, OIB 51375914206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3369</properties:Characters>
  <properties:Lines>93</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2017-05-04T10:02:00Z</dcterms:created>
  <dc:creator>Ljubica Makovec</dc:creator>
  <cp:lastModifiedBy>Ljubica Makovec</cp:lastModifiedBy>
  <cp:lastPrinted>2017-05-05T08:32:00Z</cp:lastPrinted>
  <dcterms:modified xmlns:xsi="http://www.w3.org/2001/XMLSchema-instance" xsi:type="dcterms:W3CDTF">2017-05-05T08:33:00Z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St-648/2016-11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