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23ea" w14:paraId="37023ea" w:rsidRDefault="00535B73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535B73">
        <w:t>368/15</w:t>
      </w:r>
    </w:p>
    <w:p w:rsidRDefault="00BD641E" w:rsidP="00BD641E" w:rsidR="00BD641E" w:rsidRPr="00992A94">
      <w:r w:rsidRPr="00992A94">
        <w:t xml:space="preserve"> Zagreb, Amruševa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28359C" w:rsidRPr="000223DA">
        <w:t>Trgovački sud u Zagrebu po sucu pojedincu Mislavu Kolakušiću, kao stečajnom sucu u stečajnom postupku nad dužnikom trgovačkim društvom KADROVI NATON d.o.o. za privremeno zapošljavanje, Zagreb, Petra i Tome Erdodyja 15,  MBS:080809358, OIB:55572602420, 2. studenoga 2015.,</w:t>
      </w:r>
      <w:r w:rsidR="0028359C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28359C">
        <w:t>2. studenoga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nagrada</w:t>
      </w:r>
      <w:r w:rsidR="0028359C">
        <w:t xml:space="preserve"> privremenom</w:t>
      </w:r>
      <w:r w:rsidRPr="00992A94">
        <w:t xml:space="preserve">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28359C">
        <w:t>2. studenoga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D959A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641E" w:rsidP="00BD641E" w:rsidR="00BD641E" w:rsidRPr="00992A94">
      <w:pPr>
        <w:ind w:firstLine="720" w:left="5040"/>
        <w:jc w:val="both"/>
      </w:pPr>
    </w:p>
    <w:p w:rsidRDefault="00E70524" w:rsidR="00E70524"/>
    <w:p w:rsidRDefault="00D959A1" w:rsidR="00D959A1"/>
    <w:p w:rsidRDefault="00D959A1" w:rsidR="00D959A1">
      <w:r>
        <w:t>DNA:</w:t>
      </w:r>
    </w:p>
    <w:p w:rsidRDefault="00D959A1" w:rsidR="00D959A1" w:rsidRPr="00992A94">
      <w:r>
        <w:t>1. e-oglasna ploča 8 dana</w:t>
      </w:r>
    </w:p>
    <w:sectPr w:rsidR="00D959A1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8359C"/>
    <w:rsid w:val="00296981"/>
    <w:rsid w:val="002E355B"/>
    <w:rsid w:val="00347BB4"/>
    <w:rsid w:val="00454ADA"/>
    <w:rsid w:val="004B7F3F"/>
    <w:rsid w:val="004E5469"/>
    <w:rsid w:val="004F022B"/>
    <w:rsid w:val="005071FA"/>
    <w:rsid w:val="00535B73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65B10"/>
    <w:rsid w:val="00A945DE"/>
    <w:rsid w:val="00B639DE"/>
    <w:rsid w:val="00BD641E"/>
    <w:rsid w:val="00D959A1"/>
    <w:rsid w:val="00DB06B8"/>
    <w:rsid w:val="00E70524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privremenom stečajnom upravitelju</izvorni_sadrzaj>
    <derivirana_varijabla naziv="DomainObject.Primjedba_1">obavijest o nagradi privremenom stečajnom upravitelju</derivirana_varijabla>
  </DomainObject.Primjedba>
  <DomainObject.Oznaka>
    <izvorni_sadrzaj>St-368/2015-17</izvorni_sadrzaj>
    <derivirana_varijabla naziv="DomainObject.Oznaka_1">St-368/2015-17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KADROVI NATON d.o.o. zastupanog po punomoćniku OD Dominković i partneri</izvorni_sadrzaj>
    <derivirana_varijabla naziv="DomainObject.Predmet.ProtustrankaFormated_1">  KADROVI NATON d.o.o. zastupanog po punomoćniku OD Dominković i partneri</derivirana_varijabla>
  </DomainObject.Predmet.ProtustrankaFormated>
  <DomainObject.Predmet.ProtustrankaFormatedOIB>
    <izvorni_sadrzaj>  KADROVI NATON d.o.o., OIB 55572602420 zastupanog po punomoćniku OD Dominković i partneri</izvorni_sadrzaj>
    <derivirana_varijabla naziv="DomainObject.Predmet.ProtustrankaFormatedOIB_1">  KADROVI NATON d.o.o., OIB 55572602420 zastupanog po punomoćniku OD Dominković i partneri</derivirana_varijabla>
  </DomainObject.Predmet.ProtustrankaFormatedOIB>
  <DomainObject.Predmet.ProtustrankaFormatedWithAdress>
    <izvorni_sadrzaj> KADROVI NATON d.o.o., Petra i Tome Erdodyja 15, 10000 Zagreb zastupanog po punomoćniku OD Dominković i partneri</izvorni_sadrzaj>
    <derivirana_varijabla naziv="DomainObject.Predmet.ProtustrankaFormatedWithAdress_1"> KADROVI NATON d.o.o., Petra i Tome Erdodyja 15, 10000 Zagreb zastupanog po punomoćniku OD Dominković i partneri</derivirana_varijabla>
  </DomainObject.Predmet.ProtustrankaFormatedWithAdress>
  <DomainObject.Predmet.ProtustrankaFormatedWithAdressOIB>
    <izvorni_sadrzaj> KADROVI NATON d.o.o., OIB 55572602420, Petra i Tome Erdodyja 15, 10000 Zagreb zastupanog po punomoćniku OD Dominković i partneri</izvorni_sadrzaj>
    <derivirana_varijabla naziv="DomainObject.Predmet.ProtustrankaFormatedWithAdressOIB_1"> KADROVI NATON d.o.o., OIB 55572602420, Petra i Tome Erdodyja 15, 10000 Zagreb zastupanog po punomoćniku OD Dominković i partneri</derivirana_varijabla>
  </DomainObject.Predmet.ProtustrankaFormatedWithAdressOIB>
  <DomainObject.Predmet.ProtustrankaWithAdress>
    <izvorni_sadrzaj>KADROVI NATON d.o.o. Petra i Tome Erdodyja 15, 10000 Zagreb</izvorni_sadrzaj>
    <derivirana_varijabla naziv="DomainObject.Predmet.ProtustrankaWithAdress_1">KADROVI NATON d.o.o. Petra i Tome Erdodyja 15, 10000 Zagreb</derivirana_varijabla>
  </DomainObject.Predmet.ProtustrankaWithAdress>
  <DomainObject.Predmet.ProtustrankaWithAdressOIB>
    <izvorni_sadrzaj>KADROVI NATON d.o.o., OIB 55572602420, Petra i Tome Erdodyja 15, 10000 Zagreb</izvorni_sadrzaj>
    <derivirana_varijabla naziv="DomainObject.Predmet.ProtustrankaWithAdressOIB_1">KADROVI NATON d.o.o., OIB 55572602420, Petra i Tome Erdodyja 15, 10000 Zagreb</derivirana_varijabla>
  </DomainObject.Predmet.ProtustrankaWithAdressOIB>
  <DomainObject.Predmet.ProtustrankaNazivFormated>
    <izvorni_sadrzaj>KADROVI NATON d.o.o.</izvorni_sadrzaj>
    <derivirana_varijabla naziv="DomainObject.Predmet.ProtustrankaNazivFormated_1">KADROVI NATON d.o.o.</derivirana_varijabla>
  </DomainObject.Predmet.ProtustrankaNazivFormated>
  <DomainObject.Predmet.ProtustrankaNazivFormatedOIB>
    <izvorni_sadrzaj>KADROVI NATON d.o.o., OIB 55572602420</izvorni_sadrzaj>
    <derivirana_varijabla naziv="DomainObject.Predmet.ProtustrankaNazivFormatedOIB_1">KADROVI NATON d.o.o., OIB 55572602420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Babij; Dušan Lazar; VJEROVNICI</izvorni_sadrzaj>
    <derivirana_varijabla naziv="DomainObject.Predmet.StrankaFormated_1">  Miroslav Babij; Dušan Lazar; VJEROVNICI</derivirana_varijabla>
  </DomainObject.Predmet.StrankaFormated>
  <DomainObject.Predmet.StrankaFormatedOIB>
    <izvorni_sadrzaj>  Miroslav Babij, OIB 63367920586; Dušan Lazar; VJEROVNICI, OIB </izvorni_sadrzaj>
    <derivirana_varijabla naziv="DomainObject.Predmet.StrankaFormatedOIB_1">  Miroslav Babij, OIB 63367920586; Dušan Lazar; VJEROVNICI, OIB </derivirana_varijabla>
  </DomainObject.Predmet.StrankaFormatedOIB>
  <DomainObject.Predmet.StrankaFormatedWithAdress>
    <izvorni_sadrzaj> Miroslav Babij, Bogdani 87, Žitnjak, 10000 Zagreb; Dušan Lazar; VJEROVNICI</izvorni_sadrzaj>
    <derivirana_varijabla naziv="DomainObject.Predmet.StrankaFormatedWithAdress_1"> Miroslav Babij, Bogdani 87, Žitnjak, 10000 Zagreb; Dušan Lazar; VJEROVNICI</derivirana_varijabla>
  </DomainObject.Predmet.StrankaFormatedWithAdress>
  <DomainObject.Predmet.StrankaFormatedWithAdressOIB>
    <izvorni_sadrzaj> Miroslav Babij, OIB 63367920586, Bogdani 87, Žitnjak, 10000 Zagreb; Dušan Lazar; VJEROVNICI, OIB </izvorni_sadrzaj>
    <derivirana_varijabla naziv="DomainObject.Predmet.StrankaFormatedWithAdressOIB_1"> Miroslav Babij, OIB 63367920586, Bogdani 87, Žitnjak, 10000 Zagreb; Dušan Lazar; VJEROVNICI, OIB </derivirana_varijabla>
  </DomainObject.Predmet.StrankaFormatedWithAdressOIB>
  <DomainObject.Predmet.StrankaWithAdress>
    <izvorni_sadrzaj>Miroslav Babij Bogdani 87, Žitnjak,10000 Zagreb,Dušan Lazar ,VJEROVNICI </izvorni_sadrzaj>
    <derivirana_varijabla naziv="DomainObject.Predmet.StrankaWithAdress_1">Miroslav Babij Bogdani 87, Žitnjak,10000 Zagreb,Dušan Lazar ,VJEROVNICI </derivirana_varijabla>
  </DomainObject.Predmet.StrankaWithAdress>
  <DomainObject.Predmet.StrankaWithAdressOIB>
    <izvorni_sadrzaj>Miroslav Babij, OIB 63367920586, Bogdani 87, Žitnjak,10000 Zagreb,Dušan Lazar,VJEROVNICI, OIB </izvorni_sadrzaj>
    <derivirana_varijabla naziv="DomainObject.Predmet.StrankaWithAdressOIB_1">Miroslav Babij, OIB 63367920586, Bogdani 87, Žitnjak,10000 Zagreb,Dušan Lazar,VJEROVNICI, OIB </derivirana_varijabla>
  </DomainObject.Predmet.StrankaWithAdressOIB>
  <DomainObject.Predmet.StrankaNazivFormated>
    <izvorni_sadrzaj>Miroslav Babij,Dušan Lazar,VJEROVNICI</izvorni_sadrzaj>
    <derivirana_varijabla naziv="DomainObject.Predmet.StrankaNazivFormated_1">Miroslav Babij,Dušan Lazar,VJEROVNICI</derivirana_varijabla>
  </DomainObject.Predmet.StrankaNazivFormated>
  <DomainObject.Predmet.StrankaNazivFormatedOIB>
    <izvorni_sadrzaj>Miroslav Babij, OIB 63367920586,Dušan Lazar,VJEROVNICI, OIB </izvorni_sadrzaj>
    <derivirana_varijabla naziv="DomainObject.Predmet.StrankaNazivFormatedOIB_1">Miroslav Babij, OIB 63367920586,Dušan Lazar,VJEROVNICI,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Miroslav Babij</item>
      <item>Dušan Lazar</item>
      <item>VJEROVNICI</item>
    </izvorni_sadrzaj>
    <derivirana_varijabla naziv="DomainObject.Predmet.StrankaListFormated_1">
      <item>Miroslav Babij</item>
      <item>Dušan Lazar</item>
      <item>VJEROVNICI</item>
    </derivirana_varijabla>
  </DomainObject.Predmet.StrankaListFormated>
  <DomainObject.Predmet.StrankaListFormatedOIB>
    <izvorni_sadrzaj>
      <item>Miroslav Babij, OIB 63367920586</item>
      <item>Dušan Lazar</item>
      <item>VJEROVNICI, OIB </item>
    </izvorni_sadrzaj>
    <derivirana_varijabla naziv="DomainObject.Predmet.StrankaListFormatedOIB_1">
      <item>Miroslav Babij, OIB 63367920586</item>
      <item>Dušan Lazar</item>
      <item>VJEROVNICI, OIB </item>
    </derivirana_varijabla>
  </DomainObject.Predmet.StrankaListFormatedOIB>
  <DomainObject.Predmet.StrankaListFormatedWithAdress>
    <izvorni_sadrzaj>
      <item>Miroslav Babij, Bogdani 87, Žitnjak, 10000 Zagreb</item>
      <item>Dušan Lazar</item>
      <item>VJEROVNICI</item>
    </izvorni_sadrzaj>
    <derivirana_varijabla naziv="DomainObject.Predmet.StrankaListFormatedWithAdress_1">
      <item>Miroslav Babij, Bogdani 87, Žitnjak, 10000 Zagreb</item>
      <item>Dušan Lazar</item>
      <item>VJEROVNICI</item>
    </derivirana_varijabla>
  </DomainObject.Predmet.StrankaListFormatedWithAdress>
  <DomainObject.Predmet.StrankaListFormatedWithAdressOIB>
    <izvorni_sadrzaj>
      <item>Miroslav Babij, OIB 63367920586, Bogdani 87, Žitnjak, 10000 Zagreb</item>
      <item>Dušan Lazar</item>
      <item>VJEROVNICI, OIB </item>
    </izvorni_sadrzaj>
    <derivirana_varijabla naziv="DomainObject.Predmet.StrankaListFormatedWithAdressOIB_1">
      <item>Miroslav Babij, OIB 63367920586, Bogdani 87, Žitnjak, 10000 Zagreb</item>
      <item>Dušan Lazar</item>
      <item>VJEROVNICI, OIB </item>
    </derivirana_varijabla>
  </DomainObject.Predmet.StrankaListFormatedWithAdressOIB>
  <DomainObject.Predmet.StrankaListNazivFormated>
    <izvorni_sadrzaj>
      <item>Miroslav Babij</item>
      <item>Dušan Lazar</item>
      <item>VJEROVNICI</item>
    </izvorni_sadrzaj>
    <derivirana_varijabla naziv="DomainObject.Predmet.StrankaListNazivFormated_1">
      <item>Miroslav Babij</item>
      <item>Dušan Lazar</item>
      <item>VJEROVNICI</item>
    </derivirana_varijabla>
  </DomainObject.Predmet.StrankaListNazivFormated>
  <DomainObject.Predmet.StrankaListNazivFormatedOIB>
    <izvorni_sadrzaj>
      <item>Miroslav Babij, OIB 63367920586</item>
      <item>Dušan Lazar</item>
      <item>VJEROVNICI, OIB </item>
    </izvorni_sadrzaj>
    <derivirana_varijabla naziv="DomainObject.Predmet.StrankaListNazivFormatedOIB_1">
      <item>Miroslav Babij, OIB 63367920586</item>
      <item>Dušan Lazar</item>
      <item>VJEROVNICI, OIB </item>
    </derivirana_varijabla>
  </DomainObject.Predmet.StrankaListNazivFormatedOIB>
  <DomainObject.Predmet.ProtuStrankaListFormated>
    <izvorni_sadrzaj>
      <item>KADROVI NATON d.o.o. zastupanog po punomoćniku OD Dominković i partneri</item>
    </izvorni_sadrzaj>
    <derivirana_varijabla naziv="DomainObject.Predmet.ProtuStrankaListFormated_1">
      <item>KADROVI NATON d.o.o. zastupanog po punomoćniku OD Dominković i partneri</item>
    </derivirana_varijabla>
  </DomainObject.Predmet.ProtuStrankaListFormated>
  <DomainObject.Predmet.ProtuStrankaListFormatedOIB>
    <izvorni_sadrzaj>
      <item>KADROVI NATON d.o.o., OIB 55572602420 zastupanog po punomoćniku OD Dominković i partneri</item>
    </izvorni_sadrzaj>
    <derivirana_varijabla naziv="DomainObject.Predmet.ProtuStrankaListFormatedOIB_1">
      <item>KADROVI NATON d.o.o., OIB 55572602420 zastupanog po punomoćniku OD Dominković i partneri</item>
    </derivirana_varijabla>
  </DomainObject.Predmet.ProtuStrankaListFormatedOIB>
  <DomainObject.Predmet.ProtuStrankaListFormatedWithAdress>
    <izvorni_sadrzaj>
      <item>KADROVI NATON d.o.o., Petra i Tome Erdodyja 15, 10000 Zagreb zastupanog po punomoćniku OD Dominković i partneri</item>
    </izvorni_sadrzaj>
    <derivirana_varijabla naziv="DomainObject.Predmet.ProtuStrankaListFormatedWithAdress_1">
      <item>KADROVI NATON d.o.o., Petra i Tome Erdodyja 15, 10000 Zagreb zastupanog po punomoćniku OD Dominković i partneri</item>
    </derivirana_varijabla>
  </DomainObject.Predmet.ProtuStrankaListFormatedWithAdress>
  <DomainObject.Predmet.ProtuStrankaListFormatedWithAdressOIB>
    <izvorni_sadrzaj>
      <item>KADROVI NATON d.o.o., OIB 55572602420, Petra i Tome Erdodyja 15, 10000 Zagreb zastupanog po punomoćniku OD Dominković i partneri</item>
    </izvorni_sadrzaj>
    <derivirana_varijabla naziv="DomainObject.Predmet.ProtuStrankaListFormatedWithAdressOIB_1">
      <item>KADROVI NATON d.o.o., OIB 55572602420, Petra i Tome Erdodyja 15, 10000 Zagreb zastupanog po punomoćniku OD Dominković i partneri</item>
    </derivirana_varijabla>
  </DomainObject.Predmet.ProtuStrankaListFormatedWithAdressOIB>
  <DomainObject.Predmet.ProtuStrankaListNazivFormated>
    <izvorni_sadrzaj>
      <item>KADROVI NATON d.o.o.</item>
    </izvorni_sadrzaj>
    <derivirana_varijabla naziv="DomainObject.Predmet.ProtuStrankaListNazivFormated_1">
      <item>KADROVI NATON d.o.o.</item>
    </derivirana_varijabla>
  </DomainObject.Predmet.ProtuStrankaListNazivFormated>
  <DomainObject.Predmet.ProtuStrankaListNazivFormatedOIB>
    <izvorni_sadrzaj>
      <item>KADROVI NATON d.o.o., OIB 55572602420</item>
    </izvorni_sadrzaj>
    <derivirana_varijabla naziv="DomainObject.Predmet.ProtuStrankaListNazivFormatedOIB_1">
      <item>KADROVI NATON d.o.o., OIB 55572602420</item>
    </derivirana_varijabla>
  </DomainObject.Predmet.ProtuStrankaListNazivFormatedOIB>
  <DomainObject.Predmet.OstaliListFormated>
    <izvorni_sadrzaj>
      <item>OD Dominković i partneri punomoćnik sudionika u postupku KADROVI NATON d.o.o.</item>
      <item>MILORAD ZAJKOVSKI</item>
    </izvorni_sadrzaj>
    <derivirana_varijabla naziv="DomainObject.Predmet.OstaliListFormated_1">
      <item>OD Dominković i partneri punomoćnik sudionika u postupku KADROVI NATON d.o.o.</item>
      <item>MILORAD ZAJKOVSKI</item>
    </derivirana_varijabla>
  </DomainObject.Predmet.OstaliListFormated>
  <DomainObject.Predmet.OstaliListFormatedOIB>
    <izvorni_sadrzaj>
      <item>OD Dominković i partneri, OIB 41736640046 punomoćnik sudionika u postupku KADROVI NATON d.o.o.</item>
      <item>MILORAD ZAJKOVSKI, OIB 59768013642</item>
    </izvorni_sadrzaj>
    <derivirana_varijabla naziv="DomainObject.Predmet.OstaliListFormatedOIB_1">
      <item>OD Dominković i partneri, OIB 41736640046 punomoćnik sudionika u postupku KADROVI NATON d.o.o.</item>
      <item>MILORAD ZAJKOVSKI, OIB 59768013642</item>
    </derivirana_varijabla>
  </DomainObject.Predmet.OstaliListFormatedOIB>
  <DomainObject.Predmet.OstaliListFormatedWithAdress>
    <izvorni_sadrzaj>
      <item>OD Dominković i partneri, Radnička cesta 80, 10000 Zagreb punomoćnik sudionika u postupku KADROVI NATON d.o.o.</item>
      <item>MILORAD ZAJKOVSKI, Ivana Vencla 32, 10290 Zaprešić</item>
    </izvorni_sadrzaj>
    <derivirana_varijabla naziv="DomainObject.Predmet.OstaliListFormatedWithAdress_1">
      <item>OD Dominković i partneri, Radnička cesta 80, 10000 Zagreb punomoćnik sudionika u postupku KADROVI NATON d.o.o.</item>
      <item>MILORAD ZAJKOVSKI, Ivana Vencla 32, 10290 Zaprešić</item>
    </derivirana_varijabla>
  </DomainObject.Predmet.OstaliListFormatedWithAdress>
  <DomainObject.Predmet.OstaliListFormatedWithAdressOIB>
    <izvorni_sadrzaj>
      <item>OD Dominković i partneri, OIB 41736640046, Radnička cesta 80, 10000 Zagreb punomoćnik sudionika u postupku KADROVI NATON d.o.o.</item>
      <item>MILORAD ZAJKOVSKI, OIB 59768013642, Ivana Vencla 32, 10290 Zaprešić</item>
    </izvorni_sadrzaj>
    <derivirana_varijabla naziv="DomainObject.Predmet.OstaliListFormatedWithAdressOIB_1">
      <item>OD Dominković i partneri, OIB 41736640046, Radnička cesta 80, 10000 Zagreb punomoćnik sudionika u postupku KADROVI NATON d.o.o.</item>
      <item>MILORAD ZAJKOVSKI, OIB 59768013642, Ivana Vencla 32, 10290 Zaprešić</item>
    </derivirana_varijabla>
  </DomainObject.Predmet.OstaliListFormatedWithAdressOIB>
  <DomainObject.Predmet.OstaliListNazivFormated>
    <izvorni_sadrzaj>
      <item>OD Dominković i partneri</item>
      <item>MILORAD ZAJKOVSKI</item>
    </izvorni_sadrzaj>
    <derivirana_varijabla naziv="DomainObject.Predmet.OstaliListNazivFormated_1">
      <item>OD Dominković i partneri</item>
      <item>MILORAD ZAJKOVSKI</item>
    </derivirana_varijabla>
  </DomainObject.Predmet.OstaliListNazivFormated>
  <DomainObject.Predmet.OstaliListNazivFormatedOIB>
    <izvorni_sadrzaj>
      <item>OD Dominković i partneri, OIB 41736640046</item>
      <item>MILORAD ZAJKOVSKI, OIB 59768013642</item>
    </izvorni_sadrzaj>
    <derivirana_varijabla naziv="DomainObject.Predmet.OstaliListNazivFormatedOIB_1">
      <item>OD Dominković i partneri, OIB 41736640046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St-368/2015-17</izvorni_sadrzaj>
    <derivirana_varijabla naziv="DomainObject.PoslovniBrojDokumenta_1">St-368/2015-17</derivirana_varijabla>
  </DomainObject.PoslovniBrojDokumenta>
  <DomainObject.Predmet.StrankaIDrugi>
    <izvorni_sadrzaj>Miroslav Babij i dr.</izvorni_sadrzaj>
    <derivirana_varijabla naziv="DomainObject.Predmet.StrankaIDrugi_1">Miroslav Babij i dr.</derivirana_varijabla>
  </DomainObject.Predmet.StrankaIDrugi>
  <DomainObject.Predmet.ProtustrankaIDrugi>
    <izvorni_sadrzaj>KADROVI NATON d.o.o.</izvorni_sadrzaj>
    <derivirana_varijabla naziv="DomainObject.Predmet.ProtustrankaIDrugi_1">KADROVI NATON d.o.o.</derivirana_varijabla>
  </DomainObject.Predmet.ProtustrankaIDrugi>
  <DomainObject.Predmet.StrankaIDrugiAdressOIB>
    <izvorni_sadrzaj>Miroslav Babij, OIB 63367920586, Bogdani 87, Žitnjak, 10000 Zagreb i dr.</izvorni_sadrzaj>
    <derivirana_varijabla naziv="DomainObject.Predmet.StrankaIDrugiAdressOIB_1">Miroslav Babij, OIB 63367920586, Bogdani 87, Žitnjak, 10000 Zagreb i dr.</derivirana_varijabla>
  </DomainObject.Predmet.StrankaIDrugiAdressOIB>
  <DomainObject.Predmet.ProtustrankaIDrugiAdressOIB>
    <izvorni_sadrzaj>KADROVI NATON d.o.o., OIB 55572602420, Petra i Tome Erdodyja 15, 10000 Zagreb</izvorni_sadrzaj>
    <derivirana_varijabla naziv="DomainObject.Predmet.ProtustrankaIDrugiAdressOIB_1">KADROVI NATON d.o.o., OIB 55572602420, Petra i Tome Erdodyja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Babij</item>
      <item>KADROVI NATON d.o.o.</item>
      <item>OD Dominković i partneri</item>
      <item>Dušan Lazar</item>
      <item>MILORAD ZAJKOVSKI</item>
      <item>VJEROVNICI</item>
    </izvorni_sadrzaj>
    <derivirana_varijabla naziv="DomainObject.Predmet.SudioniciListNaziv_1">
      <item>Miroslav Babij</item>
      <item>KADROVI NATON d.o.o.</item>
      <item>OD Dominković i partneri</item>
      <item>Dušan Lazar</item>
      <item>MILORAD ZAJKOVSKI</item>
      <item>VJEROVNICI</item>
    </derivirana_varijabla>
  </DomainObject.Predmet.SudioniciListNaziv>
  <DomainObject.Predmet.SudioniciListAdressOIB>
    <izvorni_sadrzaj>
      <item>Miroslav Babij, OIB 63367920586, Bogdani 87, Žitnjak,10000 Zagreb</item>
      <item>KADROVI NATON d.o.o., OIB 55572602420, Petra i Tome Erdodyja 15,10000 Zagreb</item>
      <item>OD Dominković i partneri, OIB 41736640046, Radnička cesta 80,10000 Zagreb</item>
      <item>Dušan Lazar</item>
      <item>MILORAD ZAJKOVSKI, OIB 59768013642, Ivana Vencla 32,10290 Zaprešić</item>
      <item>VJEROVNICI, OIB </item>
    </izvorni_sadrzaj>
    <derivirana_varijabla naziv="DomainObject.Predmet.SudioniciListAdressOIB_1">
      <item>Miroslav Babij, OIB 63367920586, Bogdani 87, Žitnjak,10000 Zagreb</item>
      <item>KADROVI NATON d.o.o., OIB 55572602420, Petra i Tome Erdodyja 15,10000 Zagreb</item>
      <item>OD Dominković i partneri, OIB 41736640046, Radnička cesta 80,10000 Zagreb</item>
      <item>Dušan Lazar</item>
      <item>MILORAD ZAJKOVSKI, OIB 59768013642, Ivana Vencla 32,10290 Zaprešić</item>
      <item>VJEROVNICI,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63367920586</item>
      <item>, OIB 55572602420</item>
      <item>, OIB 41736640046</item>
      <item>, OIB null</item>
      <item>, OIB 59768013642</item>
      <item>, OIB </item>
    </izvorni_sadrzaj>
    <derivirana_varijabla naziv="DomainObject.Predmet.SudioniciListNazivOIB_1">
      <item>, OIB 63367920586</item>
      <item>, OIB 55572602420</item>
      <item>, OIB 41736640046</item>
      <item>, OIB null</item>
      <item>, OIB 59768013642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567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2015-11-02T11:53:00Z</dcterms:created>
  <dc:creator>nmarkovic</dc:creator>
  <cp:lastModifiedBy>Ivana Stampf</cp:lastModifiedBy>
  <cp:lastPrinted>2014-03-31T10:11:00Z</cp:lastPrinted>
  <dcterms:modified xmlns:xsi="http://www.w3.org/2001/XMLSchema-instance" xsi:type="dcterms:W3CDTF">2015-11-02T11:58:00Z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St-368/2015-17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