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c4d9" w14:paraId="ffbc4d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1F0E6B">
        <w:t>4</w:t>
      </w:r>
      <w:r w:rsidR="00FD4FFE">
        <w:t>153</w:t>
      </w:r>
      <w:r w:rsidR="008E60BB">
        <w:t>/16-5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FD4FFE">
        <w:t>LEFT HANDED USLUGE j.d.o.o. za usluge, OIB 34116357101, Zaprešić, Augusta Šenoe 43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D4FFE">
        <w:t>LEFT HANDED USLUGE j.d.o.o. za usluge, OIB 34116357101, Zaprešić, Augusta Šenoe 43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8E136B">
        <w:t>1. prosinca</w:t>
      </w:r>
      <w:r w:rsidR="00C20A9B" w:rsidRPr="00C20A9B">
        <w:t xml:space="preserve"> </w:t>
      </w:r>
      <w:r w:rsidR="00026C87">
        <w:t xml:space="preserve">2016. u </w:t>
      </w:r>
      <w:r w:rsidR="003A6AD6">
        <w:t>1</w:t>
      </w:r>
      <w:r w:rsidR="00FD4FFE">
        <w:t>1</w:t>
      </w:r>
      <w:r w:rsidR="009C20B8">
        <w:t>:</w:t>
      </w:r>
      <w:r w:rsidR="00FD4FFE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CE1AE0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E1AE0" w:rsidR="00CE1AE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CE1AE0" w:rsidR="00CE1AE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1F0E6B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A6AD6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D6FB5"/>
    <w:rsid w:val="008E136B"/>
    <w:rsid w:val="008E60BB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CE1AE0"/>
    <w:rsid w:val="00D03437"/>
    <w:rsid w:val="00D47D35"/>
    <w:rsid w:val="00D52AF3"/>
    <w:rsid w:val="00D52D3B"/>
    <w:rsid w:val="00D74489"/>
    <w:rsid w:val="00DB06B8"/>
    <w:rsid w:val="00DC5B26"/>
    <w:rsid w:val="00E07559"/>
    <w:rsid w:val="00E61D6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  <w:rsid w:val="00F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St-4153/2016</izvorni_sadrzaj>
    <derivirana_varijabla naziv="DomainObject.Predmet.OznakaBroj_1">St-4153/2016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LEFT HANDED USLUGE j.d.o.o. zastupanog po punomoćniku VELIMIR KRUŠKOVNJAK</izvorni_sadrzaj>
    <derivirana_varijabla naziv="DomainObject.Predmet.ProtustrankaFormated_1">  LEFT HANDED USLUGE j.d.o.o. zastupanog po punomoćniku VELIMIR KRUŠKOVNJAK</derivirana_varijabla>
  </DomainObject.Predmet.ProtustrankaFormated>
  <DomainObject.Predmet.ProtustrankaFormatedOIB>
    <izvorni_sadrzaj>  LEFT HANDED USLUGE j.d.o.o., OIB 34116357101 zastupanog po punomoćniku VELIMIR KRUŠKOVNJAK</izvorni_sadrzaj>
    <derivirana_varijabla naziv="DomainObject.Predmet.ProtustrankaFormatedOIB_1">  LEFT HANDED USLUGE j.d.o.o., OIB 34116357101 zastupanog po punomoćniku VELIMIR KRUŠKOVNJAK</derivirana_varijabla>
  </DomainObject.Predmet.ProtustrankaFormatedOIB>
  <DomainObject.Predmet.ProtustrankaFormatedWithAdress>
    <izvorni_sadrzaj> LEFT HANDED USLUGE j.d.o.o., Augusta Šenoe 43, 10290 Zaprešić zastupanog po punomoćniku VELIMIR KRUŠKOVNJAK</izvorni_sadrzaj>
    <derivirana_varijabla naziv="DomainObject.Predmet.ProtustrankaFormatedWithAdress_1"> LEFT HANDED USLUGE j.d.o.o., Augusta Šenoe 43, 10290 Zaprešić zastupanog po punomoćniku VELIMIR KRUŠKOVNJAK</derivirana_varijabla>
  </DomainObject.Predmet.ProtustrankaFormatedWithAdress>
  <DomainObject.Predmet.ProtustrankaFormatedWithAdressOIB>
    <izvorni_sadrzaj> LEFT HANDED USLUGE j.d.o.o., OIB 34116357101, Augusta Šenoe 43, 10290 Zaprešić zastupanog po punomoćniku VELIMIR KRUŠKOVNJAK</izvorni_sadrzaj>
    <derivirana_varijabla naziv="DomainObject.Predmet.ProtustrankaFormatedWithAdressOIB_1"> LEFT HANDED USLUGE j.d.o.o., OIB 34116357101, Augusta Šenoe 43, 10290 Zaprešić zastupanog po punomoćniku VELIMIR KRUŠKOVNJAK</derivirana_varijabla>
  </DomainObject.Predmet.ProtustrankaFormatedWithAdressOIB>
  <DomainObject.Predmet.ProtustrankaWithAdress>
    <izvorni_sadrzaj>LEFT HANDED USLUGE j.d.o.o. Augusta Šenoe 43, 10290 Zaprešić</izvorni_sadrzaj>
    <derivirana_varijabla naziv="DomainObject.Predmet.ProtustrankaWithAdress_1">LEFT HANDED USLUGE j.d.o.o. Augusta Šenoe 43, 10290 Zaprešić</derivirana_varijabla>
  </DomainObject.Predmet.ProtustrankaWithAdress>
  <DomainObject.Predmet.ProtustrankaWithAdressOIB>
    <izvorni_sadrzaj>LEFT HANDED USLUGE j.d.o.o., OIB 34116357101, Augusta Šenoe 43, 10290 Zaprešić</izvorni_sadrzaj>
    <derivirana_varijabla naziv="DomainObject.Predmet.ProtustrankaWithAdressOIB_1">LEFT HANDED USLUGE j.d.o.o., OIB 34116357101, Augusta Šenoe 43, 10290 Zaprešić</derivirana_varijabla>
  </DomainObject.Predmet.ProtustrankaWithAdressOIB>
  <DomainObject.Predmet.ProtustrankaNazivFormated>
    <izvorni_sadrzaj>LEFT HANDED USLUGE j.d.o.o.</izvorni_sadrzaj>
    <derivirana_varijabla naziv="DomainObject.Predmet.ProtustrankaNazivFormated_1">LEFT HANDED USLUGE j.d.o.o.</derivirana_varijabla>
  </DomainObject.Predmet.ProtustrankaNazivFormated>
  <DomainObject.Predmet.ProtustrankaNazivFormatedOIB>
    <izvorni_sadrzaj>LEFT HANDED USLUGE j.d.o.o., OIB 34116357101</izvorni_sadrzaj>
    <derivirana_varijabla naziv="DomainObject.Predmet.ProtustrankaNazivFormatedOIB_1">LEFT HANDED USLUGE j.d.o.o., OIB 34116357101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LEFT HANDED USLUGE j.d.o.o. zastupanog po punomoćniku VELIMIR KRUŠKOVNJAK</item>
    </izvorni_sadrzaj>
    <derivirana_varijabla naziv="DomainObject.Predmet.ProtuStrankaListFormated_1">
      <item>LEFT HANDED USLUGE j.d.o.o. zastupanog po punomoćniku VELIMIR KRUŠKOVNJAK</item>
    </derivirana_varijabla>
  </DomainObject.Predmet.ProtuStrankaListFormated>
  <DomainObject.Predmet.ProtuStrankaListFormatedOIB>
    <izvorni_sadrzaj>
      <item>LEFT HANDED USLUGE j.d.o.o., OIB 34116357101 zastupanog po punomoćniku VELIMIR KRUŠKOVNJAK</item>
    </izvorni_sadrzaj>
    <derivirana_varijabla naziv="DomainObject.Predmet.ProtuStrankaListFormatedOIB_1">
      <item>LEFT HANDED USLUGE j.d.o.o., OIB 34116357101 zastupanog po punomoćniku VELIMIR KRUŠKOVNJAK</item>
    </derivirana_varijabla>
  </DomainObject.Predmet.ProtuStrankaListFormatedOIB>
  <DomainObject.Predmet.ProtuStrankaListFormatedWithAdress>
    <izvorni_sadrzaj>
      <item>LEFT HANDED USLUGE j.d.o.o., Augusta Šenoe 43, 10290 Zaprešić zastupanog po punomoćniku VELIMIR KRUŠKOVNJAK</item>
    </izvorni_sadrzaj>
    <derivirana_varijabla naziv="DomainObject.Predmet.ProtuStrankaListFormatedWithAdress_1">
      <item>LEFT HANDED USLUGE j.d.o.o., Augusta Šenoe 43, 10290 Zaprešić zastupanog po punomoćniku VELIMIR KRUŠKOVNJAK</item>
    </derivirana_varijabla>
  </DomainObject.Predmet.ProtuStrankaListFormatedWithAdress>
  <DomainObject.Predmet.ProtuStrankaListFormatedWithAdressOIB>
    <izvorni_sadrzaj>
      <item>LEFT HANDED USLUGE j.d.o.o., OIB 34116357101, Augusta Šenoe 43, 10290 Zaprešić zastupanog po punomoćniku VELIMIR KRUŠKOVNJAK</item>
    </izvorni_sadrzaj>
    <derivirana_varijabla naziv="DomainObject.Predmet.ProtuStrankaListFormatedWithAdressOIB_1">
      <item>LEFT HANDED USLUGE j.d.o.o., OIB 34116357101, Augusta Šenoe 43, 10290 Zaprešić zastupanog po punomoćniku VELIMIR KRUŠKOVNJAK</item>
    </derivirana_varijabla>
  </DomainObject.Predmet.ProtuStrankaListFormatedWithAdressOIB>
  <DomainObject.Predmet.ProtuStrankaListNazivFormated>
    <izvorni_sadrzaj>
      <item>LEFT HANDED USLUGE j.d.o.o.</item>
    </izvorni_sadrzaj>
    <derivirana_varijabla naziv="DomainObject.Predmet.ProtuStrankaListNazivFormated_1">
      <item>LEFT HANDED USLUGE j.d.o.o.</item>
    </derivirana_varijabla>
  </DomainObject.Predmet.ProtuStrankaListNazivFormated>
  <DomainObject.Predmet.ProtuStrankaListNazivFormatedOIB>
    <izvorni_sadrzaj>
      <item>LEFT HANDED USLUGE j.d.o.o., OIB 34116357101</item>
    </izvorni_sadrzaj>
    <derivirana_varijabla naziv="DomainObject.Predmet.ProtuStrankaListNazivFormatedOIB_1">
      <item>LEFT HANDED USLUGE j.d.o.o., OIB 34116357101</item>
    </derivirana_varijabla>
  </DomainObject.Predmet.ProtuStrankaListNazivFormatedOIB>
  <DomainObject.Predmet.OstaliListFormated>
    <izvorni_sadrzaj>
      <item>VELIMIR KRUŠKOVNJAK punomoćnik sudionika u postupku LEFT HANDED USLUGE j.d.o.o.</item>
      <item>Sberbank d.d.</item>
    </izvorni_sadrzaj>
    <derivirana_varijabla naziv="DomainObject.Predmet.OstaliListFormated_1">
      <item>VELIMIR KRUŠKOVNJAK punomoćnik sudionika u postupku LEFT HANDED USLUGE j.d.o.o.</item>
      <item>Sberbank d.d.</item>
    </derivirana_varijabla>
  </DomainObject.Predmet.OstaliListFormated>
  <DomainObject.Predmet.OstaliListFormatedOIB>
    <izvorni_sadrzaj>
      <item>VELIMIR KRUŠKOVNJAK, OIB 26136954775 punomoćnik sudionika u postupku LEFT HANDED USLUGE j.d.o.o.</item>
      <item>Sberbank d.d., OIB 78427478595</item>
    </izvorni_sadrzaj>
    <derivirana_varijabla naziv="DomainObject.Predmet.OstaliListFormatedOIB_1">
      <item>VELIMIR KRUŠKOVNJAK, OIB 26136954775 punomoćnik sudionika u postupku LEFT HANDED USLUGE j.d.o.o.</item>
      <item>Sberbank d.d., OIB 78427478595</item>
    </derivirana_varijabla>
  </DomainObject.Predmet.OstaliListFormatedOIB>
  <DomainObject.Predmet.OstaliListFormatedWithAdress>
    <izvorni_sadrzaj>
      <item>VELIMIR KRUŠKOVNJAK, Augusta Šenoe 43, 10290 Zaprešić punomoćnik sudionika u postupku LEFT HANDED USLUGE j.d.o.o.</item>
      <item>Sberbank d.d., Varšavska 9, 10000 Zagreb</item>
    </izvorni_sadrzaj>
    <derivirana_varijabla naziv="DomainObject.Predmet.OstaliListFormatedWithAdress_1">
      <item>VELIMIR KRUŠKOVNJAK, Augusta Šenoe 43, 10290 Zaprešić punomoćnik sudionika u postupku LEFT HANDED USLUGE j.d.o.o.</item>
      <item>Sberbank d.d., Varšavska 9, 10000 Zagreb</item>
    </derivirana_varijabla>
  </DomainObject.Predmet.OstaliListFormatedWithAdress>
  <DomainObject.Predmet.OstaliListFormatedWithAdressOIB>
    <izvorni_sadrzaj>
      <item>VELIMIR KRUŠKOVNJAK, OIB 26136954775, Augusta Šenoe 43, 10290 Zaprešić punomoćnik sudionika u postupku LEFT HANDED USLUGE j.d.o.o.</item>
      <item>Sberbank d.d., OIB 78427478595, Varšavska 9, 10000 Zagreb</item>
    </izvorni_sadrzaj>
    <derivirana_varijabla naziv="DomainObject.Predmet.OstaliListFormatedWithAdressOIB_1">
      <item>VELIMIR KRUŠKOVNJAK, OIB 26136954775, Augusta Šenoe 43, 10290 Zaprešić punomoćnik sudionika u postupku LEFT HANDED USLUGE j.d.o.o.</item>
      <item>Sberbank d.d., OIB 78427478595, Varšavska 9, 10000 Zagreb</item>
    </derivirana_varijabla>
  </DomainObject.Predmet.OstaliListFormatedWithAdressOIB>
  <DomainObject.Predmet.OstaliListNazivFormated>
    <izvorni_sadrzaj>
      <item>VELIMIR KRUŠKOVNJAK</item>
      <item>Sberbank d.d.</item>
    </izvorni_sadrzaj>
    <derivirana_varijabla naziv="DomainObject.Predmet.OstaliListNazivFormated_1">
      <item>VELIMIR KRUŠKOVNJAK</item>
      <item>Sberbank d.d.</item>
    </derivirana_varijabla>
  </DomainObject.Predmet.OstaliListNazivFormated>
  <DomainObject.Predmet.OstaliListNazivFormatedOIB>
    <izvorni_sadrzaj>
      <item>VELIMIR KRUŠKOVNJAK, OIB 26136954775</item>
      <item>Sberbank d.d., OIB 78427478595</item>
    </izvorni_sadrzaj>
    <derivirana_varijabla naziv="DomainObject.Predmet.OstaliListNazivFormatedOIB_1">
      <item>VELIMIR KRUŠKOVNJAK, OIB 26136954775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LEFT HANDED USLUGE j.d.o.o.</izvorni_sadrzaj>
    <derivirana_varijabla naziv="DomainObject.Predmet.ProtustrankaIDrugi_1">LEFT HANDED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LEFT HANDED USLUGE j.d.o.o., OIB 34116357101, Augusta Šenoe 43, 10290 Zaprešić</izvorni_sadrzaj>
    <derivirana_varijabla naziv="DomainObject.Predmet.ProtustrankaIDrugiAdressOIB_1">LEFT HANDED USLUGE j.d.o.o., OIB 34116357101,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LEFT HANDED USLUGE j.d.o.o.</item>
      <item>VELIMIR KRUŠKOVNJAK</item>
      <item>Sberbank d.d.</item>
    </izvorni_sadrzaj>
    <derivirana_varijabla naziv="DomainObject.Predmet.SudioniciListNaziv_1">
      <item>FINA Regionalni centar Zagreb</item>
      <item>LEFT HANDED USLUGE j.d.o.o.</item>
      <item>VELIMIR KRUŠKOVNJAK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34116357101</item>
      <item>, OIB 26136954775</item>
      <item>, OIB 78427478595</item>
    </izvorni_sadrzaj>
    <derivirana_varijabla naziv="DomainObject.Predmet.SudioniciListNazivOIB_1">
      <item>, OIB 85821130368</item>
      <item>, OIB 34116357101</item>
      <item>, OIB 26136954775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117B1-5C03-4A0D-90D7-299CA4914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969</properties:Characters>
  <properties:Lines>39</properties:Lines>
  <properties:Paragraphs>19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2016-10-18T07:03:00Z</cp:lastPrinted>
  <dcterms:modified xmlns:xsi="http://www.w3.org/2001/XMLSchema-instance" xsi:type="dcterms:W3CDTF">2016-10-18T07:03:00Z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