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a10e" w14:paraId="fbca10e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904E8">
        <w:t>84</w:t>
      </w:r>
      <w:r w:rsidR="00B12127">
        <w:t>/201</w:t>
      </w:r>
      <w:r w:rsidR="00172868">
        <w:t>6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E904E8" w:rsidRPr="00E904E8">
        <w:rPr>
          <w:lang w:val="hr-HR"/>
        </w:rPr>
        <w:t>MIRABILIS d.o.o. za reklamu i propagandu</w:t>
      </w:r>
      <w:r w:rsidR="00C63AB0">
        <w:rPr>
          <w:lang w:val="hr-HR"/>
        </w:rPr>
        <w:t xml:space="preserve">, </w:t>
      </w:r>
      <w:r w:rsidR="00E904E8">
        <w:rPr>
          <w:lang w:val="hr-HR"/>
        </w:rPr>
        <w:t xml:space="preserve"> Split, Tolstojeva 16., OIB: </w:t>
      </w:r>
      <w:r w:rsidR="00E904E8" w:rsidRPr="00E904E8">
        <w:rPr>
          <w:lang w:val="hr-HR"/>
        </w:rPr>
        <w:t>98718899678</w:t>
      </w:r>
      <w:r w:rsidR="00E904E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E904E8" w:rsidP="00C63AB0" w:rsidR="00E904E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E904E8">
        <w:rPr>
          <w:lang w:val="hr-HR"/>
        </w:rPr>
        <w:t xml:space="preserve"> </w:t>
      </w:r>
      <w:r w:rsidR="00E904E8" w:rsidRPr="00E904E8">
        <w:rPr>
          <w:lang w:val="hr-HR"/>
        </w:rPr>
        <w:t>MIRABILIS d.o.o. za reklamu i propagandu</w:t>
      </w:r>
      <w:r w:rsidR="00E904E8">
        <w:rPr>
          <w:lang w:val="hr-HR"/>
        </w:rPr>
        <w:t xml:space="preserve">,  Split, Tolstojeva 16., OIB: </w:t>
      </w:r>
      <w:r w:rsidR="00E904E8" w:rsidRPr="00E904E8">
        <w:rPr>
          <w:lang w:val="hr-HR"/>
        </w:rPr>
        <w:t>98718899678</w:t>
      </w:r>
      <w:r w:rsidR="00C63AB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E904E8">
        <w:rPr>
          <w:lang w:val="hr-HR"/>
        </w:rPr>
        <w:t>9,50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E904E8">
        <w:t xml:space="preserve">Čuljak Vencel , OIB: </w:t>
      </w:r>
      <w:r w:rsidR="00E904E8" w:rsidRPr="008958AF">
        <w:t>60951188779</w:t>
      </w:r>
      <w:r w:rsidR="00E904E8">
        <w:t xml:space="preserve"> , Osijek, Plješivička 16 E.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E904E8" w:rsidRPr="00E904E8">
        <w:rPr>
          <w:lang w:val="hr-HR"/>
        </w:rPr>
        <w:t>MIRABILIS d.o.o. za reklamu i propagandu</w:t>
      </w:r>
      <w:r w:rsidR="00E904E8">
        <w:rPr>
          <w:lang w:val="hr-HR"/>
        </w:rPr>
        <w:t xml:space="preserve">,  Split, Tolstojeva 16., OIB: </w:t>
      </w:r>
      <w:r w:rsidR="00E904E8" w:rsidRPr="00E904E8">
        <w:rPr>
          <w:lang w:val="hr-HR"/>
        </w:rPr>
        <w:t>98718899678</w:t>
      </w:r>
      <w:r w:rsidR="00E904E8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72868">
        <w:rPr>
          <w:lang w:val="hr-HR"/>
        </w:rPr>
        <w:t>05.01.</w:t>
      </w:r>
      <w:r w:rsidR="004D791B">
        <w:rPr>
          <w:lang w:val="hr-HR"/>
        </w:rPr>
        <w:t>201</w:t>
      </w:r>
      <w:r w:rsidR="00172868">
        <w:rPr>
          <w:lang w:val="hr-HR"/>
        </w:rPr>
        <w:t>6</w:t>
      </w:r>
      <w:r w:rsidR="004D791B">
        <w:rPr>
          <w:lang w:val="hr-HR"/>
        </w:rPr>
        <w:t xml:space="preserve">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E904E8" w:rsidRPr="00E904E8">
        <w:rPr>
          <w:lang w:val="hr-HR"/>
        </w:rPr>
        <w:t>MIRABILIS d.o.o. za reklamu i propagandu</w:t>
      </w:r>
      <w:r w:rsidR="00E904E8">
        <w:rPr>
          <w:lang w:val="hr-HR"/>
        </w:rPr>
        <w:t xml:space="preserve">,  Split, Tolstojeva 16., OIB: </w:t>
      </w:r>
      <w:r w:rsidR="00E904E8" w:rsidRPr="00E904E8">
        <w:rPr>
          <w:lang w:val="hr-HR"/>
        </w:rPr>
        <w:t>98718899678</w:t>
      </w:r>
      <w:r w:rsidR="00E904E8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E904E8">
        <w:rPr>
          <w:lang w:val="hr-HR"/>
        </w:rPr>
        <w:t>737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E904E8">
        <w:rPr>
          <w:lang w:val="hr-HR"/>
        </w:rPr>
        <w:t>186.690,27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8B4AA8">
        <w:rPr>
          <w:lang w:val="hr-HR"/>
        </w:rPr>
        <w:t>5</w:t>
      </w:r>
      <w:r w:rsidR="00172868">
        <w:rPr>
          <w:lang w:val="hr-HR"/>
        </w:rPr>
        <w:t>.ožujka</w:t>
      </w:r>
      <w:r>
        <w:rPr>
          <w:lang w:val="hr-HR"/>
        </w:rPr>
        <w:t xml:space="preserve">  </w:t>
      </w:r>
    </w:p>
    <w:p w:rsidRDefault="00317494" w:rsidP="00EB7DEF" w:rsidR="00E63B84">
      <w:pPr>
        <w:jc w:val="both"/>
        <w:rPr>
          <w:lang w:val="hr-HR"/>
        </w:rPr>
      </w:pPr>
      <w:r>
        <w:rPr>
          <w:lang w:val="hr-HR"/>
        </w:rPr>
        <w:t>201</w:t>
      </w:r>
      <w:r w:rsidR="00172868">
        <w:rPr>
          <w:lang w:val="hr-HR"/>
        </w:rPr>
        <w:t>6</w:t>
      </w:r>
      <w:r>
        <w:rPr>
          <w:lang w:val="hr-HR"/>
        </w:rPr>
        <w:t>. godine na mrežnoj stranici e-Oglasna ploča sudova objavio oglas s podacima o</w:t>
      </w:r>
    </w:p>
    <w:p w:rsidRDefault="00E904E8" w:rsidP="00EB7DEF" w:rsidR="00E904E8">
      <w:pPr>
        <w:jc w:val="both"/>
        <w:rPr>
          <w:lang w:val="hr-HR"/>
        </w:rPr>
      </w:pP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E904E8">
        <w:rPr>
          <w:b/>
          <w:lang w:val="hr-HR"/>
        </w:rPr>
        <w:t>84</w:t>
      </w:r>
      <w:r w:rsidR="00172868">
        <w:rPr>
          <w:b/>
          <w:lang w:val="hr-HR"/>
        </w:rPr>
        <w:t>/2016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r w:rsidR="00172868">
        <w:t xml:space="preserve"> </w:t>
      </w:r>
      <w:r>
        <w:t xml:space="preserve">Registar -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15A6D"/>
    <w:rsid w:val="00B256B1"/>
    <w:rsid w:val="00B874FD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5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5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St-84/2016-6</izvorni_sadrzaj>
    <derivirana_varijabla naziv="DomainObject.Oznaka_1">St-84/2016-6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MIRABILIS d.o.o. za reklamu i propagandu</izvorni_sadrzaj>
    <derivirana_varijabla naziv="DomainObject.Predmet.ProtustrankaFormated_1">  MIRABILIS d.o.o. za reklamu i propagandu</derivirana_varijabla>
  </DomainObject.Predmet.ProtustrankaFormated>
  <DomainObject.Predmet.ProtustrankaFormatedOIB>
    <izvorni_sadrzaj>  MIRABILIS d.o.o. za reklamu i propagandu, OIB 98718899678</izvorni_sadrzaj>
    <derivirana_varijabla naziv="DomainObject.Predmet.ProtustrankaFormatedOIB_1">  MIRABILIS d.o.o. za reklamu i propagandu, OIB 98718899678</derivirana_varijabla>
  </DomainObject.Predmet.ProtustrankaFormatedOIB>
  <DomainObject.Predmet.ProtustrankaFormatedWithAdress>
    <izvorni_sadrzaj> MIRABILIS d.o.o. za reklamu i propagandu, Tolstojeva 16, 21000 Split</izvorni_sadrzaj>
    <derivirana_varijabla naziv="DomainObject.Predmet.ProtustrankaFormatedWithAdress_1"> MIRABILIS d.o.o. za reklamu i propagandu, Tolstojeva 16, 21000 Split</derivirana_varijabla>
  </DomainObject.Predmet.ProtustrankaFormatedWithAdress>
  <DomainObject.Predmet.ProtustrankaFormatedWithAdressOIB>
    <izvorni_sadrzaj> MIRABILIS d.o.o. za reklamu i propagandu, OIB 98718899678, Tolstojeva 16, 21000 Split</izvorni_sadrzaj>
    <derivirana_varijabla naziv="DomainObject.Predmet.ProtustrankaFormatedWithAdressOIB_1"> MIRABILIS d.o.o. za reklamu i propagandu, OIB 98718899678, Tolstojeva 16, 21000 Split</derivirana_varijabla>
  </DomainObject.Predmet.ProtustrankaFormatedWithAdressOIB>
  <DomainObject.Predmet.ProtustrankaWithAdress>
    <izvorni_sadrzaj>MIRABILIS d.o.o. za reklamu i propagandu Tolstojeva 16, 21000 Split</izvorni_sadrzaj>
    <derivirana_varijabla naziv="DomainObject.Predmet.ProtustrankaWithAdress_1">MIRABILIS d.o.o. za reklamu i propagandu Tolstojeva 16, 21000 Split</derivirana_varijabla>
  </DomainObject.Predmet.ProtustrankaWithAdress>
  <DomainObject.Predmet.ProtustrankaWithAdressOIB>
    <izvorni_sadrzaj>MIRABILIS d.o.o. za reklamu i propagandu, OIB 98718899678, Tolstojeva 16, 21000 Split</izvorni_sadrzaj>
    <derivirana_varijabla naziv="DomainObject.Predmet.ProtustrankaWithAdressOIB_1">MIRABILIS d.o.o. za reklamu i propagandu, OIB 98718899678, Tolstojeva 16, 21000 Split</derivirana_varijabla>
  </DomainObject.Predmet.ProtustrankaWithAdressOIB>
  <DomainObject.Predmet.ProtustrankaNazivFormated>
    <izvorni_sadrzaj>MIRABILIS d.o.o. za reklamu i propagandu</izvorni_sadrzaj>
    <derivirana_varijabla naziv="DomainObject.Predmet.ProtustrankaNazivFormated_1">MIRABILIS d.o.o. za reklamu i propagandu</derivirana_varijabla>
  </DomainObject.Predmet.ProtustrankaNazivFormated>
  <DomainObject.Predmet.ProtustrankaNazivFormatedOIB>
    <izvorni_sadrzaj>MIRABILIS d.o.o. za reklamu i propagandu, OIB 98718899678</izvorni_sadrzaj>
    <derivirana_varijabla naziv="DomainObject.Predmet.ProtustrankaNazivFormatedOIB_1">MIRABILIS d.o.o. za reklamu i propagandu, OIB 98718899678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186690.27</izvorni_sadrzaj>
    <derivirana_varijabla naziv="DomainObject.Predmet.TrenutnaVrijednost_1">186690.27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MIRABILIS d.o.o. za reklamu i propagandu</item>
    </izvorni_sadrzaj>
    <derivirana_varijabla naziv="DomainObject.Predmet.ProtuStrankaListFormated_1">
      <item>MIRABILIS d.o.o. za reklamu i propagandu</item>
    </derivirana_varijabla>
  </DomainObject.Predmet.ProtuStrankaListFormated>
  <DomainObject.Predmet.ProtuStrankaListFormatedOIB>
    <izvorni_sadrzaj>
      <item>MIRABILIS d.o.o. za reklamu i propagandu, OIB 98718899678</item>
    </izvorni_sadrzaj>
    <derivirana_varijabla naziv="DomainObject.Predmet.ProtuStrankaListFormatedOIB_1">
      <item>MIRABILIS d.o.o. za reklamu i propagandu, OIB 98718899678</item>
    </derivirana_varijabla>
  </DomainObject.Predmet.ProtuStrankaListFormatedOIB>
  <DomainObject.Predmet.ProtuStrankaListFormatedWithAdress>
    <izvorni_sadrzaj>
      <item>MIRABILIS d.o.o. za reklamu i propagandu, Tolstojeva 16, 21000 Split</item>
    </izvorni_sadrzaj>
    <derivirana_varijabla naziv="DomainObject.Predmet.ProtuStrankaListFormatedWithAdress_1">
      <item>MIRABILIS d.o.o. za reklamu i propagandu, Tolstojeva 16, 21000 Split</item>
    </derivirana_varijabla>
  </DomainObject.Predmet.ProtuStrankaListFormatedWithAdress>
  <DomainObject.Predmet.ProtuStrankaListFormatedWithAdressOIB>
    <izvorni_sadrzaj>
      <item>MIRABILIS d.o.o. za reklamu i propagandu, OIB 98718899678, Tolstojeva 16, 21000 Split</item>
    </izvorni_sadrzaj>
    <derivirana_varijabla naziv="DomainObject.Predmet.ProtuStrankaListFormatedWithAdressOIB_1">
      <item>MIRABILIS d.o.o. za reklamu i propagandu, OIB 98718899678, Tolstojeva 16, 21000 Split</item>
    </derivirana_varijabla>
  </DomainObject.Predmet.ProtuStrankaListFormatedWithAdressOIB>
  <DomainObject.Predmet.ProtuStrankaListNazivFormated>
    <izvorni_sadrzaj>
      <item>MIRABILIS d.o.o. za reklamu i propagandu</item>
    </izvorni_sadrzaj>
    <derivirana_varijabla naziv="DomainObject.Predmet.ProtuStrankaListNazivFormated_1">
      <item>MIRABILIS d.o.o. za reklamu i propagandu</item>
    </derivirana_varijabla>
  </DomainObject.Predmet.ProtuStrankaListNazivFormated>
  <DomainObject.Predmet.ProtuStrankaListNazivFormatedOIB>
    <izvorni_sadrzaj>
      <item>MIRABILIS d.o.o. za reklamu i propagandu, OIB 98718899678</item>
    </izvorni_sadrzaj>
    <derivirana_varijabla naziv="DomainObject.Predmet.ProtuStrankaListNazivFormatedOIB_1">
      <item>MIRABILIS d.o.o. za reklamu i propagandu, OIB 98718899678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St-84/2016-6</izvorni_sadrzaj>
    <derivirana_varijabla naziv="DomainObject.PoslovniBrojDokumenta_1">St-84/2016-6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MIRABILIS d.o.o. za reklamu i propagandu</izvorni_sadrzaj>
    <derivirana_varijabla naziv="DomainObject.Predmet.ProtustrankaIDrugi_1">MIRABILIS d.o.o. za reklamu i propagandu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MIRABILIS d.o.o. za reklamu i propagandu, OIB 98718899678, Tolstojeva 16, 21000 Split</izvorni_sadrzaj>
    <derivirana_varijabla naziv="DomainObject.Predmet.ProtustrankaIDrugiAdressOIB_1">MIRABILIS d.o.o. za reklamu i propagandu, OIB 98718899678, Tolstojeva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MIRABILIS d.o.o. za reklamu i propagandu</item>
    </izvorni_sadrzaj>
    <derivirana_varijabla naziv="DomainObject.Predmet.SudioniciListNaziv_1">
      <item>FINANCIJSKA AGENCIJA, RC SPLIT, Podružnica Split</item>
      <item>MIRABILIS d.o.o. za reklamu i propagandu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MIRABILIS d.o.o. za reklamu i propagandu, OIB 98718899678, Tolstojeva 16,21000 Split</item>
    </izvorni_sadrzaj>
    <derivirana_varijabla naziv="DomainObject.Predmet.SudioniciListAdressOIB_1">
      <item>FINANCIJSKA AGENCIJA, RC SPLIT, Podružnica Split, OIB 85821130368, Mažuranićevo šetalište 24b,21000 Split</item>
      <item>MIRABILIS d.o.o. za reklamu i propagandu, OIB 98718899678, Tolstojeva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98718899678</item>
    </izvorni_sadrzaj>
    <derivirana_varijabla naziv="DomainObject.Predmet.SudioniciListNazivOIB_1">
      <item>, OIB 85821130368</item>
      <item>, OIB 98718899678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65C01-0369-40CA-811F-A5EF8FCF1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771</properties:Words>
  <properties:Characters>4106</properties:Characters>
  <properties:Lines>105</properties:Lines>
  <properties:Paragraphs>39</properties:Paragraphs>
  <properties:TotalTime>310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2016-09-14T07:43:00Z</cp:lastPrinted>
  <dcterms:modified xmlns:xsi="http://www.w3.org/2001/XMLSchema-instance" xsi:type="dcterms:W3CDTF">2016-09-14T07:43:00Z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