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cd38719" w14:paraId="cd38719" w:rsidRDefault="00CD4B2E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1F6F97">
        <w:rPr>
          <w:sz w:val="24"/>
          <w:szCs w:val="24"/>
        </w:rPr>
        <w:t>309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2A5D68">
        <w:rPr>
          <w:sz w:val="24"/>
          <w:szCs w:val="24"/>
        </w:rPr>
        <w:t>20. srpnja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D455E1">
        <w:rPr>
          <w:sz w:val="24"/>
          <w:szCs w:val="24"/>
        </w:rPr>
        <w:t xml:space="preserve">Željku Malešu, Split, Vukovarska 183B, OIB:10157455137 </w:t>
      </w:r>
      <w:r w:rsidR="00CD4B2E">
        <w:rPr>
          <w:sz w:val="24"/>
          <w:szCs w:val="24"/>
        </w:rPr>
        <w:t xml:space="preserve">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D455E1">
        <w:rPr>
          <w:sz w:val="24"/>
          <w:szCs w:val="24"/>
        </w:rPr>
        <w:t xml:space="preserve">Željku Malešu, Split, Vukovarska 183B, OIB:10157455137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D455E1">
        <w:rPr>
          <w:sz w:val="24"/>
          <w:szCs w:val="24"/>
        </w:rPr>
        <w:t xml:space="preserve">Željku Malešu, Split, Vukovarska 183B, OIB:10157455137 </w:t>
      </w:r>
      <w:r w:rsidR="002A5D68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DF5559">
        <w:rPr>
          <w:sz w:val="24"/>
          <w:szCs w:val="24"/>
        </w:rPr>
        <w:t xml:space="preserve">Kristini Maleš, Split, Vukovarska 183, OIB: 35893211423 </w:t>
      </w:r>
      <w:r w:rsidR="00CB24C8">
        <w:rPr>
          <w:sz w:val="24"/>
          <w:szCs w:val="24"/>
        </w:rPr>
        <w:t xml:space="preserve">dosuđuje se imovina stečajnog dužnika 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DF5559">
        <w:rPr>
          <w:sz w:val="24"/>
          <w:szCs w:val="24"/>
        </w:rPr>
        <w:t xml:space="preserve">Kristini Maleš, Split, Vukovarska 183, OIB: 35893211423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1F6F97">
        <w:rPr>
          <w:sz w:val="24"/>
          <w:szCs w:val="24"/>
        </w:rPr>
        <w:t>36.401,00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1F6F97">
        <w:rPr>
          <w:sz w:val="24"/>
          <w:szCs w:val="24"/>
        </w:rPr>
        <w:t>66257</w:t>
      </w:r>
      <w:r w:rsidRPr="002B0174">
        <w:rPr>
          <w:sz w:val="24"/>
          <w:szCs w:val="24"/>
        </w:rPr>
        <w:t xml:space="preserve">, a kao podatak drugi broj (P2) odvojen crticom (-) </w:t>
      </w:r>
      <w:r w:rsidR="001F6F97">
        <w:rPr>
          <w:sz w:val="24"/>
          <w:szCs w:val="24"/>
        </w:rPr>
        <w:t>17914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</w:t>
      </w:r>
      <w:r w:rsidRPr="00CC49EF">
        <w:rPr>
          <w:sz w:val="24"/>
          <w:szCs w:val="24"/>
        </w:rPr>
        <w:lastRenderedPageBreak/>
        <w:t>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1F6F97" w:rsidP="001F6F97" w:rsidR="001F6F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1F6F97" w:rsidP="001F6F97" w:rsidR="001F6F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rješenja o dosudi Trgovačkog suda u Splitu pod poslovnim brojem 4.St-198/2012-188 </w:t>
      </w:r>
      <w:r w:rsidRPr="001F6F97">
        <w:rPr>
          <w:sz w:val="24"/>
          <w:szCs w:val="24"/>
        </w:rPr>
        <w:t>10.05.2018, Željku Malešu iz Splita, Vukovarska 183 B, OIB 10157455137, a glede 13/3041 dijela čest. zem. 6296/1 koji je suvlasnički dio povezan s cjelinom garažno parkirnog mjesta u podrumu, označeno G.P.M. 11, ukupne površine 12,74 m2, vlasništva Vertigo d.o.o. za građ</w:t>
      </w:r>
      <w:r>
        <w:rPr>
          <w:sz w:val="24"/>
          <w:szCs w:val="24"/>
        </w:rPr>
        <w:t xml:space="preserve">enje i usluge, Split, za cijelo (upis pod brojem </w:t>
      </w:r>
      <w:r w:rsidRPr="001F6F97">
        <w:rPr>
          <w:b/>
          <w:sz w:val="24"/>
          <w:szCs w:val="24"/>
        </w:rPr>
        <w:t>Z-19756/2018</w:t>
      </w:r>
      <w:r>
        <w:rPr>
          <w:sz w:val="24"/>
          <w:szCs w:val="24"/>
        </w:rPr>
        <w:t>);</w:t>
      </w:r>
    </w:p>
    <w:p w:rsidRDefault="001F6F97" w:rsidP="001F6F97" w:rsidR="001F6F97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teret </w:t>
      </w:r>
      <w:r>
        <w:rPr>
          <w:sz w:val="24"/>
          <w:szCs w:val="24"/>
        </w:rPr>
        <w:t>13/3041</w:t>
      </w:r>
      <w:r w:rsidRPr="007E02BC">
        <w:rPr>
          <w:sz w:val="24"/>
          <w:szCs w:val="24"/>
        </w:rPr>
        <w:t xml:space="preserve"> dijela povezanog s garažno-parkirnim mjestom oznake </w:t>
      </w:r>
      <w:r>
        <w:rPr>
          <w:sz w:val="24"/>
          <w:szCs w:val="24"/>
        </w:rPr>
        <w:t>G.P.M. 11</w:t>
      </w:r>
      <w:r w:rsidRPr="007E02BC">
        <w:rPr>
          <w:sz w:val="24"/>
          <w:szCs w:val="24"/>
        </w:rPr>
        <w:t xml:space="preserve">, površine </w:t>
      </w:r>
      <w:r>
        <w:rPr>
          <w:sz w:val="24"/>
          <w:szCs w:val="24"/>
        </w:rPr>
        <w:t>12,74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7E02BC">
        <w:rPr>
          <w:sz w:val="24"/>
          <w:szCs w:val="24"/>
        </w:rPr>
        <w:t xml:space="preserve">a na temelju Sporazuma radi osiguranja novčane tražbine zasnivanjem založnog prava na nekretninama od 23. ožujka 2011., </w:t>
      </w:r>
      <w:r>
        <w:rPr>
          <w:sz w:val="24"/>
          <w:szCs w:val="24"/>
        </w:rPr>
        <w:t xml:space="preserve">uknjižuje se pravo zaloga u </w:t>
      </w:r>
      <w:r w:rsidRPr="00EF6B22">
        <w:rPr>
          <w:sz w:val="24"/>
          <w:szCs w:val="24"/>
        </w:rPr>
        <w:t xml:space="preserve">iznosu od </w:t>
      </w:r>
      <w:r w:rsidRPr="00EF6B22">
        <w:rPr>
          <w:color w:val="000000"/>
          <w:sz w:val="24"/>
          <w:szCs w:val="24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lastRenderedPageBreak/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1F6F97" w:rsidP="00A94228" w:rsidR="001F6F97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728-775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15.</w:t>
      </w:r>
      <w:r w:rsidRPr="00342CA5">
        <w:rPr>
          <w:sz w:val="24"/>
          <w:szCs w:val="24"/>
        </w:rPr>
        <w:t>00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VRTLAR – SVE ZA VRT d.o.o., Doverska 1, Split, OIB:47875066092, NENO NEKRETNINE j.d.o.o., Doverska 1, Split, OIB: 24476108716, Marini Gilić, Split, Bernarda Vukasa 17, OIB: 53026678909,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37.001,00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Vukovarska 183B, OIB:10157455137 i to 3</w:t>
      </w:r>
      <w:r w:rsidR="00A94228">
        <w:rPr>
          <w:sz w:val="24"/>
          <w:szCs w:val="24"/>
        </w:rPr>
        <w:t xml:space="preserve">. travnja 2018. u 23:56:47 sati. Prvi slijedeći ponuditelj, redom prema veličini ponuđene cijene bila je Kristina Maleš, Split, Vukovarska 183, OIB: 35893211423, </w:t>
      </w:r>
      <w:r>
        <w:rPr>
          <w:sz w:val="24"/>
          <w:szCs w:val="24"/>
        </w:rPr>
        <w:t xml:space="preserve">dok preostali uplatitelji jamčevine i to: </w:t>
      </w:r>
      <w:r w:rsidRPr="006037CA">
        <w:rPr>
          <w:sz w:val="24"/>
          <w:szCs w:val="24"/>
        </w:rPr>
        <w:t>KorBox d.o.o.</w:t>
      </w:r>
      <w:r>
        <w:rPr>
          <w:sz w:val="24"/>
          <w:szCs w:val="24"/>
        </w:rPr>
        <w:t xml:space="preserve">, </w:t>
      </w:r>
      <w:r w:rsidRPr="006037CA">
        <w:rPr>
          <w:sz w:val="24"/>
          <w:szCs w:val="24"/>
        </w:rPr>
        <w:t>Trgovačka 6</w:t>
      </w:r>
      <w:r>
        <w:rPr>
          <w:sz w:val="24"/>
          <w:szCs w:val="24"/>
        </w:rPr>
        <w:t xml:space="preserve">, Zagreb, OIB: </w:t>
      </w:r>
      <w:r w:rsidRPr="006037CA">
        <w:rPr>
          <w:sz w:val="24"/>
          <w:szCs w:val="24"/>
        </w:rPr>
        <w:t>54253942164</w:t>
      </w:r>
      <w:r>
        <w:rPr>
          <w:sz w:val="24"/>
          <w:szCs w:val="24"/>
        </w:rPr>
        <w:t xml:space="preserve">, ENVY CUT'S d.o.o., Sesvete, Prva Gupčeva ulica 30, OIB: 81602851994, PALMASTAR j.d.o.o., Zagreb, Veliki potok 21, OIB: 61620079208, Branimir Vrnoga, Vidonje, Kosa 19, OIB: 23223866319, BRZI PRIJEVODI d.o.o., Velika Gorica, Dubrovačka 14, OIB: 16769545861, Mladen Beljo, Vinkovci, Antuna Mihanovića 1, OIB: 76591147167, Velimir Žak, Zagreb, Opatička ulica 16, OIB: 08955615751, TOP KRAFT d.o.o., Zagreb, Motajička 1, OIB: 14387113018, Marko Duilo iz Zagreba, Puklavčeva 18, OIB:20325880669, Ivana Kuzmanović, Osijek, Slaz 1, OIB: 79694706247, Branko Perić, Osijek, Josipa Jurja Strossmayera 51, OIB:22319020060, Hrvoje Rožman, Karlovac, Sarajevska 8, OIB: 49116803545, Robert Marinić, Zagreb, Motajička 1, OIB: 82630427713, Tonći Seser, Kupreška 14, Split, OIB: 10143006010, Ivan Remenar, Velika Gorica, Dubrovačka 14, OIB: 97611210947, Karlo Banović, Zagreb, Lomnička 22B, OIB: 46451462449, OCEAN ADVENTURE d.o.o., Split, Gorička 6, OIB: 67413692044, Zorica Perić, Osijek, Josipa Jurja Strossmayera 51, OIB: 76832463458, Đorđe Šušter, Mažuranićevo šetalište 33, Split, OIB: 26599539720, NAŠE MORE j.d.o.o., Velika Gorica, Slavka Kolara 13 C, OIB:69307441498, Mladen Pantar, Jastrebarsko, Zrinski-Frankopanska 17, OIB: 86715364148, Igor Jurišić, Lozica, Lozica 70, OIB: 93996920299, Natalija Čolak, Zagreb, Opatička ulica 16, OIB: 61075058419, FALANGA POSLOVANJE j.d.o.o., Velika Gorica, Slavka Kolara 13 C, OIB: 45567981089, Tomislav Rosić iz Zagreba, Florićeva 5, OIB: 50124849450, Iva Čengić, Grubišno polje, Josipa Kozarca 8, OIB: 47244094393, FRIGO-KOR d.o.o., Zagreb, Majstorska 11, OIB: 31190261041, PANDO NEKRETNINE d.o.o., Miličani, Vinogradi 22, OIB: 03699858337, KOREL d.o.o., Trgovačka 6, Zagreb, OIB: 78687141921, INSOLA PROJEKT j.d.o.o., Velika Gorica, Slavka Kolara 13 C, OIB: 12180748800, Mladen Bavčević iz Kaštel Starog, Kraljice mučenika 26, OIB: 03493351079, Boško Jerković, Put starog sela 5, Podstrana-Strožanac donji, OIB: 94058700058, BIOLOŠKI DERIVATI d.o.o., Bolnička cesta 76, Zagreb, OIB: 51885139608, Zvonko Žak, Gornja Bistra, Zagrebačka 28, OIB:21264464905, Igor Galir, Tenja, Osječka 88, OIB: 72930767334, Marko Puškarić, Zagreb, Ulica Karla Metikoša 9, OIB: 39856737787, Goran Glažar, Glavani 17, Kostrena, OIB: 26657891620, HOLZ j.d.o.o., Split, Vukovarska 162, OIB: 30296468984, Petra Samaržija, Rijeka, Podvoljak 3, OIB: 56920673614, Nikola Remenar, Bolnička cesta 76, Zagreb, OIB: 48313195864, Krunoslav Pokos, Varaždin, Ulica grada Koblenza 2, OIB: 01105562754, </w:t>
      </w:r>
      <w:r w:rsidRPr="0021437D">
        <w:rPr>
          <w:sz w:val="24"/>
          <w:szCs w:val="24"/>
        </w:rPr>
        <w:t>Vladimir Masten, Rade Končara 2, Nedelišće, OIB: 66525880561</w:t>
      </w:r>
      <w:r>
        <w:rPr>
          <w:sz w:val="24"/>
          <w:szCs w:val="24"/>
        </w:rPr>
        <w:t xml:space="preserve">, Marjan </w:t>
      </w:r>
      <w:r>
        <w:rPr>
          <w:sz w:val="24"/>
          <w:szCs w:val="24"/>
        </w:rPr>
        <w:lastRenderedPageBreak/>
        <w:t xml:space="preserve">Bavčević, Split, Skradinska 3, OIB: 26538063798 i Ivica Švogor, Beretinec, Ulica Augusta Šenoe 8, OIB: 87191573093 koji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8A1F32">
        <w:rPr>
          <w:sz w:val="24"/>
          <w:szCs w:val="24"/>
        </w:rPr>
        <w:t>103</w:t>
      </w:r>
      <w:r w:rsidR="00A94228">
        <w:rPr>
          <w:sz w:val="24"/>
          <w:szCs w:val="24"/>
        </w:rPr>
        <w:t>4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Pr="0011435A">
        <w:rPr>
          <w:sz w:val="24"/>
          <w:szCs w:val="24"/>
        </w:rPr>
        <w:t>nije uplatilo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1756F9">
        <w:rPr>
          <w:sz w:val="24"/>
          <w:szCs w:val="24"/>
        </w:rPr>
        <w:t>600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20. srpnja </w:t>
      </w:r>
      <w:r w:rsidR="00DE6765">
        <w:t>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8A681F" w:rsidR="00D63F8E" w:rsidRPr="005731BC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8A681F">
        <w:rPr>
          <w:rFonts w:hAnsi="Times New Roman" w:ascii="Times New Roman"/>
          <w:sz w:val="24"/>
          <w:szCs w:val="24"/>
        </w:rPr>
        <w:t>,v.r.</w:t>
      </w:r>
    </w:p>
    <w:p w:rsidRDefault="008A681F" w:rsidP="0071700F" w:rsidR="008A681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8A681F" w:rsidP="0071700F" w:rsidR="008A681F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8A681F" w:rsidP="00EE4DF4" w:rsidR="008A681F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8A681F">
          <w:rPr>
            <w:noProof/>
            <w:sz w:val="24"/>
            <w:szCs w:val="24"/>
          </w:rPr>
          <w:t>5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1F6F97">
          <w:rPr>
            <w:sz w:val="24"/>
            <w:szCs w:val="24"/>
          </w:rPr>
          <w:t>309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1F6F97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A681F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9422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57223-7F9F-4C44-B0A7-A99E5137A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1931</properties:Words>
  <properties:Characters>11124</properties:Characters>
  <properties:Lines>207</properties:Lines>
  <properties:Paragraphs>44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2018-07-19T12:29:00Z</dcterms:created>
  <dc:creator>Ante Kačić</dc:creator>
  <cp:lastModifiedBy>Katarina Mikulić</cp:lastModifiedBy>
  <cp:lastPrinted>2018-07-20T09:56:00Z</cp:lastPrinted>
  <dcterms:modified xmlns:xsi="http://www.w3.org/2001/XMLSchema-instance" xsi:type="dcterms:W3CDTF">2018-07-20T09:56:00Z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