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f9cf3" w14:paraId="92f9cf3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D215B4">
        <w:t>3472</w:t>
      </w:r>
      <w:r w:rsidR="00A446AE">
        <w:t>/16</w:t>
      </w:r>
      <w:r w:rsidR="00822089">
        <w:t>-13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9C1693" w:rsidRPr="009C1693">
        <w:rPr>
          <w:lang w:val="pt-BR"/>
        </w:rPr>
        <w:t>CONNITOR USLUGE d.o.o., Zaprešić, Augusta Šenoe 43, OIB: 74214888256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D215B4">
        <w:rPr>
          <w:lang w:val="pt-BR"/>
        </w:rPr>
        <w:t>6</w:t>
      </w:r>
      <w:r w:rsidR="00563186">
        <w:rPr>
          <w:lang w:val="pt-BR"/>
        </w:rPr>
        <w:t xml:space="preserve">. </w:t>
      </w:r>
      <w:r w:rsidR="00D215B4">
        <w:rPr>
          <w:lang w:val="pt-BR"/>
        </w:rPr>
        <w:t>travnja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3275E" w:rsidRPr="0053275E">
        <w:rPr>
          <w:lang w:val="pt-BR"/>
        </w:rPr>
        <w:t>CONNITOR USLUGE d.o.o., Zaprešić, Augusta Šenoe 43, OIB: 74214888256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D215B4">
        <w:t>3472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770C11" w:rsidRPr="0053275E">
        <w:rPr>
          <w:lang w:val="pt-BR"/>
        </w:rPr>
        <w:t>CONNITOR USLUGE d.o.o., Zaprešić, Augusta Šenoe 43, OIB: 74214888256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4005AE" w:rsidR="004005AE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4C2371" w:rsidRPr="0053275E">
        <w:rPr>
          <w:lang w:val="pt-BR"/>
        </w:rPr>
        <w:t>CONNITOR USLUGE d.o.o., Zaprešić, Augusta Šenoe 43, OIB: 74214888256</w:t>
      </w:r>
      <w:r w:rsidR="004C2371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4A4A85">
        <w:t>444</w:t>
      </w:r>
      <w:r w:rsidRPr="00082C15">
        <w:t xml:space="preserve">. st. </w:t>
      </w:r>
      <w:r w:rsidR="004A4A85">
        <w:t>2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537EA8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 xml:space="preserve">dan </w:t>
      </w:r>
      <w:r w:rsidR="00537EA8" w:rsidRPr="00537EA8">
        <w:t>1. rujna 2015. dužnik u Očevidniku redoslijeda osnova za plaćanje ima</w:t>
      </w:r>
      <w:r w:rsidR="00537EA8">
        <w:t>o</w:t>
      </w:r>
      <w:r w:rsidR="00537EA8" w:rsidRPr="00537EA8">
        <w:t xml:space="preserve"> evidentirane neizvršene osnove za plaćanje u neprekinutom razdoblju od 650 dana, u ukupnom iznosu od 15.293,53 kn, </w:t>
      </w:r>
      <w:r w:rsidR="00537EA8">
        <w:t xml:space="preserve">te je imao </w:t>
      </w:r>
      <w:r w:rsidR="00537EA8" w:rsidRPr="00537EA8">
        <w:t>1 zaposlenog.</w:t>
      </w:r>
      <w:r w:rsidR="00335330">
        <w:t xml:space="preserve"> </w:t>
      </w:r>
      <w:r w:rsidR="00D302B2">
        <w:t xml:space="preserve">Osim toga, </w:t>
      </w:r>
      <w:r w:rsidR="004005AE">
        <w:t xml:space="preserve">uz podnesak od </w:t>
      </w:r>
      <w:r w:rsidR="00335330">
        <w:t>1</w:t>
      </w:r>
      <w:r w:rsidR="00CC17F9">
        <w:t>6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335330">
        <w:t>4</w:t>
      </w:r>
      <w:r w:rsidR="004005AE" w:rsidRPr="004005AE">
        <w:t>. spisa)</w:t>
      </w:r>
      <w:r w:rsidR="00335330">
        <w:t>.</w:t>
      </w:r>
    </w:p>
    <w:p w:rsidRDefault="00225613" w:rsidP="00250A6E" w:rsidR="00335330">
      <w:pPr>
        <w:pStyle w:val="Tijeloteksta"/>
        <w:ind w:firstLine="708"/>
      </w:pPr>
      <w:r>
        <w:t xml:space="preserve">Rješenjem ovoga suda od </w:t>
      </w:r>
      <w:r w:rsidR="00335330">
        <w:t>27</w:t>
      </w:r>
      <w:r w:rsidR="00250A6E">
        <w:t xml:space="preserve">. veljače 2017. pokrenut je prethodni postupak nad dužnikom u skladu </w:t>
      </w:r>
      <w:r w:rsidR="008019C2">
        <w:t xml:space="preserve">s odredbom čl. 115. st. 1. SZ-a, dok je </w:t>
      </w:r>
      <w:r w:rsidR="00335330">
        <w:t>6</w:t>
      </w:r>
      <w:r w:rsidR="008019C2">
        <w:t xml:space="preserve">. </w:t>
      </w:r>
      <w:r w:rsidR="00335330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335330">
        <w:t>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lastRenderedPageBreak/>
        <w:t xml:space="preserve">Iz </w:t>
      </w:r>
      <w:r w:rsidR="00E757C5" w:rsidRPr="00E757C5">
        <w:t xml:space="preserve">Potvrde o neizvršenim osnovama za plaćanje (list </w:t>
      </w:r>
      <w:r w:rsidR="00335330">
        <w:t>4</w:t>
      </w:r>
      <w:r w:rsidR="00E757C5" w:rsidRPr="00E757C5">
        <w:t xml:space="preserve">. spisa) proizlazi da dužnik </w:t>
      </w:r>
      <w:r w:rsidR="00335330">
        <w:t xml:space="preserve">u očevidniku redoslijeda osnova za plaćanje </w:t>
      </w:r>
      <w:r w:rsidR="00E757C5" w:rsidRPr="00E757C5">
        <w:t xml:space="preserve">ima evidentirane neizvršene osnove za plaćanje u neprekinutom razdoblju od </w:t>
      </w:r>
      <w:r w:rsidR="00335330">
        <w:t>1181</w:t>
      </w:r>
      <w:r w:rsidR="00E757C5" w:rsidRPr="00E757C5">
        <w:t xml:space="preserve"> dana</w:t>
      </w:r>
      <w:r w:rsidR="00335330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r w:rsidR="00335330">
        <w:t>pisano izvješće o financijsko – gospodar</w:t>
      </w:r>
      <w:r w:rsidR="0026088B">
        <w:t xml:space="preserve">skom </w:t>
      </w:r>
      <w:r w:rsidR="00335330">
        <w:t xml:space="preserve">stanju dužnika od 13. ožujka 2017. </w:t>
      </w:r>
      <w:r w:rsidR="00BA14C4">
        <w:t xml:space="preserve">(list </w:t>
      </w:r>
      <w:r w:rsidR="00BA14C4" w:rsidRPr="00BA14C4">
        <w:t>15. spisa</w:t>
      </w:r>
      <w:r w:rsidR="00BA14C4">
        <w:t>)</w:t>
      </w:r>
      <w:r w:rsidR="00C0436E">
        <w:t xml:space="preserve"> i podnesak od 4. travnja 2016. "očitovanje o prijedlogu stečaja" </w:t>
      </w:r>
      <w:r w:rsidR="00335330">
        <w:t>(list.</w:t>
      </w:r>
      <w:r w:rsidR="008D432C">
        <w:t xml:space="preserve"> 17. spisa</w:t>
      </w:r>
      <w:r w:rsidR="00335330">
        <w:t xml:space="preserve">) </w:t>
      </w:r>
      <w:r w:rsidR="00CE7AED">
        <w:t xml:space="preserve">utvrđeno je da dužnik nema nekretnina, </w:t>
      </w:r>
      <w:r w:rsidR="000528BF">
        <w:t xml:space="preserve">niti </w:t>
      </w:r>
      <w:r w:rsidR="00CE7AED">
        <w:t xml:space="preserve">pokretnina, </w:t>
      </w:r>
      <w:r w:rsidR="008303B8">
        <w:t xml:space="preserve">te da nema </w:t>
      </w:r>
      <w:r w:rsidR="000528BF">
        <w:t xml:space="preserve">nikakvih </w:t>
      </w:r>
      <w:r w:rsidR="00CE7AED">
        <w:t xml:space="preserve"> kratkotrajn</w:t>
      </w:r>
      <w:r w:rsidR="000528BF">
        <w:t xml:space="preserve">ih </w:t>
      </w:r>
      <w:r w:rsidR="00CE7AED">
        <w:t>ni dugotrajn</w:t>
      </w:r>
      <w:r w:rsidR="000528BF">
        <w:t>ih</w:t>
      </w:r>
      <w:r w:rsidR="00CE7AED">
        <w:t xml:space="preserve"> potraživanja, niti financijsk</w:t>
      </w:r>
      <w:r w:rsidR="000528BF">
        <w:t>ih</w:t>
      </w:r>
      <w:r w:rsidR="00CE7AED">
        <w:t xml:space="preserve"> sredst</w:t>
      </w:r>
      <w:r w:rsidR="000528BF">
        <w:t>a</w:t>
      </w:r>
      <w:r w:rsidR="00CE7AED">
        <w:t>va</w:t>
      </w:r>
      <w:r w:rsidR="00BA14C4">
        <w:t>.</w:t>
      </w:r>
      <w:r w:rsidR="00CE7AED">
        <w:t xml:space="preserve"> </w:t>
      </w:r>
      <w:r w:rsidR="00540560">
        <w:t xml:space="preserve">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215B4">
        <w:t>6</w:t>
      </w:r>
      <w:r w:rsidR="00563186">
        <w:t xml:space="preserve">. </w:t>
      </w:r>
      <w:r w:rsidR="00D215B4">
        <w:t>travnja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822089">
        <w:t>,v.r.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822089" w:rsidP="00822089" w:rsidR="00822089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822089" w:rsidP="00822089" w:rsidR="00822089">
      <w:pPr>
        <w:autoSpaceDE w:val="false"/>
        <w:autoSpaceDN w:val="false"/>
        <w:adjustRightInd w:val="false"/>
      </w:pPr>
      <w:r>
        <w:t>Petra Čiček</w:t>
      </w:r>
    </w:p>
    <w:p w:rsidRDefault="00F110C5" w:rsidP="00822089" w:rsidR="00F110C5" w:rsidRPr="00B9015B"/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D215B4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D215B4">
          <w:rPr>
            <w:sz w:val="24"/>
            <w:szCs w:val="24"/>
          </w:rPr>
          <w:fldChar w:fldCharType="begin"/>
        </w:r>
        <w:r w:rsidRPr="00D215B4">
          <w:rPr>
            <w:sz w:val="24"/>
            <w:szCs w:val="24"/>
          </w:rPr>
          <w:instrText>PAGE   \* MERGEFORMAT</w:instrText>
        </w:r>
        <w:r w:rsidRPr="00D215B4">
          <w:rPr>
            <w:sz w:val="24"/>
            <w:szCs w:val="24"/>
          </w:rPr>
          <w:fldChar w:fldCharType="separate"/>
        </w:r>
        <w:r w:rsidR="00822089">
          <w:rPr>
            <w:noProof/>
            <w:sz w:val="24"/>
            <w:szCs w:val="24"/>
          </w:rPr>
          <w:t>2</w:t>
        </w:r>
        <w:r w:rsidRPr="00D215B4">
          <w:rPr>
            <w:sz w:val="24"/>
            <w:szCs w:val="24"/>
          </w:rPr>
          <w:fldChar w:fldCharType="end"/>
        </w:r>
      </w:sdtContent>
    </w:sdt>
    <w:r w:rsidRPr="00D215B4">
      <w:rPr>
        <w:sz w:val="24"/>
        <w:szCs w:val="24"/>
      </w:rPr>
      <w:tab/>
    </w:r>
    <w:r w:rsidR="00060193" w:rsidRPr="00D215B4">
      <w:rPr>
        <w:sz w:val="24"/>
        <w:szCs w:val="24"/>
      </w:rPr>
      <w:t>85</w:t>
    </w:r>
    <w:r w:rsidRPr="00D215B4">
      <w:rPr>
        <w:sz w:val="24"/>
        <w:szCs w:val="24"/>
      </w:rPr>
      <w:t>. St-</w:t>
    </w:r>
    <w:r w:rsidR="00D215B4">
      <w:rPr>
        <w:sz w:val="24"/>
        <w:szCs w:val="24"/>
      </w:rPr>
      <w:t>3472</w:t>
    </w:r>
    <w:r w:rsidRPr="00D215B4">
      <w:rPr>
        <w:sz w:val="24"/>
        <w:szCs w:val="24"/>
      </w:rPr>
      <w:t>/16</w:t>
    </w:r>
  </w:p>
  <w:p w:rsidRDefault="00563186" w:rsidR="00563186" w:rsidRPr="00D215B4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28BF"/>
    <w:rsid w:val="0005307D"/>
    <w:rsid w:val="00060193"/>
    <w:rsid w:val="0006539F"/>
    <w:rsid w:val="00065B42"/>
    <w:rsid w:val="00082C15"/>
    <w:rsid w:val="0008373F"/>
    <w:rsid w:val="000B22E7"/>
    <w:rsid w:val="000C1F96"/>
    <w:rsid w:val="000D37B5"/>
    <w:rsid w:val="000D4154"/>
    <w:rsid w:val="000E0E52"/>
    <w:rsid w:val="000E335E"/>
    <w:rsid w:val="001013EE"/>
    <w:rsid w:val="00134F3A"/>
    <w:rsid w:val="00153AEC"/>
    <w:rsid w:val="00160B46"/>
    <w:rsid w:val="001861A1"/>
    <w:rsid w:val="001A762F"/>
    <w:rsid w:val="001E2FD2"/>
    <w:rsid w:val="0021298E"/>
    <w:rsid w:val="00225613"/>
    <w:rsid w:val="00233208"/>
    <w:rsid w:val="00250A6E"/>
    <w:rsid w:val="0026088B"/>
    <w:rsid w:val="00260C00"/>
    <w:rsid w:val="00263FC1"/>
    <w:rsid w:val="002817DE"/>
    <w:rsid w:val="00297908"/>
    <w:rsid w:val="002C3072"/>
    <w:rsid w:val="002D5087"/>
    <w:rsid w:val="002D60CE"/>
    <w:rsid w:val="00302673"/>
    <w:rsid w:val="00335330"/>
    <w:rsid w:val="003D0115"/>
    <w:rsid w:val="003D70DD"/>
    <w:rsid w:val="003F3702"/>
    <w:rsid w:val="004005AE"/>
    <w:rsid w:val="00400D27"/>
    <w:rsid w:val="004079DC"/>
    <w:rsid w:val="00412D47"/>
    <w:rsid w:val="0046518B"/>
    <w:rsid w:val="00496278"/>
    <w:rsid w:val="004A4A85"/>
    <w:rsid w:val="004C2371"/>
    <w:rsid w:val="004C428C"/>
    <w:rsid w:val="00501EBB"/>
    <w:rsid w:val="00510C83"/>
    <w:rsid w:val="0053275E"/>
    <w:rsid w:val="005356ED"/>
    <w:rsid w:val="00535D8E"/>
    <w:rsid w:val="00537EA8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62884"/>
    <w:rsid w:val="00681B1A"/>
    <w:rsid w:val="006D72C2"/>
    <w:rsid w:val="00704DD0"/>
    <w:rsid w:val="007150E9"/>
    <w:rsid w:val="0073274A"/>
    <w:rsid w:val="00732F2C"/>
    <w:rsid w:val="00754CF2"/>
    <w:rsid w:val="00770C11"/>
    <w:rsid w:val="007B068E"/>
    <w:rsid w:val="007D02E9"/>
    <w:rsid w:val="007D5510"/>
    <w:rsid w:val="007E6A6F"/>
    <w:rsid w:val="008019C2"/>
    <w:rsid w:val="008204DE"/>
    <w:rsid w:val="00822089"/>
    <w:rsid w:val="008303B8"/>
    <w:rsid w:val="0083257E"/>
    <w:rsid w:val="00857AD7"/>
    <w:rsid w:val="0089151C"/>
    <w:rsid w:val="008A27DD"/>
    <w:rsid w:val="008B669A"/>
    <w:rsid w:val="008C2A21"/>
    <w:rsid w:val="008D432C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9C1693"/>
    <w:rsid w:val="00A0793E"/>
    <w:rsid w:val="00A446AE"/>
    <w:rsid w:val="00A473F8"/>
    <w:rsid w:val="00A56D50"/>
    <w:rsid w:val="00A6064D"/>
    <w:rsid w:val="00A75EA1"/>
    <w:rsid w:val="00A75F17"/>
    <w:rsid w:val="00A851A3"/>
    <w:rsid w:val="00AA4086"/>
    <w:rsid w:val="00AC0FE4"/>
    <w:rsid w:val="00B07EF1"/>
    <w:rsid w:val="00B11B57"/>
    <w:rsid w:val="00B62E90"/>
    <w:rsid w:val="00B77471"/>
    <w:rsid w:val="00B9015B"/>
    <w:rsid w:val="00BA14C4"/>
    <w:rsid w:val="00BC67EF"/>
    <w:rsid w:val="00BD0442"/>
    <w:rsid w:val="00BE2D6F"/>
    <w:rsid w:val="00BE5577"/>
    <w:rsid w:val="00BF01D0"/>
    <w:rsid w:val="00BF0DDB"/>
    <w:rsid w:val="00BF16F5"/>
    <w:rsid w:val="00BF6A07"/>
    <w:rsid w:val="00C0436E"/>
    <w:rsid w:val="00C23ADD"/>
    <w:rsid w:val="00C40A44"/>
    <w:rsid w:val="00C63030"/>
    <w:rsid w:val="00C70FDE"/>
    <w:rsid w:val="00C90682"/>
    <w:rsid w:val="00CC17F9"/>
    <w:rsid w:val="00CE7AED"/>
    <w:rsid w:val="00D01E10"/>
    <w:rsid w:val="00D04E2A"/>
    <w:rsid w:val="00D215B4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57C5"/>
    <w:rsid w:val="00EF3D26"/>
    <w:rsid w:val="00F110C5"/>
    <w:rsid w:val="00F324F6"/>
    <w:rsid w:val="00F46EE9"/>
    <w:rsid w:val="00F60A6C"/>
    <w:rsid w:val="00F617D8"/>
    <w:rsid w:val="00F82762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20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0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0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0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0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220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0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0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0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0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2017.</izvorni_sadrzaj>
    <derivirana_varijabla naziv="DomainObject.DatumDonosenjaOdluke_1">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St-3472/2016-13</izvorni_sadrzaj>
    <derivirana_varijabla naziv="DomainObject.Oznaka_1">St-3472/2016-13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3472</izvorni_sadrzaj>
    <derivirana_varijabla naziv="DomainObject.Predmet.Broj_1">3472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St-3472/2016</izvorni_sadrzaj>
    <derivirana_varijabla naziv="DomainObject.Predmet.OznakaBroj_1">St-3472/2016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CONNITOR USLUGE d.o.o.</izvorni_sadrzaj>
    <derivirana_varijabla naziv="DomainObject.Predmet.ProtustrankaFormated_1">  CONNITOR USLUGE d.o.o.</derivirana_varijabla>
  </DomainObject.Predmet.ProtustrankaFormated>
  <DomainObject.Predmet.ProtustrankaFormatedOIB>
    <izvorni_sadrzaj>  CONNITOR USLUGE d.o.o., OIB 74214888256</izvorni_sadrzaj>
    <derivirana_varijabla naziv="DomainObject.Predmet.ProtustrankaFormatedOIB_1">  CONNITOR USLUGE d.o.o., OIB 74214888256</derivirana_varijabla>
  </DomainObject.Predmet.ProtustrankaFormatedOIB>
  <DomainObject.Predmet.ProtustrankaFormatedWithAdress>
    <izvorni_sadrzaj> CONNITOR USLUGE d.o.o., Augusta Šenoe 43, 10290 Zaprešić</izvorni_sadrzaj>
    <derivirana_varijabla naziv="DomainObject.Predmet.ProtustrankaFormatedWithAdress_1"> CONNITOR USLUGE d.o.o., Augusta Šenoe 43, 10290 Zaprešić</derivirana_varijabla>
  </DomainObject.Predmet.ProtustrankaFormatedWithAdress>
  <DomainObject.Predmet.ProtustrankaFormatedWithAdressOIB>
    <izvorni_sadrzaj> CONNITOR USLUGE d.o.o., OIB 74214888256, Augusta Šenoe 43, 10290 Zaprešić</izvorni_sadrzaj>
    <derivirana_varijabla naziv="DomainObject.Predmet.ProtustrankaFormatedWithAdressOIB_1"> CONNITOR USLUGE d.o.o., OIB 74214888256, Augusta Šenoe 43, 10290 Zaprešić</derivirana_varijabla>
  </DomainObject.Predmet.ProtustrankaFormatedWithAdressOIB>
  <DomainObject.Predmet.ProtustrankaWithAdress>
    <izvorni_sadrzaj>CONNITOR USLUGE d.o.o. Augusta Šenoe 43, 10290 Zaprešić</izvorni_sadrzaj>
    <derivirana_varijabla naziv="DomainObject.Predmet.ProtustrankaWithAdress_1">CONNITOR USLUGE d.o.o. Augusta Šenoe 43, 10290 Zaprešić</derivirana_varijabla>
  </DomainObject.Predmet.ProtustrankaWithAdress>
  <DomainObject.Predmet.ProtustrankaWithAdressOIB>
    <izvorni_sadrzaj>CONNITOR USLUGE d.o.o., OIB 74214888256, Augusta Šenoe 43, 10290 Zaprešić</izvorni_sadrzaj>
    <derivirana_varijabla naziv="DomainObject.Predmet.ProtustrankaWithAdressOIB_1">CONNITOR USLUGE d.o.o., OIB 74214888256, Augusta Šenoe 43, 10290 Zaprešić</derivirana_varijabla>
  </DomainObject.Predmet.ProtustrankaWithAdressOIB>
  <DomainObject.Predmet.ProtustrankaNazivFormated>
    <izvorni_sadrzaj>CONNITOR USLUGE d.o.o.</izvorni_sadrzaj>
    <derivirana_varijabla naziv="DomainObject.Predmet.ProtustrankaNazivFormated_1">CONNITOR USLUGE d.o.o.</derivirana_varijabla>
  </DomainObject.Predmet.ProtustrankaNazivFormated>
  <DomainObject.Predmet.ProtustrankaNazivFormatedOIB>
    <izvorni_sadrzaj>CONNITOR USLUGE d.o.o., OIB 74214888256</izvorni_sadrzaj>
    <derivirana_varijabla naziv="DomainObject.Predmet.ProtustrankaNazivFormatedOIB_1">CONNITOR USLUGE d.o.o., OIB 74214888256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Krešimir Kruškovnjak</izvorni_sadrzaj>
    <derivirana_varijabla naziv="DomainObject.Predmet.StrankaFormated_1">  FINA Regionalni centar Zagreb; Krešimir Kruškovnjak</derivirana_varijabla>
  </DomainObject.Predmet.StrankaFormated>
  <DomainObject.Predmet.StrankaFormatedOIB>
    <izvorni_sadrzaj>  FINA Regionalni centar Zagreb, OIB 85821130368; Krešimir Kruškovnjak, OIB 66862312306</izvorni_sadrzaj>
    <derivirana_varijabla naziv="DomainObject.Predmet.StrankaFormatedOIB_1">  FINA Regionalni centar Zagreb, OIB 85821130368; Krešimir Kruškovnjak, OIB 66862312306</derivirana_varijabla>
  </DomainObject.Predmet.StrankaFormatedOIB>
  <DomainObject.Predmet.StrankaFormatedWithAdress>
    <izvorni_sadrzaj> FINA Regionalni centar Zagreb, Trg svibanjskih žrtava 1995. br. 1, 10000 Zagreb; Krešimir Kruškovnjak, Augusta Šenoe 43, 10290 Zaprešić</izvorni_sadrzaj>
    <derivirana_varijabla naziv="DomainObject.Predmet.StrankaFormatedWithAdress_1"> FINA Regionalni centar Zagreb, Trg svibanjskih žrtava 1995. br. 1, 10000 Zagreb; Krešimir Kruškovnjak, Augusta Šenoe 43, 10290 Zaprešić</derivirana_varijabla>
  </DomainObject.Predmet.StrankaFormatedWithAdress>
  <DomainObject.Predmet.StrankaFormatedWithAdressOIB>
    <izvorni_sadrzaj> FINA Regionalni centar Zagreb, OIB 85821130368, Trg svibanjskih žrtava 1995. br. 1, 10000 Zagreb; Krešimir Kruškovnjak, OIB 66862312306, Augusta Šenoe 43, 10290 Zaprešić</izvorni_sadrzaj>
    <derivirana_varijabla naziv="DomainObject.Predmet.StrankaFormatedWithAdressOIB_1"> FINA Regionalni centar Zagreb, OIB 85821130368, Trg svibanjskih žrtava 1995. br. 1, 10000 Zagreb; Krešimir Kruškovnjak, OIB 66862312306, Augusta Šenoe 43, 10290 Zaprešić</derivirana_varijabla>
  </DomainObject.Predmet.StrankaFormatedWithAdressOIB>
  <DomainObject.Predmet.StrankaWithAdress>
    <izvorni_sadrzaj>FINA Regionalni centar Zagreb Trg svibanjskih žrtava 1995. br. 1,10000 Zagreb,Krešimir Kruškovnjak Augusta Šenoe 43,10290 Zaprešić</izvorni_sadrzaj>
    <derivirana_varijabla naziv="DomainObject.Predmet.StrankaWithAdress_1">FINA Regionalni centar Zagreb Trg svibanjskih žrtava 1995. br. 1,10000 Zagreb,Krešimir Kruškovnjak Augusta Šenoe 43,10290 Zaprešić</derivirana_varijabla>
  </DomainObject.Predmet.StrankaWithAdress>
  <DomainObject.Predmet.StrankaWithAdressOIB>
    <izvorni_sadrzaj>FINA Regionalni centar Zagreb, OIB 85821130368, Trg svibanjskih žrtava 1995. br. 1,10000 Zagreb,Krešimir Kruškovnjak, OIB 66862312306, Augusta Šenoe 43,10290 Zaprešić</izvorni_sadrzaj>
    <derivirana_varijabla naziv="DomainObject.Predmet.StrankaWithAdressOIB_1">FINA Regionalni centar Zagreb, OIB 85821130368, Trg svibanjskih žrtava 1995. br. 1,10000 Zagreb,Krešimir Kruškovnjak, OIB 66862312306, Augusta Šenoe 43,10290 Zaprešić</derivirana_varijabla>
  </DomainObject.Predmet.StrankaWithAdressOIB>
  <DomainObject.Predmet.StrankaNazivFormated>
    <izvorni_sadrzaj>FINA Regionalni centar Zagreb,Krešimir Kruškovnjak</izvorni_sadrzaj>
    <derivirana_varijabla naziv="DomainObject.Predmet.StrankaNazivFormated_1">FINA Regionalni centar Zagreb,Krešimir Kruškovnjak</derivirana_varijabla>
  </DomainObject.Predmet.StrankaNazivFormated>
  <DomainObject.Predmet.StrankaNazivFormatedOIB>
    <izvorni_sadrzaj>FINA Regionalni centar Zagreb, OIB 85821130368,Krešimir Kruškovnjak, OIB 66862312306</izvorni_sadrzaj>
    <derivirana_varijabla naziv="DomainObject.Predmet.StrankaNazivFormatedOIB_1">FINA Regionalni centar Zagreb, OIB 85821130368,Krešimir Kruškovnjak, OIB 66862312306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Krešimir Kruškovnjak</item>
    </izvorni_sadrzaj>
    <derivirana_varijabla naziv="DomainObject.Predmet.StrankaListFormated_1">
      <item>FINA Regionalni centar Zagreb</item>
      <item>Krešimir Kruškovnjak</item>
    </derivirana_varijabla>
  </DomainObject.Predmet.StrankaListFormated>
  <DomainObject.Predmet.StrankaListFormatedOIB>
    <izvorni_sadrzaj>
      <item>FINA Regionalni centar Zagreb, OIB 85821130368</item>
      <item>Krešimir Kruškovnjak, OIB 66862312306</item>
    </izvorni_sadrzaj>
    <derivirana_varijabla naziv="DomainObject.Predmet.StrankaListFormatedOIB_1">
      <item>FINA Regionalni centar Zagreb, OIB 85821130368</item>
      <item>Krešimir Kruškovnjak, OIB 66862312306</item>
    </derivirana_varijabla>
  </DomainObject.Predmet.StrankaListFormatedOIB>
  <DomainObject.Predmet.StrankaListFormatedWithAdress>
    <izvorni_sadrzaj>
      <item>FINA Regionalni centar Zagreb, Trg svibanjskih žrtava 1995. br. 1, 10000 Zagreb</item>
      <item>Krešimir Kruškovnjak, Augusta Šenoe 43, 10290 Zaprešić</item>
    </izvorni_sadrzaj>
    <derivirana_varijabla naziv="DomainObject.Predmet.StrankaListFormatedWithAdress_1">
      <item>FINA Regionalni centar Zagreb, Trg svibanjskih žrtava 1995. br. 1, 10000 Zagreb</item>
      <item>Krešimir Kruškovnjak, Augusta Šenoe 43, 10290 Zaprešić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Krešimir Kruškovnjak, OIB 66862312306, Augusta Šenoe 43, 10290 Zaprešić</item>
    </izvorni_sadrzaj>
    <derivirana_varijabla naziv="DomainObject.Predmet.StrankaListFormatedWithAdressOIB_1">
      <item>FINA Regionalni centar Zagreb, OIB 85821130368, Trg svibanjskih žrtava 1995. br. 1, 10000 Zagreb</item>
      <item>Krešimir Kruškovnjak, OIB 66862312306, Augusta Šenoe 43, 10290 Zaprešić</item>
    </derivirana_varijabla>
  </DomainObject.Predmet.StrankaListFormatedWithAdressOIB>
  <DomainObject.Predmet.StrankaListNazivFormated>
    <izvorni_sadrzaj>
      <item>FINA Regionalni centar Zagreb</item>
      <item>Krešimir Kruškovnjak</item>
    </izvorni_sadrzaj>
    <derivirana_varijabla naziv="DomainObject.Predmet.StrankaListNazivFormated_1">
      <item>FINA Regionalni centar Zagreb</item>
      <item>Krešimir Kruškovnjak</item>
    </derivirana_varijabla>
  </DomainObject.Predmet.StrankaListNazivFormated>
  <DomainObject.Predmet.StrankaListNazivFormatedOIB>
    <izvorni_sadrzaj>
      <item>FINA Regionalni centar Zagreb, OIB 85821130368</item>
      <item>Krešimir Kruškovnjak, OIB 66862312306</item>
    </izvorni_sadrzaj>
    <derivirana_varijabla naziv="DomainObject.Predmet.StrankaListNazivFormatedOIB_1">
      <item>FINA Regionalni centar Zagreb, OIB 85821130368</item>
      <item>Krešimir Kruškovnjak, OIB 66862312306</item>
    </derivirana_varijabla>
  </DomainObject.Predmet.StrankaListNazivFormatedOIB>
  <DomainObject.Predmet.ProtuStrankaListFormated>
    <izvorni_sadrzaj>
      <item>CONNITOR USLUGE d.o.o.</item>
    </izvorni_sadrzaj>
    <derivirana_varijabla naziv="DomainObject.Predmet.ProtuStrankaListFormated_1">
      <item>CONNITOR USLUGE d.o.o.</item>
    </derivirana_varijabla>
  </DomainObject.Predmet.ProtuStrankaListFormated>
  <DomainObject.Predmet.ProtuStrankaListFormatedOIB>
    <izvorni_sadrzaj>
      <item>CONNITOR USLUGE d.o.o., OIB 74214888256</item>
    </izvorni_sadrzaj>
    <derivirana_varijabla naziv="DomainObject.Predmet.ProtuStrankaListFormatedOIB_1">
      <item>CONNITOR USLUGE d.o.o., OIB 74214888256</item>
    </derivirana_varijabla>
  </DomainObject.Predmet.ProtuStrankaListFormatedOIB>
  <DomainObject.Predmet.ProtuStrankaListFormatedWithAdress>
    <izvorni_sadrzaj>
      <item>CONNITOR USLUGE d.o.o., Augusta Šenoe 43, 10290 Zaprešić</item>
    </izvorni_sadrzaj>
    <derivirana_varijabla naziv="DomainObject.Predmet.ProtuStrankaListFormatedWithAdress_1">
      <item>CONNITOR USLUGE d.o.o., Augusta Šenoe 43, 10290 Zaprešić</item>
    </derivirana_varijabla>
  </DomainObject.Predmet.ProtuStrankaListFormatedWithAdress>
  <DomainObject.Predmet.ProtuStrankaListFormatedWithAdressOIB>
    <izvorni_sadrzaj>
      <item>CONNITOR USLUGE d.o.o., OIB 74214888256, Augusta Šenoe 43, 10290 Zaprešić</item>
    </izvorni_sadrzaj>
    <derivirana_varijabla naziv="DomainObject.Predmet.ProtuStrankaListFormatedWithAdressOIB_1">
      <item>CONNITOR USLUGE d.o.o., OIB 74214888256, Augusta Šenoe 43, 10290 Zaprešić</item>
    </derivirana_varijabla>
  </DomainObject.Predmet.ProtuStrankaListFormatedWithAdressOIB>
  <DomainObject.Predmet.ProtuStrankaListNazivFormated>
    <izvorni_sadrzaj>
      <item>CONNITOR USLUGE d.o.o.</item>
    </izvorni_sadrzaj>
    <derivirana_varijabla naziv="DomainObject.Predmet.ProtuStrankaListNazivFormated_1">
      <item>CONNITOR USLUGE d.o.o.</item>
    </derivirana_varijabla>
  </DomainObject.Predmet.ProtuStrankaListNazivFormated>
  <DomainObject.Predmet.ProtuStrankaListNazivFormatedOIB>
    <izvorni_sadrzaj>
      <item>CONNITOR USLUGE d.o.o., OIB 74214888256</item>
    </izvorni_sadrzaj>
    <derivirana_varijabla naziv="DomainObject.Predmet.ProtuStrankaListNazivFormatedOIB_1">
      <item>CONNITOR USLUGE d.o.o., OIB 74214888256</item>
    </derivirana_varijabla>
  </DomainObject.Predmet.ProtuStrankaListNazivFormatedOIB>
  <DomainObject.Predmet.OstaliListFormated>
    <izvorni_sadrzaj>
      <item>Addiko Bank dioničko društvo</item>
      <item>SOCIETE GENERALE-SPLITSKA BANKA dioničko društvo</item>
      <item>Krešimir Kruškovnjak</item>
    </izvorni_sadrzaj>
    <derivirana_varijabla naziv="DomainObject.Predmet.OstaliListFormated_1">
      <item>Addiko Bank dioničko društvo</item>
      <item>SOCIETE GENERALE-SPLITSKA BANKA dioničko društvo</item>
      <item>Krešimir Kruškovnjak</item>
    </derivirana_varijabla>
  </DomainObject.Predmet.OstaliListFormated>
  <DomainObject.Predmet.OstaliListFormatedOIB>
    <izvorni_sadrzaj>
      <item>Addiko Bank dioničko društvo, OIB 14036333877</item>
      <item>SOCIETE GENERALE-SPLITSKA BANKA dioničko društvo, OIB 69326397242</item>
      <item>Krešimir Kruškovnjak, OIB 66862312306</item>
    </izvorni_sadrzaj>
    <derivirana_varijabla naziv="DomainObject.Predmet.OstaliListFormatedOIB_1">
      <item>Addiko Bank dioničko društvo, OIB 14036333877</item>
      <item>SOCIETE GENERALE-SPLITSKA BANKA dioničko društvo, OIB 69326397242</item>
      <item>Krešimir Kruškovnjak, OIB 66862312306</item>
    </derivirana_varijabla>
  </DomainObject.Predmet.OstaliListFormatedOIB>
  <DomainObject.Predmet.OstaliListFormatedWithAdress>
    <izvorni_sadrzaj>
      <item>Addiko Bank dioničko društvo, Slavonska avenija 6, 10000 Zagreb</item>
      <item>SOCIETE GENERALE-SPLITSKA BANKA dioničko društvo, Ruđera Boškovića 16, 21000 Split</item>
      <item>Krešimir Kruškovnjak, Ulica Augusta Šenoe 43, 10290 Zaprešić</item>
    </izvorni_sadrzaj>
    <derivirana_varijabla naziv="DomainObject.Predmet.OstaliListFormatedWithAdress_1">
      <item>Addiko Bank dioničko društvo, Slavonska avenija 6, 10000 Zagreb</item>
      <item>SOCIETE GENERALE-SPLITSKA BANKA dioničko društvo, Ruđera Boškovića 16, 21000 Split</item>
      <item>Krešimir Kruškovnjak, Ulica Augusta Šenoe 43, 10290 Zaprešić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SOCIETE GENERALE-SPLITSKA BANKA dioničko društvo, OIB 69326397242, Ruđera Boškovića 16, 21000 Split</item>
      <item>Krešimir Kruškovnjak, OIB 66862312306, Ulica Augusta Šenoe 43, 10290 Zaprešić</item>
    </izvorni_sadrzaj>
    <derivirana_varijabla naziv="DomainObject.Predmet.OstaliListFormatedWithAdressOIB_1">
      <item>Addiko Bank dioničko društvo, OIB 14036333877, Slavonska avenija 6, 10000 Zagreb</item>
      <item>SOCIETE GENERALE-SPLITSKA BANKA dioničko društvo, OIB 69326397242, Ruđera Boškovića 16, 21000 Split</item>
      <item>Krešimir Kruškovnjak, OIB 66862312306, Ulica Augusta Šenoe 43, 10290 Zaprešić</item>
    </derivirana_varijabla>
  </DomainObject.Predmet.OstaliListFormatedWithAdressOIB>
  <DomainObject.Predmet.OstaliListNazivFormated>
    <izvorni_sadrzaj>
      <item>Addiko Bank dioničko društvo</item>
      <item>SOCIETE GENERALE-SPLITSKA BANKA dioničko društvo</item>
      <item>Krešimir Kruškovnjak</item>
    </izvorni_sadrzaj>
    <derivirana_varijabla naziv="DomainObject.Predmet.OstaliListNazivFormated_1">
      <item>Addiko Bank dioničko društvo</item>
      <item>SOCIETE GENERALE-SPLITSKA BANKA dioničko društvo</item>
      <item>Krešimir Kruškovnjak</item>
    </derivirana_varijabla>
  </DomainObject.Predmet.OstaliListNazivFormated>
  <DomainObject.Predmet.OstaliListNazivFormatedOIB>
    <izvorni_sadrzaj>
      <item>Addiko Bank dioničko društvo, OIB 14036333877</item>
      <item>SOCIETE GENERALE-SPLITSKA BANKA dioničko društvo, OIB 69326397242</item>
      <item>Krešimir Kruškovnjak, OIB 66862312306</item>
    </izvorni_sadrzaj>
    <derivirana_varijabla naziv="DomainObject.Predmet.OstaliListNazivFormatedOIB_1">
      <item>Addiko Bank dioničko društvo, OIB 14036333877</item>
      <item>SOCIETE GENERALE-SPLITSKA BANKA dioničko društvo, OIB 69326397242</item>
      <item>Krešimir Kruškovnjak, OIB 66862312306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2017.</izvorni_sadrzaj>
    <derivirana_varijabla naziv="DomainObject.Datum_1">6. travnja 2017.</derivirana_varijabla>
  </DomainObject.Datum>
  <DomainObject.PoslovniBrojDokumenta>
    <izvorni_sadrzaj>St-3472/2016-13</izvorni_sadrzaj>
    <derivirana_varijabla naziv="DomainObject.PoslovniBrojDokumenta_1">St-3472/2016-13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CONNITOR USLUGE d.o.o.</izvorni_sadrzaj>
    <derivirana_varijabla naziv="DomainObject.Predmet.ProtustrankaIDrugi_1">CONNITOR USLUGE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CONNITOR USLUGE d.o.o., OIB 74214888256, Augusta Šenoe 43, 10290 Zaprešić</izvorni_sadrzaj>
    <derivirana_varijabla naziv="DomainObject.Predmet.ProtustrankaIDrugiAdressOIB_1">CONNITOR USLUGE d.o.o., OIB 74214888256, Augusta Šenoe 43,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CONNITOR USLUGE d.o.o.</item>
      <item>Addiko Bank dioničko društvo</item>
      <item>SOCIETE GENERALE-SPLITSKA BANKA dioničko društvo</item>
      <item>Krešimir Kruškovnjak</item>
      <item>Krešimir Kruškovnjak</item>
    </izvorni_sadrzaj>
    <derivirana_varijabla naziv="DomainObject.Predmet.SudioniciListNaziv_1">
      <item>FINA Regionalni centar Zagreb</item>
      <item>CONNITOR USLUGE d.o.o.</item>
      <item>Addiko Bank dioničko društvo</item>
      <item>SOCIETE GENERALE-SPLITSKA BANKA dioničko društvo</item>
      <item>Krešimir Kruškovnjak</item>
      <item>Krešimir Kruškovnjak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CONNITOR USLUGE d.o.o., OIB 74214888256, Augusta Šenoe 43,10290 Zaprešić</item>
      <item>Addiko Bank dioničko društvo, OIB 14036333877, Slavonska avenija 6,10000 Zagreb</item>
      <item>SOCIETE GENERALE-SPLITSKA BANKA dioničko društvo, OIB 69326397242, Ruđera Boškovića 16,21000 Split</item>
      <item>Krešimir Kruškovnjak, OIB 66862312306, Ulica Augusta Šenoe 43,10290 Zaprešić</item>
      <item>Krešimir Kruškovnjak, OIB 66862312306, Augusta Šenoe 43,10290 Zaprešić</item>
    </izvorni_sadrzaj>
    <derivirana_varijabla naziv="DomainObject.Predmet.SudioniciListAdressOIB_1">
      <item>FINA Regionalni centar Zagreb, OIB 85821130368, Trg svibanjskih žrtava 1995. br. 1,10000 Zagreb</item>
      <item>CONNITOR USLUGE d.o.o., OIB 74214888256, Augusta Šenoe 43,10290 Zaprešić</item>
      <item>Addiko Bank dioničko društvo, OIB 14036333877, Slavonska avenija 6,10000 Zagreb</item>
      <item>SOCIETE GENERALE-SPLITSKA BANKA dioničko društvo, OIB 69326397242, Ruđera Boškovića 16,21000 Split</item>
      <item>Krešimir Kruškovnjak, OIB 66862312306, Ulica Augusta Šenoe 43,10290 Zaprešić</item>
      <item>Krešimir Kruškovnjak, OIB 66862312306, Augusta Šenoe 43,10290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74214888256</item>
      <item>, OIB 14036333877</item>
      <item>, OIB 69326397242</item>
      <item>, OIB 66862312306</item>
      <item>, OIB 66862312306</item>
    </izvorni_sadrzaj>
    <derivirana_varijabla naziv="DomainObject.Predmet.SudioniciListNazivOIB_1">
      <item>, OIB 85821130368</item>
      <item>, OIB 74214888256</item>
      <item>, OIB 14036333877</item>
      <item>, OIB 69326397242</item>
      <item>, OIB 66862312306</item>
      <item>, OIB 66862312306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56C650-485E-45B7-B1A0-D3E583BD7A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887</properties:Words>
  <properties:Characters>4839</properties:Characters>
  <properties:Lines>90</properties:Lines>
  <properties:Paragraphs>26</properties:Paragraphs>
  <properties:TotalTime>136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2017-04-06T10:56:00Z</cp:lastPrinted>
  <dcterms:modified xmlns:xsi="http://www.w3.org/2001/XMLSchema-instance" xsi:type="dcterms:W3CDTF">2017-04-06T10:56:00Z</dcterms:modified>
  <cp:revision>98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St-3472/2016-13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