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9ec5" w14:paraId="e979ec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894120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St-3812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1273C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7A05F0" w:rsidRPr="007A05F0">
        <w:t xml:space="preserve"> </w:t>
      </w:r>
      <w:r w:rsidR="007A05F0" w:rsidRPr="007A05F0">
        <w:rPr>
          <w:rFonts w:cs="Times New Roman" w:eastAsia="Times New Roman" w:hAnsi="Times New Roman" w:ascii="Times New Roman"/>
          <w:sz w:val="24"/>
          <w:szCs w:val="24"/>
          <w:lang w:eastAsia="hr-HR"/>
        </w:rPr>
        <w:t>SAVEZ ŠTEDNO-KREDITNIH ZADRUGA, Zagreb, Amruševa 8/I,  MBS: 080328480, OIB: 73725842521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F63A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22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736C73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7A05F0" w:rsidRPr="007A05F0">
        <w:t xml:space="preserve"> </w:t>
      </w:r>
      <w:r w:rsidR="007A05F0" w:rsidRPr="007A05F0">
        <w:rPr>
          <w:rFonts w:cs="Times New Roman" w:eastAsia="Times New Roman" w:hAnsi="Times New Roman" w:ascii="Times New Roman"/>
          <w:sz w:val="24"/>
          <w:szCs w:val="24"/>
          <w:lang w:eastAsia="hr-HR"/>
        </w:rPr>
        <w:t>SAVEZ ŠTEDNO-KREDITNIH ZADRUGA, Zagreb, Amruševa 8/I,  MBS: 080328480, OIB: 73725842521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0A006E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7A05F0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 sati i 45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EB22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548BC">
        <w:rPr>
          <w:rFonts w:cs="Times New Roman" w:eastAsia="Times New Roman" w:hAnsi="Times New Roman" w:ascii="Times New Roman"/>
          <w:sz w:val="24"/>
          <w:szCs w:val="24"/>
          <w:lang w:eastAsia="hr-HR"/>
        </w:rPr>
        <w:t>Ivan Prpić, Zagreb, Hruševečka ulica 11, OIB: 16795120342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736C73" w:rsidR="00BF0F60" w:rsidRPr="003C7C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7A05F0" w:rsidRPr="007A05F0">
        <w:t xml:space="preserve"> </w:t>
      </w:r>
      <w:r w:rsidR="007A05F0" w:rsidRPr="007A05F0">
        <w:rPr>
          <w:rFonts w:cs="Times New Roman" w:hAnsi="Times New Roman" w:ascii="Times New Roman"/>
          <w:sz w:val="24"/>
          <w:szCs w:val="24"/>
        </w:rPr>
        <w:t>SAVEZ ŠTEDNO-KREDITNIH ZADRUGA, Zagreb, Amruševa 8/I,  MBS: 080328480, OIB: 73725842521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A006E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30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BF63A4">
        <w:rPr>
          <w:rFonts w:cs="Times New Roman" w:eastAsia="Times New Roman" w:hAnsi="Times New Roman" w:ascii="Times New Roman"/>
          <w:sz w:val="24"/>
          <w:szCs w:val="20"/>
          <w:lang w:eastAsia="hr-HR"/>
        </w:rPr>
        <w:t>22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  <w:r w:rsidR="00D91924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D91924" w:rsidP="00BD43B4" w:rsidR="00D91924">
      <w:pPr>
        <w:spacing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D91924" w:rsidP="00BD43B4" w:rsidR="00D91924" w:rsidRPr="00BD43B4">
      <w:pPr>
        <w:spacing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Slavica Sorić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5F4F1F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BF63A4">
      <w:rPr>
        <w:rFonts w:cs="Times New Roman" w:hAnsi="Times New Roman" w:ascii="Times New Roman"/>
        <w:sz w:val="24"/>
        <w:szCs w:val="24"/>
      </w:rPr>
      <w:t>3</w:t>
    </w:r>
    <w:r w:rsidR="00894120">
      <w:rPr>
        <w:rFonts w:cs="Times New Roman" w:hAnsi="Times New Roman" w:ascii="Times New Roman"/>
        <w:sz w:val="24"/>
        <w:szCs w:val="24"/>
      </w:rPr>
      <w:t>812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7AF"/>
    <w:rsid w:val="00054FF8"/>
    <w:rsid w:val="000934E6"/>
    <w:rsid w:val="00093E37"/>
    <w:rsid w:val="000A006E"/>
    <w:rsid w:val="000A7B72"/>
    <w:rsid w:val="000C0DEB"/>
    <w:rsid w:val="000F3A15"/>
    <w:rsid w:val="0011273C"/>
    <w:rsid w:val="0012132B"/>
    <w:rsid w:val="00131324"/>
    <w:rsid w:val="0017646E"/>
    <w:rsid w:val="001A0BA4"/>
    <w:rsid w:val="001B6BD3"/>
    <w:rsid w:val="00254826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30377"/>
    <w:rsid w:val="00493332"/>
    <w:rsid w:val="004A01C5"/>
    <w:rsid w:val="004B7D7E"/>
    <w:rsid w:val="0050115D"/>
    <w:rsid w:val="00524620"/>
    <w:rsid w:val="005327D1"/>
    <w:rsid w:val="00552C1A"/>
    <w:rsid w:val="005605B4"/>
    <w:rsid w:val="00561BE2"/>
    <w:rsid w:val="0059603A"/>
    <w:rsid w:val="005F4F1F"/>
    <w:rsid w:val="00604F51"/>
    <w:rsid w:val="00630C13"/>
    <w:rsid w:val="0066158B"/>
    <w:rsid w:val="00665C1B"/>
    <w:rsid w:val="00677E0F"/>
    <w:rsid w:val="006A7C4C"/>
    <w:rsid w:val="0070453A"/>
    <w:rsid w:val="007068E7"/>
    <w:rsid w:val="00717D7B"/>
    <w:rsid w:val="00736C73"/>
    <w:rsid w:val="00741848"/>
    <w:rsid w:val="007437D3"/>
    <w:rsid w:val="00746B08"/>
    <w:rsid w:val="00757FB3"/>
    <w:rsid w:val="007659BE"/>
    <w:rsid w:val="007670AD"/>
    <w:rsid w:val="00770E5E"/>
    <w:rsid w:val="00784810"/>
    <w:rsid w:val="007957A2"/>
    <w:rsid w:val="007A05F0"/>
    <w:rsid w:val="007A69D6"/>
    <w:rsid w:val="007B35A1"/>
    <w:rsid w:val="007B50CD"/>
    <w:rsid w:val="007D2A99"/>
    <w:rsid w:val="007D3B7C"/>
    <w:rsid w:val="007E7B9C"/>
    <w:rsid w:val="007F5C0A"/>
    <w:rsid w:val="007F7756"/>
    <w:rsid w:val="00806CDA"/>
    <w:rsid w:val="00836110"/>
    <w:rsid w:val="00851F31"/>
    <w:rsid w:val="00872421"/>
    <w:rsid w:val="008775C6"/>
    <w:rsid w:val="00894120"/>
    <w:rsid w:val="008B2830"/>
    <w:rsid w:val="008C3EF1"/>
    <w:rsid w:val="008D776D"/>
    <w:rsid w:val="00912C77"/>
    <w:rsid w:val="009607F2"/>
    <w:rsid w:val="0097744B"/>
    <w:rsid w:val="009C7AE2"/>
    <w:rsid w:val="009D1BD2"/>
    <w:rsid w:val="009F7260"/>
    <w:rsid w:val="00A15DB0"/>
    <w:rsid w:val="00A3609A"/>
    <w:rsid w:val="00A362F8"/>
    <w:rsid w:val="00A3741B"/>
    <w:rsid w:val="00A60064"/>
    <w:rsid w:val="00A7445F"/>
    <w:rsid w:val="00A9216D"/>
    <w:rsid w:val="00A97534"/>
    <w:rsid w:val="00AE5B6E"/>
    <w:rsid w:val="00AE5B91"/>
    <w:rsid w:val="00AE71B0"/>
    <w:rsid w:val="00B228D8"/>
    <w:rsid w:val="00B548BC"/>
    <w:rsid w:val="00B621A2"/>
    <w:rsid w:val="00B86677"/>
    <w:rsid w:val="00BA36F5"/>
    <w:rsid w:val="00BA6970"/>
    <w:rsid w:val="00BE3395"/>
    <w:rsid w:val="00BF0F60"/>
    <w:rsid w:val="00BF63A4"/>
    <w:rsid w:val="00C04B48"/>
    <w:rsid w:val="00C0670D"/>
    <w:rsid w:val="00C1215A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E6A2A"/>
    <w:rsid w:val="00CF5DC2"/>
    <w:rsid w:val="00D16D7D"/>
    <w:rsid w:val="00D2350D"/>
    <w:rsid w:val="00D3769C"/>
    <w:rsid w:val="00D40C44"/>
    <w:rsid w:val="00D4451C"/>
    <w:rsid w:val="00D8240A"/>
    <w:rsid w:val="00D91924"/>
    <w:rsid w:val="00DA38AC"/>
    <w:rsid w:val="00DC1676"/>
    <w:rsid w:val="00DC2898"/>
    <w:rsid w:val="00DD15CB"/>
    <w:rsid w:val="00DE5400"/>
    <w:rsid w:val="00DE71BE"/>
    <w:rsid w:val="00DF3772"/>
    <w:rsid w:val="00E01338"/>
    <w:rsid w:val="00E45D22"/>
    <w:rsid w:val="00E737E4"/>
    <w:rsid w:val="00EA16DB"/>
    <w:rsid w:val="00EA34EC"/>
    <w:rsid w:val="00EA5AEA"/>
    <w:rsid w:val="00EB17BD"/>
    <w:rsid w:val="00EB22F7"/>
    <w:rsid w:val="00EC61CA"/>
    <w:rsid w:val="00ED300E"/>
    <w:rsid w:val="00ED3E26"/>
    <w:rsid w:val="00F35FD2"/>
    <w:rsid w:val="00F47FCE"/>
    <w:rsid w:val="00F52D45"/>
    <w:rsid w:val="00F70F02"/>
    <w:rsid w:val="00F83F15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F4F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F1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F4F1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F4F1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F4F1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F4F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F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F4F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F4F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F4F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3812</izvorni_sadrzaj>
    <derivirana_varijabla naziv="DomainObject.Predmet.Broj_1">3812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St-3812/2015</izvorni_sadrzaj>
    <derivirana_varijabla naziv="DomainObject.Predmet.OznakaBroj_1">St-3812/2015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SAVEZ ŠTEDNO-KREDITNIH ZADRUGA zastupanog po punomoćniku Željko Mataga</izvorni_sadrzaj>
    <derivirana_varijabla naziv="DomainObject.Predmet.ProtustrankaFormated_1">  SAVEZ ŠTEDNO-KREDITNIH ZADRUGA zastupanog po punomoćniku Željko Mataga</derivirana_varijabla>
  </DomainObject.Predmet.ProtustrankaFormated>
  <DomainObject.Predmet.ProtustrankaFormatedOIB>
    <izvorni_sadrzaj>  SAVEZ ŠTEDNO-KREDITNIH ZADRUGA, OIB 73725842521 zastupanog po punomoćniku Željko Mataga</izvorni_sadrzaj>
    <derivirana_varijabla naziv="DomainObject.Predmet.ProtustrankaFormatedOIB_1">  SAVEZ ŠTEDNO-KREDITNIH ZADRUGA, OIB 73725842521 zastupanog po punomoćniku Željko Mataga</derivirana_varijabla>
  </DomainObject.Predmet.ProtustrankaFormatedOIB>
  <DomainObject.Predmet.ProtustrankaFormatedWithAdress>
    <izvorni_sadrzaj> SAVEZ ŠTEDNO-KREDITNIH ZADRUGA, Amruševa 8/1, 10000 Zagreb zastupanog po punomoćniku Željko Mataga</izvorni_sadrzaj>
    <derivirana_varijabla naziv="DomainObject.Predmet.ProtustrankaFormatedWithAdress_1"> SAVEZ ŠTEDNO-KREDITNIH ZADRUGA, Amruševa 8/1, 10000 Zagreb zastupanog po punomoćniku Željko Mataga</derivirana_varijabla>
  </DomainObject.Predmet.ProtustrankaFormatedWithAdress>
  <DomainObject.Predmet.ProtustrankaFormatedWithAdressOIB>
    <izvorni_sadrzaj> SAVEZ ŠTEDNO-KREDITNIH ZADRUGA, OIB 73725842521, Amruševa 8/1, 10000 Zagreb zastupanog po punomoćniku Željko Mataga</izvorni_sadrzaj>
    <derivirana_varijabla naziv="DomainObject.Predmet.ProtustrankaFormatedWithAdressOIB_1"> SAVEZ ŠTEDNO-KREDITNIH ZADRUGA, OIB 73725842521, Amruševa 8/1, 10000 Zagreb zastupanog po punomoćniku Željko Mataga</derivirana_varijabla>
  </DomainObject.Predmet.ProtustrankaFormatedWithAdressOIB>
  <DomainObject.Predmet.ProtustrankaWithAdress>
    <izvorni_sadrzaj>SAVEZ ŠTEDNO-KREDITNIH ZADRUGA Amruševa 8/1, 10000 Zagreb</izvorni_sadrzaj>
    <derivirana_varijabla naziv="DomainObject.Predmet.ProtustrankaWithAdress_1">SAVEZ ŠTEDNO-KREDITNIH ZADRUGA Amruševa 8/1, 10000 Zagreb</derivirana_varijabla>
  </DomainObject.Predmet.ProtustrankaWithAdress>
  <DomainObject.Predmet.ProtustrankaWithAdressOIB>
    <izvorni_sadrzaj>SAVEZ ŠTEDNO-KREDITNIH ZADRUGA, OIB 73725842521, Amruševa 8/1, 10000 Zagreb</izvorni_sadrzaj>
    <derivirana_varijabla naziv="DomainObject.Predmet.ProtustrankaWithAdressOIB_1">SAVEZ ŠTEDNO-KREDITNIH ZADRUGA, OIB 73725842521, Amruševa 8/1, 10000 Zagreb</derivirana_varijabla>
  </DomainObject.Predmet.ProtustrankaWithAdressOIB>
  <DomainObject.Predmet.ProtustrankaNazivFormated>
    <izvorni_sadrzaj>SAVEZ ŠTEDNO-KREDITNIH ZADRUGA</izvorni_sadrzaj>
    <derivirana_varijabla naziv="DomainObject.Predmet.ProtustrankaNazivFormated_1">SAVEZ ŠTEDNO-KREDITNIH ZADRUGA</derivirana_varijabla>
  </DomainObject.Predmet.ProtustrankaNazivFormated>
  <DomainObject.Predmet.ProtustrankaNazivFormatedOIB>
    <izvorni_sadrzaj>SAVEZ ŠTEDNO-KREDITNIH ZADRUGA, OIB 73725842521</izvorni_sadrzaj>
    <derivirana_varijabla naziv="DomainObject.Predmet.ProtustrankaNazivFormatedOIB_1">SAVEZ ŠTEDNO-KREDITNIH ZADRUGA, OIB 73725842521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SAVEZ ŠTEDNO-KREDITNIH ZADRUGA zastupanog po punomoćniku Željko Mataga</item>
    </izvorni_sadrzaj>
    <derivirana_varijabla naziv="DomainObject.Predmet.ProtuStrankaListFormated_1">
      <item>SAVEZ ŠTEDNO-KREDITNIH ZADRUGA zastupanog po punomoćniku Željko Mataga</item>
    </derivirana_varijabla>
  </DomainObject.Predmet.ProtuStrankaListFormated>
  <DomainObject.Predmet.ProtuStrankaListFormatedOIB>
    <izvorni_sadrzaj>
      <item>SAVEZ ŠTEDNO-KREDITNIH ZADRUGA, OIB 73725842521 zastupanog po punomoćniku Željko Mataga</item>
    </izvorni_sadrzaj>
    <derivirana_varijabla naziv="DomainObject.Predmet.ProtuStrankaListFormatedOIB_1">
      <item>SAVEZ ŠTEDNO-KREDITNIH ZADRUGA, OIB 73725842521 zastupanog po punomoćniku Željko Mataga</item>
    </derivirana_varijabla>
  </DomainObject.Predmet.ProtuStrankaListFormatedOIB>
  <DomainObject.Predmet.ProtuStrankaListFormatedWithAdress>
    <izvorni_sadrzaj>
      <item>SAVEZ ŠTEDNO-KREDITNIH ZADRUGA, Amruševa 8/1, 10000 Zagreb zastupanog po punomoćniku Željko Mataga</item>
    </izvorni_sadrzaj>
    <derivirana_varijabla naziv="DomainObject.Predmet.ProtuStrankaListFormatedWithAdress_1">
      <item>SAVEZ ŠTEDNO-KREDITNIH ZADRUGA, Amruševa 8/1, 10000 Zagreb zastupanog po punomoćniku Željko Mataga</item>
    </derivirana_varijabla>
  </DomainObject.Predmet.ProtuStrankaListFormatedWithAdress>
  <DomainObject.Predmet.ProtuStrankaListFormatedWithAdressOIB>
    <izvorni_sadrzaj>
      <item>SAVEZ ŠTEDNO-KREDITNIH ZADRUGA, OIB 73725842521, Amruševa 8/1, 10000 Zagreb zastupanog po punomoćniku Željko Mataga</item>
    </izvorni_sadrzaj>
    <derivirana_varijabla naziv="DomainObject.Predmet.ProtuStrankaListFormatedWithAdressOIB_1">
      <item>SAVEZ ŠTEDNO-KREDITNIH ZADRUGA, OIB 73725842521, Amruševa 8/1, 10000 Zagreb zastupanog po punomoćniku Željko Mataga</item>
    </derivirana_varijabla>
  </DomainObject.Predmet.ProtuStrankaListFormatedWithAdressOIB>
  <DomainObject.Predmet.ProtuStrankaListNazivFormated>
    <izvorni_sadrzaj>
      <item>SAVEZ ŠTEDNO-KREDITNIH ZADRUGA</item>
    </izvorni_sadrzaj>
    <derivirana_varijabla naziv="DomainObject.Predmet.ProtuStrankaListNazivFormated_1">
      <item>SAVEZ ŠTEDNO-KREDITNIH ZADRUGA</item>
    </derivirana_varijabla>
  </DomainObject.Predmet.ProtuStrankaListNazivFormated>
  <DomainObject.Predmet.ProtuStrankaListNazivFormatedOIB>
    <izvorni_sadrzaj>
      <item>SAVEZ ŠTEDNO-KREDITNIH ZADRUGA, OIB 73725842521</item>
    </izvorni_sadrzaj>
    <derivirana_varijabla naziv="DomainObject.Predmet.ProtuStrankaListNazivFormatedOIB_1">
      <item>SAVEZ ŠTEDNO-KREDITNIH ZADRUGA, OIB 73725842521</item>
    </derivirana_varijabla>
  </DomainObject.Predmet.ProtuStrankaListNazivFormatedOIB>
  <DomainObject.Predmet.OstaliListFormated>
    <izvorni_sadrzaj>
      <item>Željko Mataga punomoćnik sudionika u postupku SAVEZ ŠTEDNO-KREDITNIH ZADRUGA</item>
    </izvorni_sadrzaj>
    <derivirana_varijabla naziv="DomainObject.Predmet.OstaliListFormated_1">
      <item>Željko Mataga punomoćnik sudionika u postupku SAVEZ ŠTEDNO-KREDITNIH ZADRUGA</item>
    </derivirana_varijabla>
  </DomainObject.Predmet.OstaliListFormated>
  <DomainObject.Predmet.OstaliListFormatedOIB>
    <izvorni_sadrzaj>
      <item>Željko Mataga, OIB 16639582857 punomoćnik sudionika u postupku SAVEZ ŠTEDNO-KREDITNIH ZADRUGA</item>
    </izvorni_sadrzaj>
    <derivirana_varijabla naziv="DomainObject.Predmet.OstaliListFormatedOIB_1">
      <item>Željko Mataga, OIB 16639582857 punomoćnik sudionika u postupku SAVEZ ŠTEDNO-KREDITNIH ZADRUGA</item>
    </derivirana_varijabla>
  </DomainObject.Predmet.OstaliListFormatedOIB>
  <DomainObject.Predmet.OstaliListFormatedWithAdress>
    <izvorni_sadrzaj>
      <item>Željko Mataga, Veslačka 23, 10000 Zagreb punomoćnik sudionika u postupku SAVEZ ŠTEDNO-KREDITNIH ZADRUGA</item>
    </izvorni_sadrzaj>
    <derivirana_varijabla naziv="DomainObject.Predmet.OstaliListFormatedWithAdress_1">
      <item>Željko Mataga, Veslačka 23, 10000 Zagreb punomoćnik sudionika u postupku SAVEZ ŠTEDNO-KREDITNIH ZADRUGA</item>
    </derivirana_varijabla>
  </DomainObject.Predmet.OstaliListFormatedWithAdress>
  <DomainObject.Predmet.OstaliListFormatedWithAdressOIB>
    <izvorni_sadrzaj>
      <item>Željko Mataga, OIB 16639582857, Veslačka 23, 10000 Zagreb punomoćnik sudionika u postupku SAVEZ ŠTEDNO-KREDITNIH ZADRUGA</item>
    </izvorni_sadrzaj>
    <derivirana_varijabla naziv="DomainObject.Predmet.OstaliListFormatedWithAdressOIB_1">
      <item>Željko Mataga, OIB 16639582857, Veslačka 23, 10000 Zagreb punomoćnik sudionika u postupku SAVEZ ŠTEDNO-KREDITNIH ZADRUGA</item>
    </derivirana_varijabla>
  </DomainObject.Predmet.OstaliListFormatedWithAdressOIB>
  <DomainObject.Predmet.OstaliListNazivFormated>
    <izvorni_sadrzaj>
      <item>Željko Mataga</item>
    </izvorni_sadrzaj>
    <derivirana_varijabla naziv="DomainObject.Predmet.OstaliListNazivFormated_1">
      <item>Željko Mataga</item>
    </derivirana_varijabla>
  </DomainObject.Predmet.OstaliListNazivFormated>
  <DomainObject.Predmet.OstaliListNazivFormatedOIB>
    <izvorni_sadrzaj>
      <item>Željko Mataga, OIB 16639582857</item>
    </izvorni_sadrzaj>
    <derivirana_varijabla naziv="DomainObject.Predmet.OstaliListNazivFormatedOIB_1">
      <item>Željko Mataga, OIB 16639582857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SAVEZ ŠTEDNO-KREDITNIH ZADRUGA</izvorni_sadrzaj>
    <derivirana_varijabla naziv="DomainObject.Predmet.ProtustrankaIDrugi_1">SAVEZ ŠTEDNO-KREDITNIH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SAVEZ ŠTEDNO-KREDITNIH ZADRUGA, OIB 73725842521, Amruševa 8/1, 10000 Zagreb</izvorni_sadrzaj>
    <derivirana_varijabla naziv="DomainObject.Predmet.ProtustrankaIDrugiAdressOIB_1">SAVEZ ŠTEDNO-KREDITNIH ZADRUGA, OIB 73725842521, Amruševa 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SAVEZ ŠTEDNO-KREDITNIH ZADRUGA</item>
      <item>Željko Mataga</item>
    </izvorni_sadrzaj>
    <derivirana_varijabla naziv="DomainObject.Predmet.SudioniciListNaziv_1">
      <item>FINA Regionalni centar Zagreb</item>
      <item>SAVEZ ŠTEDNO-KREDITNIH ZADRUGA</item>
      <item>Željko Mataga</item>
    </derivirana_varijabla>
  </DomainObject.Predmet.SudioniciListNaziv>
  <DomainObject.Predmet.SudioniciListAdressOIB>
    <izvorni_sadrzaj>
      <item>FINA Regionalni centar Zagreb, OIB 85821130368, Trg svibanjskih žrtava 1995. 1,10000 Zagreb</item>
      <item>SAVEZ ŠTEDNO-KREDITNIH ZADRUGA, OIB 73725842521, Amruševa 8/1,10000 Zagreb</item>
      <item>Željko Mataga, OIB 16639582857, Veslačka 23,10000 Zagreb</item>
    </izvorni_sadrzaj>
    <derivirana_varijabla naziv="DomainObject.Predmet.SudioniciListAdressOIB_1">
      <item>FINA Regionalni centar Zagreb, OIB 85821130368, Trg svibanjskih žrtava 1995. 1,10000 Zagreb</item>
      <item>SAVEZ ŠTEDNO-KREDITNIH ZADRUGA, OIB 73725842521, Amruševa 8/1,10000 Zagreb</item>
      <item>Željko Mataga, OIB 16639582857, Veslačka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73725842521</item>
      <item>, OIB 16639582857</item>
    </izvorni_sadrzaj>
    <derivirana_varijabla naziv="DomainObject.Predmet.SudioniciListNazivOIB_1">
      <item>, OIB 85821130368</item>
      <item>, OIB 73725842521</item>
      <item>, OIB 16639582857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2630</properties:Characters>
  <properties:Lines>74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2016-03-21T14:12:00Z</dcterms:created>
  <dc:creator>Ivan Turčić</dc:creator>
  <cp:lastModifiedBy>Ivan Turčić</cp:lastModifiedBy>
  <cp:lastPrinted>2016-03-22T08:17:00Z</cp:lastPrinted>
  <dcterms:modified xmlns:xsi="http://www.w3.org/2001/XMLSchema-instance" xsi:type="dcterms:W3CDTF">2016-03-22T08:18:00Z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